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ad4b" w14:paraId="09bad4b" w:rsidRDefault="00521A9E" w:rsidP="00521A9E" w:rsidR="00521A9E">
      <w:pPr>
        <w:spacing w:after="0"/>
        <w:jc w:val="right"/>
        <w15:collapsed w:val="false"/>
      </w:pPr>
      <w:bookmarkStart w:name="_GoBack" w:id="0"/>
      <w:bookmarkEnd w:id="0"/>
      <w:r>
        <w:t>Poslovni broj: 3 St-486/16-4</w:t>
      </w:r>
    </w:p>
    <w:p w:rsidRDefault="00521A9E" w:rsidP="00521A9E" w:rsidR="00521A9E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21A9E" w:rsidP="00521A9E" w:rsidR="00521A9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21A9E" w:rsidP="00521A9E" w:rsidR="00521A9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21A9E" w:rsidP="00521A9E" w:rsidR="00521A9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21A9E" w:rsidP="00521A9E" w:rsidR="00521A9E">
      <w:pPr>
        <w:spacing w:after="0"/>
        <w:rPr>
          <w:lang w:eastAsia="hr-HR"/>
        </w:rPr>
      </w:pP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center"/>
      </w:pPr>
      <w:r>
        <w:t>U  I M E  R E P U B L I K E  H R V A T S K E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center"/>
      </w:pPr>
      <w:r>
        <w:t>R J E Š E NJ E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MEHATRONIK jednostavno društvo s ograničenom odgovornošću za montažu i trgovinu u likvidaciji, skraćena tvrtka: MEHATRONIK j.d.o.o. u likvidaciji, Pleškovec, Pleškovec 76/A, 40311 Lopatinec, MBS: 070122911, OIB: 62897810060, dana 02. lipnja 2016. godine</w:t>
      </w:r>
    </w:p>
    <w:p w:rsidRDefault="00521A9E" w:rsidP="00521A9E" w:rsidR="00521A9E">
      <w:pPr>
        <w:spacing w:after="0"/>
        <w:jc w:val="both"/>
      </w:pPr>
    </w:p>
    <w:p w:rsidRDefault="00521A9E" w:rsidP="00521A9E" w:rsidR="00521A9E">
      <w:pPr>
        <w:spacing w:after="0"/>
        <w:jc w:val="center"/>
      </w:pPr>
      <w:r>
        <w:t>r i j e š i o  j e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both"/>
      </w:pPr>
      <w:r>
        <w:tab/>
        <w:t>I/ Otvara se stečajni postupak nad stečajnim dužnikom MEHATRONIK jednostavno društvo s ograničenom odgovornošću za montažu i trgovinu u likvidaciji, skraćena tvrtka: MEHATRONIK j.d.o.o. u likvidaciji, Pleškovec, Pleškovec 76/A, 40311 Lopatinec, MBS: 070122911, OIB: 62897810060, s danom 02. lipnja 2016. u 14,30 sati.</w:t>
      </w:r>
    </w:p>
    <w:p w:rsidRDefault="00521A9E" w:rsidP="00521A9E" w:rsidR="00521A9E">
      <w:pPr>
        <w:spacing w:after="0"/>
        <w:jc w:val="both"/>
      </w:pPr>
    </w:p>
    <w:p w:rsidRDefault="00521A9E" w:rsidP="00521A9E" w:rsidR="00521A9E">
      <w:pPr>
        <w:spacing w:after="0"/>
        <w:jc w:val="both"/>
        <w:rPr>
          <w:szCs w:val="20"/>
        </w:rPr>
      </w:pPr>
      <w:r>
        <w:tab/>
        <w:t>II/ Zaključuje se stečajni postupak nad stečajnim dužnikom  MEHATRONIK jednostavno društvo s ograničenom odgovornošću za montažu i trgovinu u likvidaciji, skraćena tvrtka: MEHATRONIK j.d.o.o. u likvidaciji, Pleškovec, Pleškovec 76/A, 40311 Lopatinec, MBS: 070122911, OIB: 62897810060.</w:t>
      </w:r>
    </w:p>
    <w:p w:rsidRDefault="00521A9E" w:rsidP="00521A9E" w:rsidR="00521A9E">
      <w:pPr>
        <w:spacing w:after="0"/>
        <w:jc w:val="both"/>
      </w:pPr>
    </w:p>
    <w:p w:rsidRDefault="00521A9E" w:rsidP="00521A9E" w:rsidR="00521A9E">
      <w:pPr>
        <w:spacing w:after="0"/>
        <w:jc w:val="both"/>
      </w:pPr>
      <w:r>
        <w:tab/>
        <w:t>III/ Za stečajnog upravitelja imenuje se Jasna Hromadko iz Zagreba, Zelengorska br. 1, OIB: 22088644509.</w:t>
      </w:r>
    </w:p>
    <w:p w:rsidRDefault="00521A9E" w:rsidP="00521A9E" w:rsidR="00521A9E">
      <w:pPr>
        <w:spacing w:after="0"/>
        <w:jc w:val="both"/>
        <w:rPr>
          <w:color w:val="FF0000"/>
        </w:rPr>
      </w:pPr>
    </w:p>
    <w:p w:rsidRDefault="00521A9E" w:rsidP="00521A9E" w:rsidR="00521A9E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521A9E" w:rsidP="00521A9E" w:rsidR="00521A9E">
      <w:pPr>
        <w:spacing w:after="0"/>
        <w:jc w:val="both"/>
      </w:pP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center"/>
      </w:pPr>
      <w:r>
        <w:t>Obrazloženje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both"/>
      </w:pPr>
      <w:r>
        <w:tab/>
        <w:t xml:space="preserve">Predlagatelj je dana 22. ožujka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lastRenderedPageBreak/>
        <w:t>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center"/>
      </w:pPr>
      <w:r>
        <w:t>U Varaždinu, 02. lipnja 2016. godine</w:t>
      </w:r>
    </w:p>
    <w:p w:rsidRDefault="00521A9E" w:rsidP="00521A9E" w:rsidR="00521A9E">
      <w:pPr>
        <w:spacing w:after="0"/>
      </w:pPr>
      <w:r>
        <w:t xml:space="preserve">                                                                                                  </w:t>
      </w:r>
    </w:p>
    <w:p w:rsidRDefault="00521A9E" w:rsidP="00521A9E" w:rsidR="00521A9E">
      <w:pPr>
        <w:spacing w:after="0"/>
      </w:pPr>
      <w:r>
        <w:t xml:space="preserve">     </w:t>
      </w:r>
    </w:p>
    <w:p w:rsidRDefault="00521A9E" w:rsidP="00521A9E" w:rsidR="00521A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  <w:r>
        <w:t xml:space="preserve">                              </w:t>
      </w:r>
    </w:p>
    <w:p w:rsidRDefault="00521A9E" w:rsidP="00521A9E" w:rsidR="00521A9E">
      <w:pPr>
        <w:spacing w:after="0"/>
      </w:pPr>
      <w:r>
        <w:tab/>
        <w:t>UPUTA O PRAVNOM LIJEKU: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21A9E" w:rsidP="00521A9E" w:rsidR="00521A9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</w:p>
    <w:p w:rsidRDefault="00521A9E" w:rsidP="00521A9E" w:rsidR="00521A9E">
      <w:pPr>
        <w:spacing w:after="0"/>
      </w:pPr>
      <w:r>
        <w:t>DNA:</w:t>
      </w:r>
    </w:p>
    <w:p w:rsidRDefault="00521A9E" w:rsidP="00521A9E" w:rsidR="00521A9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21A9E" w:rsidP="00521A9E" w:rsidR="00521A9E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521A9E" w:rsidP="00521A9E" w:rsidR="00521A9E">
      <w:pPr>
        <w:numPr>
          <w:ilvl w:val="0"/>
          <w:numId w:val="47"/>
        </w:numPr>
        <w:spacing w:after="0"/>
      </w:pPr>
      <w:r>
        <w:t>Dužnik MEHATRONIK j.d.o.o. u likvidaciji, Pleškovec 76/A, 40311 Lopatinec</w:t>
      </w:r>
    </w:p>
    <w:p w:rsidRDefault="00521A9E" w:rsidP="00521A9E" w:rsidR="00521A9E">
      <w:pPr>
        <w:numPr>
          <w:ilvl w:val="0"/>
          <w:numId w:val="47"/>
        </w:numPr>
        <w:spacing w:after="0"/>
      </w:pPr>
      <w:r>
        <w:t>Likvidator dužnika Juraj Tomašić, Pleškovec 76/A, 40311 Lopatinec</w:t>
      </w:r>
    </w:p>
    <w:p w:rsidRDefault="00521A9E" w:rsidP="00521A9E" w:rsidR="00521A9E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521A9E" w:rsidP="00521A9E" w:rsidR="00521A9E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Čakovec, O. Keršovanija 11</w:t>
      </w:r>
    </w:p>
    <w:p w:rsidRDefault="00521A9E" w:rsidP="00521A9E" w:rsidR="00521A9E">
      <w:pPr>
        <w:numPr>
          <w:ilvl w:val="0"/>
          <w:numId w:val="47"/>
        </w:numPr>
        <w:spacing w:after="0"/>
        <w:rPr>
          <w:color w:val="FF0000"/>
        </w:rPr>
      </w:pPr>
      <w:r>
        <w:t>Stečajni upravitelj Jasna Hromadko iz Zagreba, Zelengorska br. 1</w:t>
      </w:r>
    </w:p>
    <w:p w:rsidRDefault="00521A9E" w:rsidP="00521A9E" w:rsidR="00521A9E">
      <w:pPr>
        <w:numPr>
          <w:ilvl w:val="0"/>
          <w:numId w:val="47"/>
        </w:numPr>
        <w:spacing w:after="0"/>
      </w:pPr>
      <w:r>
        <w:t>e-Oglasna ploča suda</w:t>
      </w:r>
    </w:p>
    <w:p w:rsidRDefault="00D4688E" w:rsidP="00521A9E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88E" w:rsidP="00537B78" w:rsidR="00D4688E">
      <w:r>
        <w:separator/>
      </w:r>
    </w:p>
  </w:endnote>
  <w:endnote w:id="0" w:type="continuationSeparator">
    <w:p w:rsidRDefault="00D4688E" w:rsidP="00537B78" w:rsidR="00D4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88E" w:rsidP="00537B78" w:rsidR="00D4688E">
      <w:r>
        <w:separator/>
      </w:r>
    </w:p>
  </w:footnote>
  <w:footnote w:id="0" w:type="continuationSeparator">
    <w:p w:rsidRDefault="00D4688E" w:rsidP="00537B78" w:rsidR="00D468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556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A9E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88E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55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St-486/2016-4</izvorni_sadrzaj>
    <derivirana_varijabla naziv="DomainObject.Oznaka_1">St-486/2016-4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MEHATRONIK jednostavno društvo s ograničenom odgovornošću za montažu i trgovinu u likvidaciji</izvorni_sadrzaj>
    <derivirana_varijabla naziv="DomainObject.Predmet.ProtustrankaFormated_1">  MEHATRONIK jednostavno društvo s ograničenom odgovornošću za montažu i trgovinu u likvidaciji</derivirana_varijabla>
  </DomainObject.Predmet.ProtustrankaFormated>
  <DomainObject.Predmet.ProtustrankaFormatedOIB>
    <izvorni_sadrzaj>  MEHATRONIK jednostavno društvo s ograničenom odgovornošću za montažu i trgovinu u likvidaciji, OIB 62897810060</izvorni_sadrzaj>
    <derivirana_varijabla naziv="DomainObject.Predmet.ProtustrankaFormatedOIB_1">  MEHATRONIK jednostavno društvo s ograničenom odgovornošću za montažu i trgovinu u likvidaciji, OIB 62897810060</derivirana_varijabla>
  </DomainObject.Predmet.ProtustrankaFormatedOIB>
  <DomainObject.Predmet.ProtustrankaFormatedWithAdress>
    <izvorni_sadrzaj> MEHATRONIK jednostavno društvo s ograničenom odgovornošću za montažu i trgovinu u likvidaciji, Pleškovec 76/A, 40000 Pleškovec</izvorni_sadrzaj>
    <derivirana_varijabla naziv="DomainObject.Predmet.ProtustrankaFormatedWithAdress_1"> MEHATRONIK jednostavno društvo s ograničenom odgovornošću za montažu i trgovinu u likvidaciji, Pleškovec 76/A, 40000 Pleškovec</derivirana_varijabla>
  </DomainObject.Predmet.ProtustrankaFormatedWithAdress>
  <DomainObject.Predmet.ProtustrankaFormatedWithAdressOIB>
    <izvorni_sadrzaj> MEHATRONIK jednostavno društvo s ograničenom odgovornošću za montažu i trgovinu u likvidaciji, OIB 62897810060, Pleškovec 76/A, 40000 Pleškovec</izvorni_sadrzaj>
    <derivirana_varijabla naziv="DomainObject.Predmet.ProtustrankaFormatedWithAdressOIB_1"> MEHATRONIK jednostavno društvo s ograničenom odgovornošću za montažu i trgovinu u likvidaciji, OIB 62897810060, Pleškovec 76/A, 40000 Pleškovec</derivirana_varijabla>
  </DomainObject.Predmet.ProtustrankaFormatedWithAdressOIB>
  <DomainObject.Predmet.ProtustrankaWithAdress>
    <izvorni_sadrzaj>MEHATRONIK jednostavno društvo s ograničenom odgovornošću za montažu i trgovinu u likvidaciji Pleškovec 76/A, 40000 Pleškovec</izvorni_sadrzaj>
    <derivirana_varijabla naziv="DomainObject.Predmet.ProtustrankaWithAdress_1">MEHATRONIK jednostavno društvo s ograničenom odgovornošću za montažu i trgovinu u likvidaciji Pleškovec 76/A, 40000 Pleškovec</derivirana_varijabla>
  </DomainObject.Predmet.ProtustrankaWithAdress>
  <DomainObject.Predmet.ProtustrankaWithAdressOIB>
    <izvorni_sadrzaj>MEHATRONIK jednostavno društvo s ograničenom odgovornošću za montažu i trgovinu u likvidaciji, OIB 62897810060, Pleškovec 76/A, 40000 Pleškovec</izvorni_sadrzaj>
    <derivirana_varijabla naziv="DomainObject.Predmet.ProtustrankaWithAdressOIB_1">MEHATRONIK jednostavno društvo s ograničenom odgovornošću za montažu i trgovinu u likvidaciji, OIB 62897810060, Pleškovec 76/A, 40000 Pleškovec</derivirana_varijabla>
  </DomainObject.Predmet.ProtustrankaWithAdressOIB>
  <DomainObject.Predmet.ProtustrankaNazivFormated>
    <izvorni_sadrzaj>MEHATRONIK jednostavno društvo s ograničenom odgovornošću za montažu i trgovinu u likvidaciji</izvorni_sadrzaj>
    <derivirana_varijabla naziv="DomainObject.Predmet.ProtustrankaNazivFormated_1">MEHATRONIK jednostavno društvo s ograničenom odgovornošću za montažu i trgovinu u likvidaciji</derivirana_varijabla>
  </DomainObject.Predmet.ProtustrankaNazivFormated>
  <DomainObject.Predmet.ProtustrankaNazivFormatedOIB>
    <izvorni_sadrzaj>MEHATRONIK jednostavno društvo s ograničenom odgovornošću za montažu i trgovinu u likvidaciji, OIB 62897810060</izvorni_sadrzaj>
    <derivirana_varijabla naziv="DomainObject.Predmet.ProtustrankaNazivFormatedOIB_1">MEHATRONIK jednostavno društvo s ograničenom odgovornošću za montažu i trgovinu u likvidaciji, OIB 62897810060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MEHATRONIK jednostavno društvo s ograničenom odgovornošću za montažu i trgovinu u likvidaciji</item>
    </izvorni_sadrzaj>
    <derivirana_varijabla naziv="DomainObject.Predmet.ProtuStrankaListFormated_1">
      <item>MEHATRONIK jednostavno društvo s ograničenom odgovornošću za montažu i trgovinu u likvidaciji</item>
    </derivirana_varijabla>
  </DomainObject.Predmet.ProtuStrankaListFormated>
  <DomainObject.Predmet.ProtuStrankaListFormatedOIB>
    <izvorni_sadrzaj>
      <item>MEHATRONIK jednostavno društvo s ograničenom odgovornošću za montažu i trgovinu u likvidaciji, OIB 62897810060</item>
    </izvorni_sadrzaj>
    <derivirana_varijabla naziv="DomainObject.Predmet.ProtuStrankaListFormatedOIB_1">
      <item>MEHATRONIK jednostavno društvo s ograničenom odgovornošću za montažu i trgovinu u likvidaciji, OIB 62897810060</item>
    </derivirana_varijabla>
  </DomainObject.Predmet.ProtuStrankaListFormatedOIB>
  <DomainObject.Predmet.ProtuStrankaListFormatedWithAdress>
    <izvorni_sadrzaj>
      <item>MEHATRONIK jednostavno društvo s ograničenom odgovornošću za montažu i trgovinu u likvidaciji, Pleškovec 76/A, 40000 Pleškovec</item>
    </izvorni_sadrzaj>
    <derivirana_varijabla naziv="DomainObject.Predmet.ProtuStrankaListFormatedWithAdress_1">
      <item>MEHATRONIK jednostavno društvo s ograničenom odgovornošću za montažu i trgovinu u likvidaciji, Pleškovec 76/A, 40000 Pleškovec</item>
    </derivirana_varijabla>
  </DomainObject.Predmet.ProtuStrankaListFormatedWithAdress>
  <DomainObject.Predmet.ProtuStrankaListFormatedWithAdressOIB>
    <izvorni_sadrzaj>
      <item>MEHATRONIK jednostavno društvo s ograničenom odgovornošću za montažu i trgovinu u likvidaciji, OIB 62897810060, Pleškovec 76/A, 40000 Pleškovec</item>
    </izvorni_sadrzaj>
    <derivirana_varijabla naziv="DomainObject.Predmet.ProtuStrankaListFormatedWithAdressOIB_1">
      <item>MEHATRONIK jednostavno društvo s ograničenom odgovornošću za montažu i trgovinu u likvidaciji, OIB 62897810060, Pleškovec 76/A, 40000 Pleškovec</item>
    </derivirana_varijabla>
  </DomainObject.Predmet.ProtuStrankaListFormatedWithAdressOIB>
  <DomainObject.Predmet.ProtuStrankaListNazivFormated>
    <izvorni_sadrzaj>
      <item>MEHATRONIK jednostavno društvo s ograničenom odgovornošću za montažu i trgovinu u likvidaciji</item>
    </izvorni_sadrzaj>
    <derivirana_varijabla naziv="DomainObject.Predmet.ProtuStrankaListNazivFormated_1">
      <item>MEHATRONIK jednostavno društvo s ograničenom odgovornošću za montažu i trgovinu u likvidaciji</item>
    </derivirana_varijabla>
  </DomainObject.Predmet.ProtuStrankaListNazivFormated>
  <DomainObject.Predmet.ProtuStrankaListNazivFormatedOIB>
    <izvorni_sadrzaj>
      <item>MEHATRONIK jednostavno društvo s ograničenom odgovornošću za montažu i trgovinu u likvidaciji, OIB 62897810060</item>
    </izvorni_sadrzaj>
    <derivirana_varijabla naziv="DomainObject.Predmet.ProtuStrankaListNazivFormatedOIB_1">
      <item>MEHATRONIK jednostavno društvo s ograničenom odgovornošću za montažu i trgovinu u likvidaciji, OIB 62897810060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St-486/2016-4</izvorni_sadrzaj>
    <derivirana_varijabla naziv="DomainObject.PoslovniBrojDokumenta_1">St-486/2016-4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MEHATRONIK jednostavno društvo s ograničenom odgovornošću za montažu i trgovinu u likvidaciji</izvorni_sadrzaj>
    <derivirana_varijabla naziv="DomainObject.Predmet.ProtustrankaIDrugi_1">MEHATRONIK jednostavno društvo s ograničenom odgovornošću za montažu i trgovinu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MEHATRONIK jednostavno društvo s ograničenom odgovornošću za montažu i trgovinu u likvidaciji, OIB 62897810060, Pleškovec 76/A, 40000 Pleškovec</izvorni_sadrzaj>
    <derivirana_varijabla naziv="DomainObject.Predmet.ProtustrankaIDrugiAdressOIB_1">MEHATRONIK jednostavno društvo s ograničenom odgovornošću za montažu i trgovinu u likvidaciji, OIB 62897810060, Pleškovec 76/A, 40000 Pleškovec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MEHATRONIK jednostavno društvo s ograničenom odgovornošću za montažu i trgovinu u likvidaciji</item>
      <item>Sudski registar</item>
    </izvorni_sadrzaj>
    <derivirana_varijabla naziv="DomainObject.Predmet.SudioniciListNaziv_1">
      <item>Financijska agencija</item>
      <item>MEHATRONIK jednostavno društvo s ograničenom odgovornošću za montažu i trgovinu u likvidaciji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MEHATRONIK jednostavno društvo s ograničenom odgovornošću za montažu i trgovinu u likvidaciji, OIB 62897810060, Pleškovec 76/A,40000 Pleškovec</item>
      <item>Sudski registar</item>
    </izvorni_sadrzaj>
    <derivirana_varijabla naziv="DomainObject.Predmet.SudioniciListAdressOIB_1">
      <item>Financijska agencija, OIB 85821130368, A. Cesarca 2,42000 Varaždin</item>
      <item>MEHATRONIK jednostavno društvo s ograničenom odgovornošću za montažu i trgovinu u likvidaciji, OIB 62897810060, Pleškovec 76/A,40000 Pleškovec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B6CE9-131B-4493-BB33-AAA5FE347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3200</properties:Characters>
  <properties:Lines>93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2016-06-02T06:07:00Z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