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07a1" w14:paraId="d2d07a1" w:rsidRDefault="00E76E22" w:rsidP="00E76E22" w:rsidR="00E76E22">
      <w:pPr>
        <w:jc w:val="right"/>
        <w15:collapsed w:val="false"/>
      </w:pPr>
      <w:r>
        <w:t xml:space="preserve">Broj: </w:t>
      </w:r>
      <w:r w:rsidR="00357191">
        <w:t xml:space="preserve">6 </w:t>
      </w:r>
      <w:r>
        <w:t>St-</w:t>
      </w:r>
      <w:r w:rsidR="00702D4E">
        <w:t>621</w:t>
      </w:r>
      <w:r w:rsidR="00CE2AB1">
        <w:t>/17</w:t>
      </w:r>
      <w:r w:rsidR="00AB37DA">
        <w:t>-</w:t>
      </w:r>
      <w:r w:rsidR="00702D4E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02D4E" w:rsidRPr="00702D4E">
        <w:rPr>
          <w:b/>
        </w:rPr>
        <w:t>Nano2 j.d.o.o. za promociju i prodaju Vukovar, Domovinskog rata 48/12, MBS 030175148, OIB 58828993065</w:t>
      </w:r>
      <w:r w:rsidR="006139EC">
        <w:t xml:space="preserve">, </w:t>
      </w:r>
      <w:r w:rsidR="003B4C28">
        <w:t xml:space="preserve">dana </w:t>
      </w:r>
      <w:r w:rsidR="00702D4E">
        <w:t>9. listopada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702D4E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02D4E" w:rsidRPr="00702D4E">
        <w:rPr>
          <w:b/>
        </w:rPr>
        <w:t>Nano2 j.d.o.o. za promociju i prodaju Vukovar, Domovinskog rata 48/12, MBS 030175148, OIB 58828993065</w:t>
      </w:r>
      <w:r w:rsidR="00702D4E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02D4E">
        <w:rPr>
          <w:b/>
        </w:rPr>
        <w:t>621-</w:t>
      </w:r>
      <w:r w:rsidR="00CE2AB1">
        <w:rPr>
          <w:b/>
        </w:rPr>
        <w:t>17</w:t>
      </w:r>
      <w:r w:rsidR="009B61F0">
        <w:t xml:space="preserve"> kod Hrv</w:t>
      </w:r>
      <w:r w:rsidR="00963406">
        <w:t xml:space="preserve">atske poštanske banke iznos od </w:t>
      </w:r>
      <w:r w:rsidR="00365D75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365D75">
        <w:t xml:space="preserve">, trošak arhiviranja dokumentacije i ostali troškovi 4.000,00 kn </w:t>
      </w:r>
      <w:r w:rsidR="005C0847">
        <w:t xml:space="preserve"> </w:t>
      </w:r>
      <w:r w:rsidR="00160320">
        <w:t xml:space="preserve">ukupno </w:t>
      </w:r>
      <w:r w:rsidR="00365D75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260C" w:rsidP="009B61F0" w:rsidR="00B0260C">
      <w:pPr>
        <w:ind w:firstLine="720"/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365D75">
        <w:t>dužnik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02D4E">
        <w:t>20</w:t>
      </w:r>
      <w:r w:rsidR="00365D75">
        <w:t>. lipnja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702D4E" w:rsidRPr="00702D4E">
        <w:rPr>
          <w:b/>
        </w:rPr>
        <w:t>Nano2 j.d.o.o. za promociju i prodaju Vukovar, Domovinskog rata 48/12, MBS 030175148, OIB 58828993065</w:t>
      </w:r>
      <w:r w:rsidR="00702D4E">
        <w:rPr>
          <w:b/>
        </w:rPr>
        <w:t xml:space="preserve"> </w:t>
      </w:r>
      <w:r w:rsidR="005C0847">
        <w:t xml:space="preserve">navodeći da dužnik na dan </w:t>
      </w:r>
      <w:r w:rsidR="00702D4E">
        <w:t>16.6</w:t>
      </w:r>
      <w:r w:rsidR="00EE39F3">
        <w:t>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702D4E">
        <w:t>50.491,74</w:t>
      </w:r>
      <w:r w:rsidR="005C0847">
        <w:t xml:space="preserve"> kn u koji iznos je uračunata kamata i naknada FINE za provedbu ovrhe na novčanim sredstvima te da dužnik ima </w:t>
      </w:r>
      <w:r w:rsidR="00702D4E">
        <w:t>dva</w:t>
      </w:r>
      <w:r w:rsidR="005C0847">
        <w:t xml:space="preserve"> zaposlenika.</w:t>
      </w:r>
      <w:r w:rsidR="000F55F6">
        <w:rPr>
          <w:b/>
        </w:rPr>
        <w:t xml:space="preserve"> </w:t>
      </w:r>
    </w:p>
    <w:p w:rsidRDefault="00365D75" w:rsidP="00160320" w:rsidR="00365D75">
      <w:pPr>
        <w:tabs>
          <w:tab w:pos="4050" w:val="left"/>
        </w:tabs>
        <w:jc w:val="both"/>
        <w:rPr>
          <w:b/>
        </w:rPr>
      </w:pPr>
    </w:p>
    <w:p w:rsidRDefault="00702D4E" w:rsidP="00702D4E" w:rsidR="00702D4E">
      <w:pPr>
        <w:jc w:val="right"/>
      </w:pPr>
      <w:r>
        <w:t>Broj: 6 St-621/17-5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702D4E">
        <w:t xml:space="preserve">6 </w:t>
      </w:r>
      <w:r w:rsidR="00764F4E">
        <w:t>St-</w:t>
      </w:r>
      <w:r w:rsidR="00702D4E">
        <w:t>621</w:t>
      </w:r>
      <w:r w:rsidR="00CE2AB1">
        <w:t xml:space="preserve">/17 od </w:t>
      </w:r>
      <w:r w:rsidR="00702D4E">
        <w:t>5. rujna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5C0847" w:rsidP="00702D4E" w:rsidR="00512D34">
      <w:pPr>
        <w:ind w:firstLine="720"/>
        <w:jc w:val="both"/>
      </w:pPr>
      <w:r>
        <w:t xml:space="preserve">Podneskom od </w:t>
      </w:r>
      <w:r w:rsidR="00EE39F3">
        <w:t xml:space="preserve">5. </w:t>
      </w:r>
      <w:r w:rsidR="00702D4E">
        <w:t>listopada</w:t>
      </w:r>
      <w:r w:rsidR="00576796">
        <w:t xml:space="preserve"> </w:t>
      </w:r>
      <w:r w:rsidR="00CE2AB1">
        <w:t>2017. g.</w:t>
      </w:r>
      <w:r>
        <w:t xml:space="preserve"> dužnik je dostavio </w:t>
      </w:r>
      <w:proofErr w:type="spellStart"/>
      <w:r w:rsidR="00702D4E">
        <w:t>prokazni</w:t>
      </w:r>
      <w:proofErr w:type="spellEnd"/>
      <w:r w:rsidR="00702D4E">
        <w:t xml:space="preserve"> popis imovine dužnika ovjerovljen kod javnog bilježnika Dragica Dumančić iz Osijeka broj OV-6483/17 od 5.10.2017. g. </w:t>
      </w:r>
      <w:r w:rsidR="00B0260C">
        <w:t xml:space="preserve">iz kojeg proizlazi da </w:t>
      </w:r>
      <w:r w:rsidR="00702D4E">
        <w:t xml:space="preserve">dužnik nema </w:t>
      </w:r>
      <w:r w:rsidR="00B0260C">
        <w:t xml:space="preserve">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702D4E">
        <w:t>20.6</w:t>
      </w:r>
      <w:r w:rsidR="00576796">
        <w:t>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702D4E">
        <w:t>50.491,74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02D4E">
        <w:t>9. listopada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C459AB" w:rsidR="009650C6">
      <w:pPr>
        <w:numPr>
          <w:ilvl w:val="0"/>
          <w:numId w:val="7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C459AB">
        <w:t xml:space="preserve">uz </w:t>
      </w:r>
      <w:proofErr w:type="spellStart"/>
      <w:r w:rsidR="00C459AB">
        <w:t>prokazni</w:t>
      </w:r>
      <w:proofErr w:type="spellEnd"/>
      <w:r w:rsidR="00C459AB">
        <w:t xml:space="preserve"> popis imovine dužnika (str. 8-17 spisa)</w:t>
      </w:r>
      <w:bookmarkStart w:name="_GoBack" w:id="0"/>
      <w:bookmarkEnd w:id="0"/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02D4E">
        <w:t>9.11.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390" w:rsidR="009C1390">
      <w:r>
        <w:separator/>
      </w:r>
    </w:p>
  </w:endnote>
  <w:endnote w:id="0" w:type="continuationSeparator">
    <w:p w:rsidRDefault="009C1390" w:rsidR="009C1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390" w:rsidR="009C1390">
      <w:r>
        <w:separator/>
      </w:r>
    </w:p>
  </w:footnote>
  <w:footnote w:id="0" w:type="continuationSeparator">
    <w:p w:rsidRDefault="009C1390" w:rsidR="009C1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59AB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629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47280"/>
    <w:rsid w:val="00357191"/>
    <w:rsid w:val="00365D75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6A6"/>
    <w:rsid w:val="00512D34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50423"/>
    <w:rsid w:val="006826C2"/>
    <w:rsid w:val="006837ED"/>
    <w:rsid w:val="006A2408"/>
    <w:rsid w:val="006A56C2"/>
    <w:rsid w:val="006C541C"/>
    <w:rsid w:val="006E44FD"/>
    <w:rsid w:val="006E6779"/>
    <w:rsid w:val="00702D4E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9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45CB0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459A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26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2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26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2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701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St-621/2017-5</izvorni_sadrzaj>
    <derivirana_varijabla naziv="DomainObject.Oznaka_1">St-621/2017-5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Nano2 j.d.o.o. za promociju i prodaju</izvorni_sadrzaj>
    <derivirana_varijabla naziv="DomainObject.Predmet.ProtustrankaFormated_1">  Nano2 j.d.o.o. za promociju i prodaju</derivirana_varijabla>
  </DomainObject.Predmet.ProtustrankaFormated>
  <DomainObject.Predmet.ProtustrankaFormatedOIB>
    <izvorni_sadrzaj>  Nano2 j.d.o.o. za promociju i prodaju, OIB 58828993065</izvorni_sadrzaj>
    <derivirana_varijabla naziv="DomainObject.Predmet.ProtustrankaFormatedOIB_1">  Nano2 j.d.o.o. za promociju i prodaju, OIB 58828993065</derivirana_varijabla>
  </DomainObject.Predmet.ProtustrankaFormatedOIB>
  <DomainObject.Predmet.ProtustrankaFormatedWithAdress>
    <izvorni_sadrzaj> Nano2 j.d.o.o. za promociju i prodaju, Domovinskog rata 48/12, 32000 Vukovar</izvorni_sadrzaj>
    <derivirana_varijabla naziv="DomainObject.Predmet.ProtustrankaFormatedWithAdress_1"> Nano2 j.d.o.o. za promociju i prodaju, Domovinskog rata 48/12, 32000 Vukovar</derivirana_varijabla>
  </DomainObject.Predmet.ProtustrankaFormatedWithAdress>
  <DomainObject.Predmet.ProtustrankaFormatedWithAdressOIB>
    <izvorni_sadrzaj> Nano2 j.d.o.o. za promociju i prodaju, OIB 58828993065, Domovinskog rata 48/12, 32000 Vukovar</izvorni_sadrzaj>
    <derivirana_varijabla naziv="DomainObject.Predmet.ProtustrankaFormatedWithAdressOIB_1"> Nano2 j.d.o.o. za promociju i prodaju, OIB 58828993065, Domovinskog rata 48/12, 32000 Vukovar</derivirana_varijabla>
  </DomainObject.Predmet.ProtustrankaFormatedWithAdressOIB>
  <DomainObject.Predmet.ProtustrankaWithAdress>
    <izvorni_sadrzaj>Nano2 j.d.o.o. za promociju i prodaju Domovinskog rata 48/12, 32000 Vukovar</izvorni_sadrzaj>
    <derivirana_varijabla naziv="DomainObject.Predmet.ProtustrankaWithAdress_1">Nano2 j.d.o.o. za promociju i prodaju Domovinskog rata 48/12, 32000 Vukovar</derivirana_varijabla>
  </DomainObject.Predmet.ProtustrankaWithAdress>
  <DomainObject.Predmet.ProtustrankaWithAdressOIB>
    <izvorni_sadrzaj>Nano2 j.d.o.o. za promociju i prodaju, OIB 58828993065, Domovinskog rata 48/12, 32000 Vukovar</izvorni_sadrzaj>
    <derivirana_varijabla naziv="DomainObject.Predmet.ProtustrankaWithAdressOIB_1">Nano2 j.d.o.o. za promociju i prodaju, OIB 58828993065, Domovinskog rata 48/12, 32000 Vukovar</derivirana_varijabla>
  </DomainObject.Predmet.ProtustrankaWithAdressOIB>
  <DomainObject.Predmet.ProtustrankaNazivFormated>
    <izvorni_sadrzaj>Nano2 j.d.o.o. za promociju i prodaju</izvorni_sadrzaj>
    <derivirana_varijabla naziv="DomainObject.Predmet.ProtustrankaNazivFormated_1">Nano2 j.d.o.o. za promociju i prodaju</derivirana_varijabla>
  </DomainObject.Predmet.ProtustrankaNazivFormated>
  <DomainObject.Predmet.ProtustrankaNazivFormatedOIB>
    <izvorni_sadrzaj>Nano2 j.d.o.o. za promociju i prodaju, OIB 58828993065</izvorni_sadrzaj>
    <derivirana_varijabla naziv="DomainObject.Predmet.ProtustrankaNazivFormatedOIB_1">Nano2 j.d.o.o. za promociju i prodaju, OIB 58828993065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Nano2 j.d.o.o. za promociju i prodaju</item>
    </izvorni_sadrzaj>
    <derivirana_varijabla naziv="DomainObject.Predmet.ProtuStrankaListFormated_1">
      <item>Nano2 j.d.o.o. za promociju i prodaju</item>
    </derivirana_varijabla>
  </DomainObject.Predmet.ProtuStrankaListFormated>
  <DomainObject.Predmet.ProtuStrankaListFormatedOIB>
    <izvorni_sadrzaj>
      <item>Nano2 j.d.o.o. za promociju i prodaju, OIB 58828993065</item>
    </izvorni_sadrzaj>
    <derivirana_varijabla naziv="DomainObject.Predmet.ProtuStrankaListFormatedOIB_1">
      <item>Nano2 j.d.o.o. za promociju i prodaju, OIB 58828993065</item>
    </derivirana_varijabla>
  </DomainObject.Predmet.ProtuStrankaListFormatedOIB>
  <DomainObject.Predmet.ProtuStrankaListFormatedWithAdress>
    <izvorni_sadrzaj>
      <item>Nano2 j.d.o.o. za promociju i prodaju, Domovinskog rata 48/12, 32000 Vukovar</item>
    </izvorni_sadrzaj>
    <derivirana_varijabla naziv="DomainObject.Predmet.ProtuStrankaListFormatedWithAdress_1">
      <item>Nano2 j.d.o.o. za promociju i prodaju, Domovinskog rata 48/12, 32000 Vukovar</item>
    </derivirana_varijabla>
  </DomainObject.Predmet.ProtuStrankaListFormatedWithAdress>
  <DomainObject.Predmet.ProtuStrankaListFormatedWithAdressOIB>
    <izvorni_sadrzaj>
      <item>Nano2 j.d.o.o. za promociju i prodaju, OIB 58828993065, Domovinskog rata 48/12, 32000 Vukovar</item>
    </izvorni_sadrzaj>
    <derivirana_varijabla naziv="DomainObject.Predmet.ProtuStrankaListFormatedWithAdressOIB_1">
      <item>Nano2 j.d.o.o. za promociju i prodaju, OIB 58828993065, Domovinskog rata 48/12, 32000 Vukovar</item>
    </derivirana_varijabla>
  </DomainObject.Predmet.ProtuStrankaListFormatedWithAdressOIB>
  <DomainObject.Predmet.ProtuStrankaListNazivFormated>
    <izvorni_sadrzaj>
      <item>Nano2 j.d.o.o. za promociju i prodaju</item>
    </izvorni_sadrzaj>
    <derivirana_varijabla naziv="DomainObject.Predmet.ProtuStrankaListNazivFormated_1">
      <item>Nano2 j.d.o.o. za promociju i prodaju</item>
    </derivirana_varijabla>
  </DomainObject.Predmet.ProtuStrankaListNazivFormated>
  <DomainObject.Predmet.ProtuStrankaListNazivFormatedOIB>
    <izvorni_sadrzaj>
      <item>Nano2 j.d.o.o. za promociju i prodaju, OIB 58828993065</item>
    </izvorni_sadrzaj>
    <derivirana_varijabla naziv="DomainObject.Predmet.ProtuStrankaListNazivFormatedOIB_1">
      <item>Nano2 j.d.o.o. za promociju i prodaju, OIB 58828993065</item>
    </derivirana_varijabla>
  </DomainObject.Predmet.ProtuStrankaListNazivFormatedOIB>
  <DomainObject.Predmet.OstaliListFormated>
    <izvorni_sadrzaj>
      <item>Igor Krznarić</item>
    </izvorni_sadrzaj>
    <derivirana_varijabla naziv="DomainObject.Predmet.OstaliListFormated_1">
      <item>Igor Krznarić</item>
    </derivirana_varijabla>
  </DomainObject.Predmet.OstaliListFormated>
  <DomainObject.Predmet.OstaliListFormatedOIB>
    <izvorni_sadrzaj>
      <item>Igor Krznarić, OIB 84137778334</item>
    </izvorni_sadrzaj>
    <derivirana_varijabla naziv="DomainObject.Predmet.OstaliListFormatedOIB_1">
      <item>Igor Krznarić, OIB 84137778334</item>
    </derivirana_varijabla>
  </DomainObject.Predmet.OstaliListFormatedOIB>
  <DomainObject.Predmet.OstaliListFormatedWithAdress>
    <izvorni_sadrzaj>
      <item>Igor Krznarić, Domovinskog Rata 48, 32000 Vukovar</item>
    </izvorni_sadrzaj>
    <derivirana_varijabla naziv="DomainObject.Predmet.OstaliListFormatedWithAdress_1">
      <item>Igor Krznarić, Domovinskog Rata 48, 32000 Vukovar</item>
    </derivirana_varijabla>
  </DomainObject.Predmet.OstaliListFormatedWithAdress>
  <DomainObject.Predmet.OstaliListFormatedWithAdressOIB>
    <izvorni_sadrzaj>
      <item>Igor Krznarić, OIB 84137778334, Domovinskog Rata 48, 32000 Vukovar</item>
    </izvorni_sadrzaj>
    <derivirana_varijabla naziv="DomainObject.Predmet.OstaliListFormatedWithAdressOIB_1">
      <item>Igor Krznarić, OIB 84137778334, Domovinskog Rata 48, 32000 Vukovar</item>
    </derivirana_varijabla>
  </DomainObject.Predmet.OstaliListFormatedWithAdressOIB>
  <DomainObject.Predmet.OstaliListNazivFormated>
    <izvorni_sadrzaj>
      <item>Igor Krznarić</item>
    </izvorni_sadrzaj>
    <derivirana_varijabla naziv="DomainObject.Predmet.OstaliListNazivFormated_1">
      <item>Igor Krznarić</item>
    </derivirana_varijabla>
  </DomainObject.Predmet.OstaliListNazivFormated>
  <DomainObject.Predmet.OstaliListNazivFormatedOIB>
    <izvorni_sadrzaj>
      <item>Igor Krznarić, OIB 84137778334</item>
    </izvorni_sadrzaj>
    <derivirana_varijabla naziv="DomainObject.Predmet.OstaliListNazivFormatedOIB_1">
      <item>Igor Krznarić, OIB 84137778334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St-621/2017-5</izvorni_sadrzaj>
    <derivirana_varijabla naziv="DomainObject.PoslovniBrojDokumenta_1">St-621/2017-5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Nano2 j.d.o.o. za promociju i prodaju</izvorni_sadrzaj>
    <derivirana_varijabla naziv="DomainObject.Predmet.ProtustrankaIDrugi_1">Nano2 j.d.o.o. za promociju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Nano2 j.d.o.o. za promociju i prodaju, OIB 58828993065, Domovinskog rata 48/12, 32000 Vukovar</izvorni_sadrzaj>
    <derivirana_varijabla naziv="DomainObject.Predmet.ProtustrankaIDrugiAdressOIB_1">Nano2 j.d.o.o. za promociju i prodaju, OIB 58828993065, Domovinskog rata 48/12,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Nano2 j.d.o.o. za promociju i prodaju</item>
      <item>Igor Krznarić</item>
    </izvorni_sadrzaj>
    <derivirana_varijabla naziv="DomainObject.Predmet.SudioniciListNaziv_1">
      <item>FINA RC OSIJEK</item>
      <item>Nano2 j.d.o.o. za promociju i prodaju</item>
      <item>Igor Krznarić</item>
    </derivirana_varijabla>
  </DomainObject.Predmet.SudioniciListNaziv>
  <DomainObject.Predmet.SudioniciListAdressOIB>
    <izvorni_sadrzaj>
      <item>FINA RC OSIJEK, OIB 85821130368</item>
      <item>Nano2 j.d.o.o. za promociju i prodaju, OIB 58828993065, Domovinskog rata 48/12,32000 Vukovar</item>
      <item>Igor Krznarić, OIB 84137778334, Domovinskog Rata 48,32000 Vukovar</item>
    </izvorni_sadrzaj>
    <derivirana_varijabla naziv="DomainObject.Predmet.SudioniciListAdressOIB_1">
      <item>FINA RC OSIJEK, OIB 85821130368</item>
      <item>Nano2 j.d.o.o. za promociju i prodaju, OIB 58828993065, Domovinskog rata 48/12,32000 Vukovar</item>
      <item>Igor Krznarić, OIB 84137778334, Domovinskog Rata 48,32000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58828993065</item>
      <item>, OIB 84137778334</item>
    </izvorni_sadrzaj>
    <derivirana_varijabla naziv="DomainObject.Predmet.SudioniciListNazivOIB_1">
      <item>, OIB 85821130368</item>
      <item>, OIB 58828993065</item>
      <item>, OIB 84137778334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D70A8-E814-4E3D-B7F9-F9790411F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2985</properties:Characters>
  <properties:Lines>102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2017-05-08T09:51:00Z</dcterms:created>
  <dc:creator>hermanj</dc:creator>
  <cp:lastModifiedBy>Danijela Sekulić</cp:lastModifiedBy>
  <cp:lastPrinted>2017-10-09T06:56:00Z</cp:lastPrinted>
  <dcterms:modified xmlns:xsi="http://www.w3.org/2001/XMLSchema-instance" xsi:type="dcterms:W3CDTF">2017-10-09T08:17:00Z</dcterms:modified>
  <cp:revision>14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St-621/2017-5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