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ea35" w14:paraId="83dea35" w:rsidRDefault="00AD60F5" w:rsidP="00AD60F5" w:rsidR="00AD60F5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AD60F5" w:rsidP="00AD60F5" w:rsidR="00AD60F5" w:rsidRPr="00AD60F5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2 St-74</w:t>
      </w:r>
      <w:r w:rsidRPr="00AD60F5">
        <w:t>3/2016-110</w:t>
      </w:r>
    </w:p>
    <w:p w:rsidRDefault="00AD60F5" w:rsidP="00AD60F5" w:rsidR="00AD60F5" w:rsidRPr="00AA4F81">
      <w:r w:rsidRPr="00AA4F81">
        <w:t xml:space="preserve"> TRGOVAČKI SUD U </w:t>
      </w:r>
      <w:r>
        <w:t>PAZINU</w:t>
      </w:r>
    </w:p>
    <w:p w:rsidRDefault="00AD60F5" w:rsidP="00AD60F5" w:rsidR="00AD60F5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AD60F5" w:rsidP="00AD60F5" w:rsidR="000915AF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AD60F5" w:rsidP="00AD60F5" w:rsidR="00AD60F5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AD60F5" w:rsidP="00AD60F5" w:rsidR="00AD60F5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AD60F5" w:rsidP="00AD60F5" w:rsidR="00AD60F5" w:rsidRPr="00A06BE6">
      <w:pPr>
        <w:jc w:val="center"/>
      </w:pPr>
      <w:r w:rsidRPr="00A06BE6">
        <w:t xml:space="preserve">POZIV NA ROČIŠTE </w:t>
      </w:r>
    </w:p>
    <w:p w:rsidRDefault="00AD60F5" w:rsidP="00AD60F5" w:rsidR="00AD60F5" w:rsidRPr="00A06BE6">
      <w:pPr>
        <w:jc w:val="center"/>
      </w:pPr>
      <w:r w:rsidRPr="00A06BE6">
        <w:t>ZA DIOBU KUPOVNINE</w:t>
      </w:r>
    </w:p>
    <w:p w:rsidRDefault="00AD60F5" w:rsidP="00AD60F5" w:rsidR="00AD60F5">
      <w:pPr>
        <w:jc w:val="center"/>
      </w:pPr>
    </w:p>
    <w:p w:rsidRDefault="00AD60F5" w:rsidP="00AD60F5" w:rsidR="00AD60F5" w:rsidRPr="00A06BE6">
      <w:pPr>
        <w:jc w:val="center"/>
      </w:pPr>
    </w:p>
    <w:p w:rsidRDefault="00AD60F5" w:rsidP="00AD60F5" w:rsidR="00AD60F5" w:rsidRPr="00AD60F5">
      <w:pPr>
        <w:ind w:firstLine="708"/>
        <w:jc w:val="center"/>
      </w:pPr>
      <w:r w:rsidRPr="00AD60F5">
        <w:t xml:space="preserve">Pozivate se na ročište za diobu </w:t>
      </w:r>
      <w:proofErr w:type="spellStart"/>
      <w:r w:rsidRPr="00AD60F5">
        <w:t>kupovnine</w:t>
      </w:r>
      <w:proofErr w:type="spellEnd"/>
      <w:r w:rsidRPr="00AD60F5">
        <w:t xml:space="preserve"> za nekretninu</w:t>
      </w:r>
    </w:p>
    <w:p w:rsidRDefault="00AD60F5" w:rsidP="00AD60F5" w:rsidR="00AD60F5" w:rsidRPr="00AD60F5">
      <w:pPr>
        <w:ind w:firstLine="708"/>
        <w:jc w:val="center"/>
      </w:pPr>
      <w:r w:rsidRPr="00AD60F5">
        <w:t xml:space="preserve">k.č.br. 1065 </w:t>
      </w:r>
      <w:proofErr w:type="spellStart"/>
      <w:r w:rsidRPr="00AD60F5">
        <w:t>zgr</w:t>
      </w:r>
      <w:proofErr w:type="spellEnd"/>
      <w:r w:rsidRPr="00AD60F5">
        <w:t xml:space="preserve">. upisana u </w:t>
      </w:r>
      <w:proofErr w:type="spellStart"/>
      <w:r w:rsidRPr="00AD60F5">
        <w:t>zk.ul</w:t>
      </w:r>
      <w:proofErr w:type="spellEnd"/>
      <w:r w:rsidRPr="00AD60F5">
        <w:t xml:space="preserve">. 4555, k.o. </w:t>
      </w:r>
      <w:proofErr w:type="spellStart"/>
      <w:r w:rsidRPr="00AD60F5">
        <w:t>Oprtalj</w:t>
      </w:r>
      <w:proofErr w:type="spellEnd"/>
    </w:p>
    <w:p w:rsidRDefault="00AD60F5" w:rsidP="00AD60F5" w:rsidR="00AD60F5" w:rsidRPr="00A518E0">
      <w:pPr>
        <w:ind w:firstLine="708"/>
        <w:jc w:val="center"/>
      </w:pPr>
      <w:r w:rsidRPr="00A518E0">
        <w:t>u stečajnom postupku nad dužnikom</w:t>
      </w:r>
    </w:p>
    <w:p w:rsidRDefault="00AD60F5" w:rsidP="00AD60F5" w:rsidR="00AD60F5" w:rsidRPr="000344B4">
      <w:pPr>
        <w:ind w:firstLine="708"/>
        <w:jc w:val="center"/>
      </w:pPr>
      <w:r w:rsidRPr="009B6F3D">
        <w:t xml:space="preserve">ISTRA ALUMINIJ d.o.o. u stečaju, </w:t>
      </w:r>
      <w:proofErr w:type="spellStart"/>
      <w:r w:rsidRPr="009B6F3D">
        <w:t>Lupoglav</w:t>
      </w:r>
      <w:proofErr w:type="spellEnd"/>
      <w:r w:rsidRPr="009B6F3D">
        <w:t xml:space="preserve">, </w:t>
      </w:r>
      <w:proofErr w:type="spellStart"/>
      <w:r w:rsidRPr="009B6F3D">
        <w:t>Lupoglav</w:t>
      </w:r>
      <w:proofErr w:type="spellEnd"/>
      <w:r w:rsidRPr="009B6F3D">
        <w:t xml:space="preserve"> 8, OIB: 35282955037</w:t>
      </w:r>
      <w:r w:rsidRPr="00A518E0">
        <w:t>,</w:t>
      </w:r>
      <w:r w:rsidRPr="00A518E0">
        <w:rPr>
          <w:bCs/>
          <w:sz w:val="23"/>
          <w:szCs w:val="23"/>
        </w:rPr>
        <w:t xml:space="preserve"> </w:t>
      </w:r>
      <w:r w:rsidRPr="00A518E0">
        <w:t xml:space="preserve">koje će se održati u Trgovačkom sudu u Pazinu, Pazin, </w:t>
      </w:r>
      <w:proofErr w:type="spellStart"/>
      <w:r w:rsidRPr="00A518E0">
        <w:t>Dršćevka</w:t>
      </w:r>
      <w:proofErr w:type="spellEnd"/>
      <w:r w:rsidRPr="00A518E0">
        <w:t xml:space="preserve"> 1, sudnica</w:t>
      </w:r>
      <w:r w:rsidRPr="000344B4">
        <w:t xml:space="preserve"> broj 5,</w:t>
      </w:r>
    </w:p>
    <w:p w:rsidRDefault="00AD60F5" w:rsidP="00AD60F5" w:rsidR="00AD60F5" w:rsidRPr="007511B7">
      <w:pPr>
        <w:jc w:val="both"/>
      </w:pPr>
    </w:p>
    <w:p w:rsidRDefault="00AD60F5" w:rsidP="00AD60F5" w:rsidR="00AD60F5" w:rsidRPr="00A06BE6">
      <w:pPr>
        <w:jc w:val="both"/>
      </w:pPr>
    </w:p>
    <w:p w:rsidRDefault="00AD60F5" w:rsidP="00AD60F5" w:rsidR="00AD60F5" w:rsidRPr="00FF41D0">
      <w:pPr>
        <w:jc w:val="center"/>
      </w:pPr>
      <w:r w:rsidRPr="00E72224">
        <w:t>da</w:t>
      </w:r>
      <w:r w:rsidRPr="00FF41D0">
        <w:t xml:space="preserve">na </w:t>
      </w:r>
      <w:r w:rsidR="000915AF">
        <w:t>29</w:t>
      </w:r>
      <w:r>
        <w:t>. siječnja 2018. u 13</w:t>
      </w:r>
      <w:r w:rsidRPr="00FF41D0">
        <w:t>:</w:t>
      </w:r>
      <w:r w:rsidR="000915AF">
        <w:t>30</w:t>
      </w:r>
      <w:r w:rsidRPr="00FF41D0">
        <w:t xml:space="preserve"> sati. </w:t>
      </w:r>
    </w:p>
    <w:p w:rsidRDefault="00AD60F5" w:rsidP="00AD60F5" w:rsidR="00AD60F5">
      <w:pPr>
        <w:jc w:val="both"/>
      </w:pPr>
    </w:p>
    <w:p w:rsidRDefault="00AD60F5" w:rsidP="00AD60F5" w:rsidR="00AD60F5" w:rsidRPr="00A06BE6">
      <w:pPr>
        <w:jc w:val="both"/>
      </w:pPr>
    </w:p>
    <w:p w:rsidRDefault="00AD60F5" w:rsidP="00AD60F5" w:rsidR="00AD60F5" w:rsidRPr="008110D5">
      <w:pPr>
        <w:ind w:firstLine="708"/>
        <w:jc w:val="both"/>
      </w:pPr>
      <w:r w:rsidRPr="008110D5">
        <w:t>Stranka odnosno sudionik može imenovati punomoćnika (čl. 89. ZPP-a).</w:t>
      </w:r>
    </w:p>
    <w:p w:rsidRDefault="00AD60F5" w:rsidP="00AD60F5" w:rsidR="00AD60F5" w:rsidRPr="008110D5">
      <w:pPr>
        <w:jc w:val="both"/>
      </w:pPr>
      <w:r w:rsidRPr="008110D5">
        <w:t>UPOZORENJE:</w:t>
      </w:r>
    </w:p>
    <w:p w:rsidRDefault="00AD60F5" w:rsidP="00AD60F5" w:rsidR="00AD60F5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AD60F5" w:rsidP="00AD60F5" w:rsidR="00AD60F5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AD60F5" w:rsidP="00AD60F5" w:rsidR="00AD60F5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AD60F5" w:rsidP="00AD60F5" w:rsidR="00AD60F5"/>
    <w:p w:rsidRDefault="00AD60F5" w:rsidP="00AD60F5" w:rsidR="00AD60F5" w:rsidRPr="008110D5"/>
    <w:p w:rsidRDefault="00AD60F5" w:rsidP="00AD60F5" w:rsidR="00AD60F5" w:rsidRPr="008110D5">
      <w:pPr>
        <w:jc w:val="center"/>
      </w:pPr>
      <w:r w:rsidRPr="008110D5">
        <w:t xml:space="preserve">U Pazinu </w:t>
      </w:r>
      <w:r>
        <w:t>28. prosinca</w:t>
      </w:r>
      <w:r w:rsidRPr="008110D5">
        <w:t xml:space="preserve"> 2017.</w:t>
      </w:r>
    </w:p>
    <w:p w:rsidRDefault="00AD60F5" w:rsidP="00AD60F5" w:rsidR="00AD60F5">
      <w:pPr>
        <w:ind w:left="7080"/>
        <w:jc w:val="both"/>
      </w:pPr>
    </w:p>
    <w:p w:rsidRDefault="000915AF" w:rsidP="00AD60F5" w:rsidR="000915AF">
      <w:pPr>
        <w:ind w:left="7080"/>
        <w:jc w:val="both"/>
      </w:pPr>
    </w:p>
    <w:p w:rsidRDefault="00AD60F5" w:rsidP="00AD60F5" w:rsidR="00AD60F5" w:rsidRPr="00A06BE6">
      <w:pPr>
        <w:ind w:left="6480"/>
        <w:jc w:val="both"/>
      </w:pPr>
      <w:r>
        <w:t xml:space="preserve">   Stečajna sutkinja</w:t>
      </w:r>
    </w:p>
    <w:p w:rsidRDefault="00AD60F5" w:rsidP="00AD60F5" w:rsidR="00AD60F5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AD60F5" w:rsidP="00AD60F5" w:rsidR="00AD60F5">
      <w:pPr>
        <w:jc w:val="both"/>
      </w:pPr>
      <w:r w:rsidRPr="00A06BE6">
        <w:tab/>
      </w:r>
    </w:p>
    <w:p w:rsidRDefault="00AD60F5" w:rsidP="00AD60F5" w:rsidR="00AD60F5">
      <w:pPr>
        <w:jc w:val="both"/>
      </w:pPr>
    </w:p>
    <w:p w:rsidRDefault="00AD60F5" w:rsidP="00AD60F5" w:rsidR="00AD60F5">
      <w:pPr>
        <w:jc w:val="both"/>
      </w:pPr>
    </w:p>
    <w:p w:rsidRDefault="00AD60F5" w:rsidP="00AD60F5" w:rsidR="00AD60F5" w:rsidRPr="00F66165">
      <w:pPr>
        <w:jc w:val="both"/>
      </w:pPr>
      <w:r w:rsidRPr="00F66165">
        <w:t>DNA:</w:t>
      </w:r>
    </w:p>
    <w:p w:rsidRDefault="00AD60F5" w:rsidP="00AD60F5" w:rsidR="00AD60F5">
      <w:r w:rsidRPr="00F66165">
        <w:t xml:space="preserve">- stečajni upravitelj </w:t>
      </w:r>
      <w:proofErr w:type="spellStart"/>
      <w:r w:rsidRPr="00AA7AE3">
        <w:t>Alein</w:t>
      </w:r>
      <w:proofErr w:type="spellEnd"/>
      <w:r w:rsidRPr="00AA7AE3">
        <w:t xml:space="preserve"> </w:t>
      </w:r>
      <w:proofErr w:type="spellStart"/>
      <w:r w:rsidRPr="00AA7AE3">
        <w:t>Khan</w:t>
      </w:r>
      <w:proofErr w:type="spellEnd"/>
      <w:r w:rsidRPr="00AA7AE3">
        <w:t xml:space="preserve"> iz Rijeke, Trg sv. Barbare 1</w:t>
      </w:r>
    </w:p>
    <w:p w:rsidRDefault="000915AF" w:rsidP="00AD60F5" w:rsidR="000915AF" w:rsidRPr="000915AF">
      <w:pPr>
        <w:rPr>
          <w:b/>
        </w:rPr>
      </w:pPr>
      <w:r w:rsidRPr="0095335A">
        <w:t>- ISTARSKA KREDITNA BANKA UMAG d.d., Umag, Ernesta Miloša 1</w:t>
      </w:r>
    </w:p>
    <w:p w:rsidRDefault="00AD60F5" w:rsidP="00AD60F5" w:rsidR="00AD60F5">
      <w:r w:rsidRPr="00FC6271">
        <w:t xml:space="preserve">- REPUBLIKA HRVATSKA, Ministarstvo financija, Porezna uprava, Područni ured Pazin, </w:t>
      </w:r>
    </w:p>
    <w:p w:rsidRDefault="00AD60F5" w:rsidP="00AD60F5" w:rsidR="00AD60F5" w:rsidRPr="00FC6271">
      <w:r>
        <w:t xml:space="preserve">  </w:t>
      </w:r>
      <w:r w:rsidRPr="00FC6271">
        <w:t>po ŽDO u Puli</w:t>
      </w:r>
    </w:p>
    <w:p w:rsidRDefault="00AD60F5" w:rsidP="00AD60F5" w:rsidR="00AD60F5">
      <w:r w:rsidRPr="00761D3B">
        <w:t>- e-oglasna ploča suda (8 dana)</w:t>
      </w:r>
    </w:p>
    <w:p w:rsidRDefault="00F45A7D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0F5"/>
    <w:rsid w:val="000915AF"/>
    <w:rsid w:val="00554328"/>
    <w:rsid w:val="00985388"/>
    <w:rsid w:val="00AD60F5"/>
    <w:rsid w:val="00F4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0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60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60F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A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0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60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60F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A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1061</properties:Characters>
  <properties:Lines>45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2017-12-28T08:57:00Z</dcterms:created>
  <dc:creator>Jasmina Matika</dc:creator>
  <cp:lastModifiedBy>Jasmina Matika</cp:lastModifiedBy>
  <dcterms:modified xmlns:xsi="http://www.w3.org/2001/XMLSchema-instance" xsi:type="dcterms:W3CDTF">2017-12-28T09:16:00Z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