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c3077" w14:paraId="d8c3077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16676E">
        <w:t>CRTA TOURS d.o.o. Split, Križine 9, OIB: 65052136380</w:t>
      </w:r>
      <w:r w:rsidR="00A25B81">
        <w:t>, dana 28</w:t>
      </w:r>
      <w:r w:rsidR="00135B11">
        <w:t>. siječnja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16676E" w:rsidRPr="0016676E">
        <w:t>CRTA TOURS d.o.o. Split, Križine 9, OIB: 65052136380</w:t>
      </w:r>
      <w:r w:rsidRPr="00135B11">
        <w:t>,</w:t>
      </w:r>
      <w:r>
        <w:t xml:space="preserve"> na dan 1. rujna 2015. godine u Očevidniku redoslijeda osnova za plaćanje ima evidentiran dug na temelju neizvršenih osnova za plaćanje u ukupnom iznosu od </w:t>
      </w:r>
      <w:r w:rsidR="0016676E">
        <w:t>3.176,23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270A8D">
        <w:t>2</w:t>
      </w:r>
      <w:r w:rsidR="00A25B81">
        <w:t>8</w:t>
      </w:r>
      <w:r w:rsidR="00135B11">
        <w:t>. siječnja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16676E">
      <w:t>91</w:t>
    </w:r>
    <w:r w:rsidR="00383C2A">
      <w:t>2/</w:t>
    </w:r>
    <w:r w:rsidR="00135B11">
      <w:t>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6676E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E689C"/>
    <w:rsid w:val="002F1273"/>
    <w:rsid w:val="0030572B"/>
    <w:rsid w:val="003202E0"/>
    <w:rsid w:val="00321F24"/>
    <w:rsid w:val="003520C2"/>
    <w:rsid w:val="003647D7"/>
    <w:rsid w:val="00383C2A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1387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B5DDC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80EA8"/>
    <w:rsid w:val="0099084A"/>
    <w:rsid w:val="009B1540"/>
    <w:rsid w:val="009B7BE9"/>
    <w:rsid w:val="009C0005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23552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St-912/2015</izvorni_sadrzaj>
    <derivirana_varijabla naziv="DomainObject.Predmet.OznakaBroj_1">St-912/2015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CRTA TOURS društvo s ograničenom odgovornošću turistička agencija</izvorni_sadrzaj>
    <derivirana_varijabla naziv="DomainObject.Predmet.ProtustrankaFormated_1">  CRTA TOURS društvo s ograničenom odgovornošću turistička agencija</derivirana_varijabla>
  </DomainObject.Predmet.ProtustrankaFormated>
  <DomainObject.Predmet.ProtustrankaFormatedOIB>
    <izvorni_sadrzaj>  CRTA TOURS društvo s ograničenom odgovornošću turistička agencija, OIB 65052136380</izvorni_sadrzaj>
    <derivirana_varijabla naziv="DomainObject.Predmet.ProtustrankaFormatedOIB_1">  CRTA TOURS društvo s ograničenom odgovornošću turistička agencija, OIB 65052136380</derivirana_varijabla>
  </DomainObject.Predmet.ProtustrankaFormatedOIB>
  <DomainObject.Predmet.ProtustrankaFormatedWithAdress>
    <izvorni_sadrzaj> CRTA TOURS društvo s ograničenom odgovornošću turistička agencija, Križine 9, 21000 Split</izvorni_sadrzaj>
    <derivirana_varijabla naziv="DomainObject.Predmet.ProtustrankaFormatedWithAdress_1"> CRTA TOURS društvo s ograničenom odgovornošću turistička agencija, Križine 9, 21000 Split</derivirana_varijabla>
  </DomainObject.Predmet.ProtustrankaFormatedWithAdress>
  <DomainObject.Predmet.ProtustrankaFormatedWithAdressOIB>
    <izvorni_sadrzaj> CRTA TOURS društvo s ograničenom odgovornošću turistička agencija, OIB 65052136380, Križine 9, 21000 Split</izvorni_sadrzaj>
    <derivirana_varijabla naziv="DomainObject.Predmet.ProtustrankaFormatedWithAdressOIB_1"> CRTA TOURS društvo s ograničenom odgovornošću turistička agencija, OIB 65052136380, Križine 9, 21000 Split</derivirana_varijabla>
  </DomainObject.Predmet.ProtustrankaFormatedWithAdressOIB>
  <DomainObject.Predmet.ProtustrankaWithAdress>
    <izvorni_sadrzaj>CRTA TOURS društvo s ograničenom odgovornošću turistička agencija Križine 9, 21000 Split</izvorni_sadrzaj>
    <derivirana_varijabla naziv="DomainObject.Predmet.ProtustrankaWithAdress_1">CRTA TOURS društvo s ograničenom odgovornošću turistička agencija Križine 9, 21000 Split</derivirana_varijabla>
  </DomainObject.Predmet.ProtustrankaWithAdress>
  <DomainObject.Predmet.ProtustrankaWithAdressOIB>
    <izvorni_sadrzaj>CRTA TOURS društvo s ograničenom odgovornošću turistička agencija, OIB 65052136380, Križine 9, 21000 Split</izvorni_sadrzaj>
    <derivirana_varijabla naziv="DomainObject.Predmet.ProtustrankaWithAdressOIB_1">CRTA TOURS društvo s ograničenom odgovornošću turistička agencija, OIB 65052136380, Križine 9, 21000 Split</derivirana_varijabla>
  </DomainObject.Predmet.ProtustrankaWithAdressOIB>
  <DomainObject.Predmet.ProtustrankaNazivFormated>
    <izvorni_sadrzaj>CRTA TOURS društvo s ograničenom odgovornošću turistička agencija</izvorni_sadrzaj>
    <derivirana_varijabla naziv="DomainObject.Predmet.ProtustrankaNazivFormated_1">CRTA TOURS društvo s ograničenom odgovornošću turistička agencija</derivirana_varijabla>
  </DomainObject.Predmet.ProtustrankaNazivFormated>
  <DomainObject.Predmet.ProtustrankaNazivFormatedOIB>
    <izvorni_sadrzaj>CRTA TOURS društvo s ograničenom odgovornošću turistička agencija, OIB 65052136380</izvorni_sadrzaj>
    <derivirana_varijabla naziv="DomainObject.Predmet.ProtustrankaNazivFormatedOIB_1">CRTA TOURS društvo s ograničenom odgovornošću turistička agencija, OIB 65052136380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3176.23</izvorni_sadrzaj>
    <derivirana_varijabla naziv="DomainObject.Predmet.TrenutnaVrijednost_1">3176.23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CRTA TOURS društvo s ograničenom odgovornošću turistička agencija</item>
    </izvorni_sadrzaj>
    <derivirana_varijabla naziv="DomainObject.Predmet.ProtuStrankaListFormated_1">
      <item>CRTA TOURS društvo s ograničenom odgovornošću turistička agencija</item>
    </derivirana_varijabla>
  </DomainObject.Predmet.ProtuStrankaListFormated>
  <DomainObject.Predmet.ProtuStrankaListFormatedOIB>
    <izvorni_sadrzaj>
      <item>CRTA TOURS društvo s ograničenom odgovornošću turistička agencija, OIB 65052136380</item>
    </izvorni_sadrzaj>
    <derivirana_varijabla naziv="DomainObject.Predmet.ProtuStrankaListFormatedOIB_1">
      <item>CRTA TOURS društvo s ograničenom odgovornošću turistička agencija, OIB 65052136380</item>
    </derivirana_varijabla>
  </DomainObject.Predmet.ProtuStrankaListFormatedOIB>
  <DomainObject.Predmet.ProtuStrankaListFormatedWithAdress>
    <izvorni_sadrzaj>
      <item>CRTA TOURS društvo s ograničenom odgovornošću turistička agencija, Križine 9, 21000 Split</item>
    </izvorni_sadrzaj>
    <derivirana_varijabla naziv="DomainObject.Predmet.ProtuStrankaListFormatedWithAdress_1">
      <item>CRTA TOURS društvo s ograničenom odgovornošću turistička agencija, Križine 9, 21000 Split</item>
    </derivirana_varijabla>
  </DomainObject.Predmet.ProtuStrankaListFormatedWithAdress>
  <DomainObject.Predmet.ProtuStrankaListFormatedWithAdressOIB>
    <izvorni_sadrzaj>
      <item>CRTA TOURS društvo s ograničenom odgovornošću turistička agencija, OIB 65052136380, Križine 9, 21000 Split</item>
    </izvorni_sadrzaj>
    <derivirana_varijabla naziv="DomainObject.Predmet.ProtuStrankaListFormatedWithAdressOIB_1">
      <item>CRTA TOURS društvo s ograničenom odgovornošću turistička agencija, OIB 65052136380, Križine 9, 21000 Split</item>
    </derivirana_varijabla>
  </DomainObject.Predmet.ProtuStrankaListFormatedWithAdressOIB>
  <DomainObject.Predmet.ProtuStrankaListNazivFormated>
    <izvorni_sadrzaj>
      <item>CRTA TOURS društvo s ograničenom odgovornošću turistička agencija</item>
    </izvorni_sadrzaj>
    <derivirana_varijabla naziv="DomainObject.Predmet.ProtuStrankaListNazivFormated_1">
      <item>CRTA TOURS društvo s ograničenom odgovornošću turistička agencija</item>
    </derivirana_varijabla>
  </DomainObject.Predmet.ProtuStrankaListNazivFormated>
  <DomainObject.Predmet.ProtuStrankaListNazivFormatedOIB>
    <izvorni_sadrzaj>
      <item>CRTA TOURS društvo s ograničenom odgovornošću turistička agencija, OIB 65052136380</item>
    </izvorni_sadrzaj>
    <derivirana_varijabla naziv="DomainObject.Predmet.ProtuStrankaListNazivFormatedOIB_1">
      <item>CRTA TOURS društvo s ograničenom odgovornošću turistička agencija, OIB 65052136380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CRTA TOURS društvo s ograničenom odgovornošću turistička agencija</izvorni_sadrzaj>
    <derivirana_varijabla naziv="DomainObject.Predmet.ProtustrankaIDrugi_1">CRTA TOURS društvo s ograničenom odgovornošću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CRTA TOURS društvo s ograničenom odgovornošću turistička agencija, OIB 65052136380, Križine 9, 21000 Split</izvorni_sadrzaj>
    <derivirana_varijabla naziv="DomainObject.Predmet.ProtustrankaIDrugiAdressOIB_1">CRTA TOURS društvo s ograničenom odgovornošću turistička agencija, OIB 65052136380, Križine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CRTA TOURS društvo s ograničenom odgovornošću turistička agencija</item>
      <item>FINANCIJSKA AGENCIJA, RC SPLIT</item>
    </izvorni_sadrzaj>
    <derivirana_varijabla naziv="DomainObject.Predmet.SudioniciListNaziv_1">
      <item>CRTA TOURS društvo s ograničenom odgovornošću turistička agencija</item>
      <item>FINANCIJSKA AGENCIJA, RC SPLIT</item>
    </derivirana_varijabla>
  </DomainObject.Predmet.SudioniciListNaziv>
  <DomainObject.Predmet.SudioniciListAdressOIB>
    <izvorni_sadrzaj>
      <item>CRTA TOURS društvo s ograničenom odgovornošću turistička agencija, OIB 65052136380, Križine 9,21000 Split</item>
      <item>FINANCIJSKA AGENCIJA, RC SPLIT, OIB 85821130368, Mažuranićevo šetalište 24 b,21000 Split</item>
    </izvorni_sadrzaj>
    <derivirana_varijabla naziv="DomainObject.Predmet.SudioniciListAdressOIB_1">
      <item>CRTA TOURS društvo s ograničenom odgovornošću turistička agencija, OIB 65052136380, Križine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65052136380</item>
      <item>, OIB 85821130368</item>
    </izvorni_sadrzaj>
    <derivirana_varijabla naziv="DomainObject.Predmet.SudioniciListNazivOIB_1">
      <item>, OIB 65052136380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49E7C4-F9B6-441E-A0F5-70DF2E8FFF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354</properties:Words>
  <properties:Characters>1955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2016-01-27T07:57:00Z</dcterms:created>
  <dc:creator>nmarkovic</dc:creator>
  <cp:lastModifiedBy>Ana Golub Gruić</cp:lastModifiedBy>
  <cp:lastPrinted>2016-01-27T07:57:00Z</cp:lastPrinted>
  <dcterms:modified xmlns:xsi="http://www.w3.org/2001/XMLSchema-instance" xsi:type="dcterms:W3CDTF">2016-01-28T07:26:00Z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