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bccd" w14:paraId="158bcc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A16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251A16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PINTAS jednostavno društvo s ograničenom odgovornošću za trgovinu i ugostiteljstvo</izvorni_sadrzaj>
    <derivirana_varijabla naziv="DomainObject.Predmet.ProtustrankaFormated_1">  PINTAS jednostavno društvo s ograničenom odgovornošću za trgovinu i ugostiteljstvo</derivirana_varijabla>
  </DomainObject.Predmet.ProtustrankaFormated>
  <DomainObject.Predmet.ProtustrankaFormatedOIB>
    <izvorni_sadrzaj>  PINTAS jednostavno društvo s ograničenom odgovornošću za trgovinu i ugostiteljstvo, OIB 97570221816</izvorni_sadrzaj>
    <derivirana_varijabla naziv="DomainObject.Predmet.ProtustrankaFormatedOIB_1">  PINTAS jednostavno društvo s ograničenom odgovornošću za trgovinu i ugostiteljstvo, OIB 97570221816</derivirana_varijabla>
  </DomainObject.Predmet.ProtustrankaFormatedOIB>
  <DomainObject.Predmet.ProtustrankaFormatedWithAdress>
    <izvorni_sadrzaj> PINTAS jednostavno društvo s ograničenom odgovornošću za trgovinu i ugostiteljstvo, Zagrebačka 25, 40000 Ivanovec</izvorni_sadrzaj>
    <derivirana_varijabla naziv="DomainObject.Predmet.ProtustrankaFormatedWithAdress_1"> PINTAS jednostavno društvo s ograničenom odgovornošću za trgovinu i ugostiteljstvo, Zagrebačka 25, 40000 Ivanovec</derivirana_varijabla>
  </DomainObject.Predmet.ProtustrankaFormatedWithAdress>
  <DomainObject.Predmet.ProtustrankaFormatedWithAdressOIB>
    <izvorni_sadrzaj> PINTAS jednostavno društvo s ograničenom odgovornošću za trgovinu i ugostiteljstvo, OIB 97570221816, Zagrebačka 25, 40000 Ivanovec</izvorni_sadrzaj>
    <derivirana_varijabla naziv="DomainObject.Predmet.ProtustrankaFormatedWithAdressOIB_1"> PINTAS jednostavno društvo s ograničenom odgovornošću za trgovinu i ugostiteljstvo, OIB 97570221816, Zagrebačka 25, 40000 Ivanovec</derivirana_varijabla>
  </DomainObject.Predmet.ProtustrankaFormatedWithAdressOIB>
  <DomainObject.Predmet.ProtustrankaWithAdress>
    <izvorni_sadrzaj>PINTAS jednostavno društvo s ograničenom odgovornošću za trgovinu i ugostiteljstvo Zagrebačka 25, 40000 Ivanovec</izvorni_sadrzaj>
    <derivirana_varijabla naziv="DomainObject.Predmet.ProtustrankaWithAdress_1">PINTAS jednostavno društvo s ograničenom odgovornošću za trgovinu i ugostiteljstvo Zagrebačka 25, 40000 Ivanovec</derivirana_varijabla>
  </DomainObject.Predmet.ProtustrankaWithAdress>
  <DomainObject.Predmet.ProtustrankaWithAdressOIB>
    <izvorni_sadrzaj>PINTAS jednostavno društvo s ograničenom odgovornošću za trgovinu i ugostiteljstvo, OIB 97570221816, Zagrebačka 25, 40000 Ivanovec</izvorni_sadrzaj>
    <derivirana_varijabla naziv="DomainObject.Predmet.ProtustrankaWithAdressOIB_1">PINTAS jednostavno društvo s ograničenom odgovornošću za trgovinu i ugostiteljstvo, OIB 97570221816, Zagrebačka 25, 40000 Ivanovec</derivirana_varijabla>
  </DomainObject.Predmet.ProtustrankaWithAdressOIB>
  <DomainObject.Predmet.ProtustrankaNazivFormated>
    <izvorni_sadrzaj>PINTAS jednostavno društvo s ograničenom odgovornošću za trgovinu i ugostiteljstvo</izvorni_sadrzaj>
    <derivirana_varijabla naziv="DomainObject.Predmet.ProtustrankaNazivFormated_1">PINTAS jednostavno društvo s ograničenom odgovornošću za trgovinu i ugostiteljstvo</derivirana_varijabla>
  </DomainObject.Predmet.ProtustrankaNazivFormated>
  <DomainObject.Predmet.ProtustrankaNazivFormatedOIB>
    <izvorni_sadrzaj>PINTAS jednostavno društvo s ograničenom odgovornošću za trgovinu i ugostiteljstvo, OIB 97570221816</izvorni_sadrzaj>
    <derivirana_varijabla naziv="DomainObject.Predmet.ProtustrankaNazivFormatedOIB_1">PINTAS jednostavno društvo s ograničenom odgovornošću za trgovinu i ugostiteljstvo, OIB 97570221816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6840.17</izvorni_sadrzaj>
    <derivirana_varijabla naziv="DomainObject.Predmet.TrenutnaVrijednost_1">6840.17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PINTAS jednostavno društvo s ograničenom odgovornošću za trgovinu i ugostiteljstvo</item>
    </izvorni_sadrzaj>
    <derivirana_varijabla naziv="DomainObject.Predmet.ProtuStrankaListFormated_1">
      <item>PINTAS jednostavno društvo s ograničenom odgovornošću za trgovinu i ugostiteljstvo</item>
    </derivirana_varijabla>
  </DomainObject.Predmet.ProtuStrankaListFormated>
  <DomainObject.Predmet.ProtuStrankaListFormatedOIB>
    <izvorni_sadrzaj>
      <item>PINTAS jednostavno društvo s ograničenom odgovornošću za trgovinu i ugostiteljstvo, OIB 97570221816</item>
    </izvorni_sadrzaj>
    <derivirana_varijabla naziv="DomainObject.Predmet.ProtuStrankaListFormatedOIB_1">
      <item>PINTAS jednostavno društvo s ograničenom odgovornošću za trgovinu i ugostiteljstvo, OIB 97570221816</item>
    </derivirana_varijabla>
  </DomainObject.Predmet.ProtuStrankaListFormatedOIB>
  <DomainObject.Predmet.ProtuStrankaListFormatedWithAdress>
    <izvorni_sadrzaj>
      <item>PINTAS jednostavno društvo s ograničenom odgovornošću za trgovinu i ugostiteljstvo, Zagrebačka 25, 40000 Ivanovec</item>
    </izvorni_sadrzaj>
    <derivirana_varijabla naziv="DomainObject.Predmet.ProtuStrankaListFormatedWithAdress_1">
      <item>PINTAS jednostavno društvo s ograničenom odgovornošću za trgovinu i ugostiteljstvo, Zagrebačka 25, 40000 Ivanovec</item>
    </derivirana_varijabla>
  </DomainObject.Predmet.ProtuStrankaListFormatedWithAdress>
  <DomainObject.Predmet.ProtuStrankaListFormatedWithAdressOIB>
    <izvorni_sadrzaj>
      <item>PINTAS jednostavno društvo s ograničenom odgovornošću za trgovinu i ugostiteljstvo, OIB 97570221816, Zagrebačka 25, 40000 Ivanovec</item>
    </izvorni_sadrzaj>
    <derivirana_varijabla naziv="DomainObject.Predmet.ProtuStrankaListFormatedWithAdressOIB_1">
      <item>PINTAS jednostavno društvo s ograničenom odgovornošću za trgovinu i ugostiteljstvo, OIB 97570221816, Zagrebačka 25, 40000 Ivanovec</item>
    </derivirana_varijabla>
  </DomainObject.Predmet.ProtuStrankaListFormatedWithAdressOIB>
  <DomainObject.Predmet.ProtuStrankaListNazivFormated>
    <izvorni_sadrzaj>
      <item>PINTAS jednostavno društvo s ograničenom odgovornošću za trgovinu i ugostiteljstvo</item>
    </izvorni_sadrzaj>
    <derivirana_varijabla naziv="DomainObject.Predmet.ProtuStrankaListNazivFormated_1">
      <item>PINTAS jednostavno društvo s ograničenom odgovornošću za trgovinu i ugostiteljstvo</item>
    </derivirana_varijabla>
  </DomainObject.Predmet.ProtuStrankaListNazivFormated>
  <DomainObject.Predmet.ProtuStrankaListNazivFormatedOIB>
    <izvorni_sadrzaj>
      <item>PINTAS jednostavno društvo s ograničenom odgovornošću za trgovinu i ugostiteljstvo, OIB 97570221816</item>
    </izvorni_sadrzaj>
    <derivirana_varijabla naziv="DomainObject.Predmet.ProtuStrankaListNazivFormatedOIB_1">
      <item>PINTAS jednostavno društvo s ograničenom odgovornošću za trgovinu i ugostiteljstvo, OIB 97570221816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PINTAS jednostavno društvo s ograničenom odgovornošću za trgovinu i ugostiteljstvo</izvorni_sadrzaj>
    <derivirana_varijabla naziv="DomainObject.Predmet.ProtustrankaIDrugi_1">PINTAS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PINTAS jednostavno društvo s ograničenom odgovornošću za trgovinu i ugostiteljstvo, OIB 97570221816, Zagrebačka 25, 40000 Ivanovec</izvorni_sadrzaj>
    <derivirana_varijabla naziv="DomainObject.Predmet.ProtustrankaIDrugiAdressOIB_1">PINTAS jednostavno društvo s ograničenom odgovornošću za trgovinu i ugostiteljstvo, OIB 97570221816, Zagrebačka 25,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PINTAS jednostavno društvo s ograničenom odgovornošću za trgovinu i ugostiteljstvo</item>
      <item>Sudski registar</item>
      <item>e-oglasna ploča</item>
    </izvorni_sadrzaj>
    <derivirana_varijabla naziv="DomainObject.Predmet.SudioniciListNaziv_1">
      <item>Financijska agencija</item>
      <item>PINTAS jednostavno društvo s ograničenom odgovornošću za trgovinu i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PINTAS jednostavno društvo s ograničenom odgovornošću za trgovinu i ugostiteljstvo, OIB 97570221816, Zagrebačka 25,40000 Ivanovec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PINTAS jednostavno društvo s ograničenom odgovornošću za trgovinu i ugostiteljstvo, OIB 97570221816, Zagrebačka 25,40000 Ivanovec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97570221816</item>
      <item>, OIB null</item>
    </izvorni_sadrzaj>
    <derivirana_varijabla naziv="DomainObject.Predmet.SudioniciListNazivOIB_1">
      <item>, OIB null</item>
      <item>, OIB 85821130368</item>
      <item>, OIB 97570221816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