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6967" w14:paraId="9186967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5A1CAB" w:rsidRPr="005A1CAB">
        <w:t>TIMUN d.o.o.</w:t>
      </w:r>
      <w:r w:rsidR="005A1CAB">
        <w:t>, J. Gotovca 1 A, Čakovec</w:t>
      </w:r>
      <w:r w:rsidR="00D25082">
        <w:t xml:space="preserve">, OIB: </w:t>
      </w:r>
      <w:r w:rsidR="005A1CAB" w:rsidRPr="005A1CAB">
        <w:t>24733749621</w:t>
      </w:r>
      <w:r>
        <w:t xml:space="preserve">, </w:t>
      </w:r>
      <w:r w:rsidR="005A1CAB">
        <w:t>4. svibnja 2017</w:t>
      </w:r>
      <w:r w:rsidRPr="001838E0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5A1CAB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5A1CAB" w:rsidRPr="005A1CAB">
        <w:t>TIMUN d.o.o.</w:t>
      </w:r>
      <w:r w:rsidR="005A1CAB">
        <w:t>, J. Gotovca 1 A, Čakovec</w:t>
      </w:r>
      <w:r w:rsidR="00D25082">
        <w:t>,</w:t>
      </w:r>
      <w:r w:rsidR="00365CDA">
        <w:t xml:space="preserve"> </w:t>
      </w:r>
      <w:r w:rsidR="005A1CAB">
        <w:rPr>
          <w:u w:val="single"/>
        </w:rPr>
        <w:t>Robertu Solariću iz Čakovca, J. Gotovca 1/a</w:t>
      </w:r>
      <w:r w:rsidR="00D25082" w:rsidRPr="00D25082">
        <w:rPr>
          <w:u w:val="single"/>
        </w:rPr>
        <w:t>,</w:t>
      </w:r>
      <w:r w:rsidR="00F06989" w:rsidRPr="00D25082">
        <w:rPr>
          <w:u w:val="single"/>
        </w:rPr>
        <w:t xml:space="preserve"> OIB: </w:t>
      </w:r>
      <w:r w:rsidR="005A1CAB" w:rsidRPr="005A1CAB">
        <w:rPr>
          <w:u w:val="single"/>
        </w:rPr>
        <w:t>39501735783</w:t>
      </w:r>
      <w:r w:rsidR="007572C4" w:rsidRPr="007572C4">
        <w:rPr>
          <w:u w:val="single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D25082" w:rsidP="00D25082" w:rsidR="00D25082">
      <w:pPr>
        <w:pStyle w:val="Odlomakpopisa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5A1CAB">
        <w:t>6. veljače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u neprekinutom razdoblju od 120 dana u </w:t>
      </w:r>
      <w:r w:rsidR="00E8151E">
        <w:t>ukupnom iznosu od</w:t>
      </w:r>
      <w:r w:rsidR="00365CDA">
        <w:t xml:space="preserve"> </w:t>
      </w:r>
      <w:r w:rsidR="005A1CAB">
        <w:t>17.318,83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1 zaposlenog. 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A1CAB">
        <w:rPr>
          <w:rFonts w:eastAsia="Times New Roman"/>
          <w:lang w:eastAsia="hr-HR"/>
        </w:rPr>
        <w:t>4. svibnja 2017.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A027DA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027DA" w:rsidP="00A027DA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5A1CA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281AFC">
        <w:t xml:space="preserve">dužnika, </w:t>
      </w:r>
      <w:r w:rsidR="005A1CAB" w:rsidRPr="005A1CAB">
        <w:t>Robertu Solariću iz Čakovca, J. Gotovca 1/a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665">
          <w:rPr>
            <w:noProof/>
          </w:rPr>
          <w:t>2</w:t>
        </w:r>
        <w:r>
          <w:fldChar w:fldCharType="end"/>
        </w:r>
      </w:p>
    </w:sdtContent>
  </w:sdt>
  <w:p w:rsidRDefault="000F59CB" w:rsidP="000F59CB" w:rsidR="000F59CB" w:rsidRPr="009B3960">
    <w:pPr>
      <w:pStyle w:val="Zaglavlje"/>
      <w:jc w:val="right"/>
    </w:pPr>
    <w:r>
      <w:t>Poslovni broj: 4</w:t>
    </w:r>
    <w:r w:rsidRPr="009B3960">
      <w:t xml:space="preserve"> St-</w:t>
    </w:r>
    <w:r>
      <w:t>74/17-3</w:t>
    </w:r>
  </w:p>
  <w:p w:rsidRDefault="00CD4711" w:rsidP="00D25082" w:rsidR="00CD47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665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0F59CB">
      <w:t>74/17-3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548DA"/>
    <w:rsid w:val="00365CDA"/>
    <w:rsid w:val="003A7B96"/>
    <w:rsid w:val="003C596F"/>
    <w:rsid w:val="00402657"/>
    <w:rsid w:val="00410548"/>
    <w:rsid w:val="004D2BBB"/>
    <w:rsid w:val="00500381"/>
    <w:rsid w:val="005325BE"/>
    <w:rsid w:val="005422A2"/>
    <w:rsid w:val="00554D73"/>
    <w:rsid w:val="005A1CAB"/>
    <w:rsid w:val="005C1573"/>
    <w:rsid w:val="005D0BC6"/>
    <w:rsid w:val="005D48FC"/>
    <w:rsid w:val="005E497D"/>
    <w:rsid w:val="00605C60"/>
    <w:rsid w:val="00624B88"/>
    <w:rsid w:val="0064771B"/>
    <w:rsid w:val="006A4DA1"/>
    <w:rsid w:val="006C1BA0"/>
    <w:rsid w:val="00727175"/>
    <w:rsid w:val="007572C4"/>
    <w:rsid w:val="007705CF"/>
    <w:rsid w:val="007C54C3"/>
    <w:rsid w:val="007D5935"/>
    <w:rsid w:val="007D78F5"/>
    <w:rsid w:val="007E2466"/>
    <w:rsid w:val="007F6649"/>
    <w:rsid w:val="00863162"/>
    <w:rsid w:val="00870190"/>
    <w:rsid w:val="008E64E7"/>
    <w:rsid w:val="008E662A"/>
    <w:rsid w:val="00945B7D"/>
    <w:rsid w:val="00960665"/>
    <w:rsid w:val="00960FFA"/>
    <w:rsid w:val="009A0EA4"/>
    <w:rsid w:val="009B3960"/>
    <w:rsid w:val="00A027DA"/>
    <w:rsid w:val="00A213C9"/>
    <w:rsid w:val="00AC7A5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TIMUN društvo s ograničenom odgovornošću za pružanje usluga u nautičkom turizmu zastupanog po punomoćniku Robert Solarić, direktor</izvorni_sadrzaj>
    <derivirana_varijabla naziv="DomainObject.Predmet.ProtustrankaFormated_1">  TIMUN društvo s ograničenom odgovornošću za pružanje usluga u nautičkom turizmu zastupanog po punomoćniku Robert Solarić, direktor</derivirana_varijabla>
  </DomainObject.Predmet.ProtustrankaFormated>
  <DomainObject.Predmet.ProtustrankaFormatedOIB>
    <izvorni_sadrzaj>  TIMUN društvo s ograničenom odgovornošću za pružanje usluga u nautičkom turizmu, OIB 24733749621 zastupanog po punomoćniku Robert Solarić, direktor</izvorni_sadrzaj>
    <derivirana_varijabla naziv="DomainObject.Predmet.ProtustrankaFormatedOIB_1">  TIMUN društvo s ograničenom odgovornošću za pružanje usluga u nautičkom turizmu, OIB 24733749621 zastupanog po punomoćniku Robert Solarić, direktor</derivirana_varijabla>
  </DomainObject.Predmet.ProtustrankaFormatedOIB>
  <DomainObject.Predmet.ProtustrankaFormatedWithAdress>
    <izvorni_sadrzaj> TIMUN društvo s ograničenom odgovornošću za pružanje usluga u nautičkom turizmu, Jakova Gotovca 1/A, 40000 Čakovec zastupanog po punomoćniku Robert Solarić, direktor</izvorni_sadrzaj>
    <derivirana_varijabla naziv="DomainObject.Predmet.ProtustrankaFormatedWithAdress_1"> TIMUN društvo s ograničenom odgovornošću za pružanje usluga u nautičkom turizmu, Jakova Gotovca 1/A, 40000 Čakovec zastupanog po punomoćniku Robert Solarić, direktor</derivirana_varijabla>
  </DomainObject.Predmet.ProtustrankaFormatedWithAdress>
  <DomainObject.Predmet.ProtustrankaFormatedWithAdressOIB>
    <izvorni_sadrzaj> TIMUN društvo s ograničenom odgovornošću za pružanje usluga u nautičkom turizmu, OIB 24733749621, Jakova Gotovca 1/A, 40000 Čakovec zastupanog po punomoćniku Robert Solarić, direktor</izvorni_sadrzaj>
    <derivirana_varijabla naziv="DomainObject.Predmet.ProtustrankaFormatedWithAdressOIB_1"> TIMUN društvo s ograničenom odgovornošću za pružanje usluga u nautičkom turizmu, OIB 24733749621, Jakova Gotovca 1/A, 40000 Čakovec zastupanog po punomoćniku Robert Solarić, direktor</derivirana_varijabla>
  </DomainObject.Predmet.ProtustrankaFormatedWithAdressOIB>
  <DomainObject.Predmet.ProtustrankaWithAdress>
    <izvorni_sadrzaj>TIMUN društvo s ograničenom odgovornošću za pružanje usluga u nautičkom turizmu Jakova Gotovca 1/A, 40000 Čakovec</izvorni_sadrzaj>
    <derivirana_varijabla naziv="DomainObject.Predmet.ProtustrankaWithAdress_1">TIMUN društvo s ograničenom odgovornošću za pružanje usluga u nautičkom turizmu Jakova Gotovca 1/A, 40000 Čakovec</derivirana_varijabla>
  </DomainObject.Predmet.ProtustrankaWithAdress>
  <DomainObject.Predmet.ProtustrankaWithAdressOIB>
    <izvorni_sadrzaj>TIMUN društvo s ograničenom odgovornošću za pružanje usluga u nautičkom turizmu, OIB 24733749621, Jakova Gotovca 1/A, 40000 Čakovec</izvorni_sadrzaj>
    <derivirana_varijabla naziv="DomainObject.Predmet.ProtustrankaWithAdressOIB_1">TIMUN društvo s ograničenom odgovornošću za pružanje usluga u nautičkom turizmu, OIB 24733749621, Jakova Gotovca 1/A, 40000 Čakovec</derivirana_varijabla>
  </DomainObject.Predmet.ProtustrankaWithAdressOIB>
  <DomainObject.Predmet.ProtustrankaNazivFormated>
    <izvorni_sadrzaj>TIMUN društvo s ograničenom odgovornošću za pružanje usluga u nautičkom turizmu</izvorni_sadrzaj>
    <derivirana_varijabla naziv="DomainObject.Predmet.ProtustrankaNazivFormated_1">TIMUN društvo s ograničenom odgovornošću za pružanje usluga u nautičkom turizmu</derivirana_varijabla>
  </DomainObject.Predmet.ProtustrankaNazivFormated>
  <DomainObject.Predmet.ProtustrankaNazivFormatedOIB>
    <izvorni_sadrzaj>TIMUN društvo s ograničenom odgovornošću za pružanje usluga u nautičkom turizmu, OIB 24733749621</izvorni_sadrzaj>
    <derivirana_varijabla naziv="DomainObject.Predmet.ProtustrankaNazivFormatedOIB_1">TIMUN društvo s ograničenom odgovornošću za pružanje usluga u nautičkom turizmu, OIB 24733749621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17318.83</izvorni_sadrzaj>
    <derivirana_varijabla naziv="DomainObject.Predmet.TrenutnaVrijednost_1">17318.83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TIMUN društvo s ograničenom odgovornošću za pružanje usluga u nautičkom turizmu zastupanog po punomoćniku Robert Solarić, direktor</item>
    </izvorni_sadrzaj>
    <derivirana_varijabla naziv="DomainObject.Predmet.ProtuStrankaListFormated_1">
      <item>TIMUN društvo s ograničenom odgovornošću za pružanje usluga u nautičkom turizmu zastupanog po punomoćniku Robert Solarić, direktor</item>
    </derivirana_varijabla>
  </DomainObject.Predmet.ProtuStrankaListFormated>
  <DomainObject.Predmet.ProtuStrankaListFormatedOIB>
    <izvorni_sadrzaj>
      <item>TIMUN društvo s ograničenom odgovornošću za pružanje usluga u nautičkom turizmu, OIB 24733749621 zastupanog po punomoćniku Robert Solarić, direktor</item>
    </izvorni_sadrzaj>
    <derivirana_varijabla naziv="DomainObject.Predmet.ProtuStrankaListFormatedOIB_1">
      <item>TIMUN društvo s ograničenom odgovornošću za pružanje usluga u nautičkom turizmu, OIB 24733749621 zastupanog po punomoćniku Robert Solarić, direktor</item>
    </derivirana_varijabla>
  </DomainObject.Predmet.ProtuStrankaListFormatedOIB>
  <DomainObject.Predmet.ProtuStrankaListFormatedWithAdress>
    <izvorni_sadrzaj>
      <item>TIMUN društvo s ograničenom odgovornošću za pružanje usluga u nautičkom turizmu, Jakova Gotovca 1/A, 40000 Čakovec zastupanog po punomoćniku Robert Solarić, direktor</item>
    </izvorni_sadrzaj>
    <derivirana_varijabla naziv="DomainObject.Predmet.ProtuStrankaListFormatedWithAdress_1">
      <item>TIMUN društvo s ograničenom odgovornošću za pružanje usluga u nautičkom turizmu, Jakova Gotovca 1/A, 40000 Čakovec zastupanog po punomoćniku Robert Solarić, direktor</item>
    </derivirana_varijabla>
  </DomainObject.Predmet.ProtuStrankaListFormatedWithAdress>
  <DomainObject.Predmet.ProtuStrankaListFormatedWithAdressOIB>
    <izvorni_sadrzaj>
      <item>TIMUN društvo s ograničenom odgovornošću za pružanje usluga u nautičkom turizmu, OIB 24733749621, Jakova Gotovca 1/A, 40000 Čakovec zastupanog po punomoćniku Robert Solarić, direktor</item>
    </izvorni_sadrzaj>
    <derivirana_varijabla naziv="DomainObject.Predmet.ProtuStrankaListFormatedWithAdressOIB_1">
      <item>TIMUN društvo s ograničenom odgovornošću za pružanje usluga u nautičkom turizmu, OIB 24733749621, Jakova Gotovca 1/A, 40000 Čakovec zastupanog po punomoćniku Robert Solarić, direktor</item>
    </derivirana_varijabla>
  </DomainObject.Predmet.ProtuStrankaListFormatedWithAdressOIB>
  <DomainObject.Predmet.ProtuStrankaListNazivFormated>
    <izvorni_sadrzaj>
      <item>TIMUN društvo s ograničenom odgovornošću za pružanje usluga u nautičkom turizmu</item>
    </izvorni_sadrzaj>
    <derivirana_varijabla naziv="DomainObject.Predmet.ProtuStrankaListNazivFormated_1">
      <item>TIMUN društvo s ograničenom odgovornošću za pružanje usluga u nautičkom turizmu</item>
    </derivirana_varijabla>
  </DomainObject.Predmet.ProtuStrankaListNazivFormated>
  <DomainObject.Predmet.ProtuStrankaListNazivFormatedOIB>
    <izvorni_sadrzaj>
      <item>TIMUN društvo s ograničenom odgovornošću za pružanje usluga u nautičkom turizmu, OIB 24733749621</item>
    </izvorni_sadrzaj>
    <derivirana_varijabla naziv="DomainObject.Predmet.ProtuStrankaListNazivFormatedOIB_1">
      <item>TIMUN društvo s ograničenom odgovornošću za pružanje usluga u nautičkom turizmu, OIB 24733749621</item>
    </derivirana_varijabla>
  </DomainObject.Predmet.ProtuStrankaListNazivFormatedOIB>
  <DomainObject.Predmet.OstaliListFormated>
    <izvorni_sadrzaj>
      <item>Sudski registar</item>
      <item>e-oglasna ploča</item>
      <item>Robert Solarić, direktor punomoćnik sudionika u postupku TIMUN društvo s ograničenom odgovornošću za pružanje usluga u nautičkom turizmu</item>
    </izvorni_sadrzaj>
    <derivirana_varijabla naziv="DomainObject.Predmet.OstaliListFormated_1">
      <item>Sudski registar</item>
      <item>e-oglasna ploča</item>
      <item>Robert Solarić, direktor punomoćnik sudionika u postupku TIMUN društvo s ograničenom odgovornošću za pružanje usluga u nautičkom turizmu</item>
    </derivirana_varijabla>
  </DomainObject.Predmet.OstaliListFormated>
  <DomainObject.Predmet.OstaliListFormatedOIB>
    <izvorni_sadrzaj>
      <item>Sudski registar</item>
      <item>e-oglasna ploča</item>
      <item>Robert Solarić, direktor, OIB 39501735783 punomoćnik sudionika u postupku TIMUN društvo s ograničenom odgovornošću za pružanje usluga u nautičkom turizmu</item>
    </izvorni_sadrzaj>
    <derivirana_varijabla naziv="DomainObject.Predmet.OstaliListFormatedOIB_1">
      <item>Sudski registar</item>
      <item>e-oglasna ploča</item>
      <item>Robert Solarić, direktor, OIB 39501735783 punomoćnik sudionika u postupku TIMUN društvo s ograničenom odgovornošću za pružanje usluga u nautičkom turizmu</item>
    </derivirana_varijabla>
  </DomainObject.Predmet.OstaliListFormatedOIB>
  <DomainObject.Predmet.OstaliListFormatedWithAdress>
    <izvorni_sadrzaj>
      <item>Sudski registar</item>
      <item>e-oglasna ploča</item>
      <item>Robert Solarić, direktor, Jakova Gotovca 1a, 40000 Čakovec punomoćnik sudionika u postupku TIMUN društvo s ograničenom odgovornošću za pružanje usluga u nautičkom turizmu</item>
    </izvorni_sadrzaj>
    <derivirana_varijabla naziv="DomainObject.Predmet.OstaliListFormatedWithAdress_1">
      <item>Sudski registar</item>
      <item>e-oglasna ploča</item>
      <item>Robert Solarić, direktor, Jakova Gotovca 1a, 40000 Čakovec punomoćnik sudionika u postupku TIMUN društvo s ograničenom odgovornošću za pružanje usluga u nautičkom turizmu</item>
    </derivirana_varijabla>
  </DomainObject.Predmet.OstaliListFormatedWithAdress>
  <DomainObject.Predmet.OstaliListFormatedWithAdressOIB>
    <izvorni_sadrzaj>
      <item>Sudski registar</item>
      <item>e-oglasna ploča</item>
      <item>Robert Solarić, direktor, OIB 39501735783, Jakova Gotovca 1a, 40000 Čakovec punomoćnik sudionika u postupku TIMUN društvo s ograničenom odgovornošću za pružanje usluga u nautičkom turizmu</item>
    </izvorni_sadrzaj>
    <derivirana_varijabla naziv="DomainObject.Predmet.OstaliListFormatedWithAdressOIB_1">
      <item>Sudski registar</item>
      <item>e-oglasna ploča</item>
      <item>Robert Solarić, direktor, OIB 39501735783, Jakova Gotovca 1a, 40000 Čakovec punomoćnik sudionika u postupku TIMUN društvo s ograničenom odgovornošću za pružanje usluga u nautičkom turizmu</item>
    </derivirana_varijabla>
  </DomainObject.Predmet.OstaliListFormatedWithAdressOIB>
  <DomainObject.Predmet.OstaliListNazivFormated>
    <izvorni_sadrzaj>
      <item>Sudski registar</item>
      <item>e-oglasna ploča</item>
      <item>Robert Solarić, direktor</item>
    </izvorni_sadrzaj>
    <derivirana_varijabla naziv="DomainObject.Predmet.OstaliListNazivFormated_1">
      <item>Sudski registar</item>
      <item>e-oglasna ploča</item>
      <item>Robert Solarić, direktor</item>
    </derivirana_varijabla>
  </DomainObject.Predmet.OstaliListNazivFormated>
  <DomainObject.Predmet.OstaliListNazivFormatedOIB>
    <izvorni_sadrzaj>
      <item>Sudski registar</item>
      <item>e-oglasna ploča</item>
      <item>Robert Solarić, direktor, OIB 39501735783</item>
    </izvorni_sadrzaj>
    <derivirana_varijabla naziv="DomainObject.Predmet.OstaliListNazivFormatedOIB_1">
      <item>Sudski registar</item>
      <item>e-oglasna ploča</item>
      <item>Robert Solarić, direktor, OIB 39501735783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TIMUN društvo s ograničenom odgovornošću za pružanje usluga u nautičkom turizmu</izvorni_sadrzaj>
    <derivirana_varijabla naziv="DomainObject.Predmet.ProtustrankaIDrugi_1">TIMUN društvo s ograničenom odgovornošću za pružanje usluga u nautičkom turizmu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TIMUN društvo s ograničenom odgovornošću za pružanje usluga u nautičkom turizmu, OIB 24733749621, Jakova Gotovca 1/A, 40000 Čakovec</izvorni_sadrzaj>
    <derivirana_varijabla naziv="DomainObject.Predmet.ProtustrankaIDrugiAdressOIB_1">TIMUN društvo s ograničenom odgovornošću za pružanje usluga u nautičkom turizmu, OIB 24733749621, Jakova Gotovca 1/A,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TIMUN društvo s ograničenom odgovornošću za pružanje usluga u nautičkom turizmu</item>
      <item>Sudski registar</item>
      <item>e-oglasna ploča</item>
      <item>Robert Solarić, direktor</item>
    </izvorni_sadrzaj>
    <derivirana_varijabla naziv="DomainObject.Predmet.SudioniciListNaziv_1">
      <item>Financijska agencija</item>
      <item>TIMUN društvo s ograničenom odgovornošću za pružanje usluga u nautičkom turizmu</item>
      <item>Sudski registar</item>
      <item>e-oglasna ploča</item>
      <item>Robert Solarić, direktor</item>
    </derivirana_varijabla>
  </DomainObject.Predmet.SudioniciListNaziv>
  <DomainObject.Predmet.SudioniciListAdressOIB>
    <izvorni_sadrzaj>
      <item>Financijska agencija, OIB 85821130368, Ulica grada Vukovara 70,10000 Zagreb</item>
      <item>TIMUN društvo s ograničenom odgovornošću za pružanje usluga u nautičkom turizmu, OIB 24733749621, Jakova Gotovca 1/A,40000 Čakovec</item>
      <item>Sudski registar</item>
      <item>e-oglasna ploča</item>
      <item>Robert Solarić, direktor, OIB 39501735783, Jakova Gotovca 1a,40000 Čakovec</item>
    </izvorni_sadrzaj>
    <derivirana_varijabla naziv="DomainObject.Predmet.SudioniciListAdressOIB_1">
      <item>Financijska agencija, OIB 85821130368, Ulica grada Vukovara 70,10000 Zagreb</item>
      <item>TIMUN društvo s ograničenom odgovornošću za pružanje usluga u nautičkom turizmu, OIB 24733749621, Jakova Gotovca 1/A,40000 Čakovec</item>
      <item>Sudski registar</item>
      <item>e-oglasna ploča</item>
      <item>Robert Solarić, direktor, OIB 39501735783, Jakova Gotovca 1a,40000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24733749621</item>
      <item>, OIB null</item>
      <item>, OIB null</item>
      <item>, OIB 39501735783</item>
    </izvorni_sadrzaj>
    <derivirana_varijabla naziv="DomainObject.Predmet.SudioniciListNazivOIB_1">
      <item>, OIB 85821130368</item>
      <item>, OIB 24733749621</item>
      <item>, OIB null</item>
      <item>, OIB null</item>
      <item>, OIB 39501735783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2191</properties:Characters>
  <properties:Lines>76</properties:Lines>
  <properties:Paragraphs>33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2016-07-08T07:11:00Z</cp:lastPrinted>
  <dcterms:modified xmlns:xsi="http://www.w3.org/2001/XMLSchema-instance" xsi:type="dcterms:W3CDTF">2017-05-04T11:59:00Z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