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208e" w14:paraId="1b5208e" w:rsidRDefault="003721E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21EA" w:rsidP="0062523E" w:rsidR="00AE649C">
      <w:pPr>
        <w:pStyle w:val="Bezproreda"/>
      </w:pPr>
      <w:r>
        <w:t xml:space="preserve">    </w:t>
      </w:r>
      <w:r w:rsidR="0062523E">
        <w:t>Republika Hrvatska</w:t>
      </w:r>
    </w:p>
    <w:p w:rsidRDefault="0062523E" w:rsidP="0062523E" w:rsidR="0062523E">
      <w:pPr>
        <w:pStyle w:val="Bezproreda"/>
      </w:pPr>
      <w:r>
        <w:t>Trgovački sud u Bjelovaru</w:t>
      </w:r>
    </w:p>
    <w:p w:rsidRDefault="0062523E" w:rsidP="0062523E" w:rsidR="0062523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2523E" w:rsidP="0062523E" w:rsidR="0062523E">
      <w:pPr>
        <w:pStyle w:val="Bezproreda"/>
      </w:pPr>
    </w:p>
    <w:p w:rsidRDefault="003721EA" w:rsidP="003721EA" w:rsidR="003721EA">
      <w:pPr>
        <w:ind w:firstLine="708" w:left="4248"/>
      </w:pPr>
      <w:r>
        <w:t>Poslovni broj: 1  St-797/2017-20</w:t>
      </w:r>
    </w:p>
    <w:p w:rsidRDefault="003721EA" w:rsidP="003721EA" w:rsidR="003721EA"/>
    <w:p w:rsidRDefault="003721EA" w:rsidP="003721EA" w:rsidR="003721EA">
      <w:pPr>
        <w:jc w:val="center"/>
      </w:pPr>
    </w:p>
    <w:p w:rsidRDefault="003721EA" w:rsidP="003721EA" w:rsidR="003721EA">
      <w:pPr>
        <w:jc w:val="center"/>
      </w:pPr>
      <w:r>
        <w:t>R E P U B L I K A     H R V A T S K A</w:t>
      </w:r>
    </w:p>
    <w:p w:rsidRDefault="003721EA" w:rsidP="003721EA" w:rsidR="003721EA">
      <w:pPr>
        <w:jc w:val="center"/>
      </w:pPr>
    </w:p>
    <w:p w:rsidRDefault="003721EA" w:rsidP="003721EA" w:rsidR="003721EA">
      <w:pPr>
        <w:jc w:val="center"/>
      </w:pPr>
      <w:r>
        <w:t>R J E Š E N J E</w:t>
      </w:r>
    </w:p>
    <w:p w:rsidRDefault="003721EA" w:rsidP="003721EA" w:rsidR="003721EA">
      <w:pPr>
        <w:jc w:val="center"/>
      </w:pPr>
    </w:p>
    <w:p w:rsidRDefault="003721EA" w:rsidP="003721EA" w:rsidR="003721EA">
      <w:pPr>
        <w:ind w:firstLine="708"/>
      </w:pPr>
      <w:r>
        <w:t xml:space="preserve">Trgovački sud u Bjelovaru,  po sucu pojedincu Branki Pleskalt, u predmetu stečaja nad stečajnim dužnikom DARTEKS d.o.o. za tekstilnu proizvodnju, u stečaju Daruvar, Matije Gupca 12, OIB: 11872649279, temeljem članka 342, stavak l. Zakona o parničnom postupku, 15. svibnja  2018.  </w:t>
      </w:r>
    </w:p>
    <w:p w:rsidRDefault="003721EA" w:rsidP="003721EA" w:rsidR="003721EA"/>
    <w:p w:rsidRDefault="003721EA" w:rsidP="003721EA" w:rsidR="003721EA">
      <w:pPr>
        <w:jc w:val="center"/>
      </w:pPr>
      <w:r>
        <w:t>r i j e š i o     j e</w:t>
      </w:r>
    </w:p>
    <w:p w:rsidRDefault="003721EA" w:rsidP="003721EA" w:rsidR="003721EA"/>
    <w:p w:rsidRDefault="003721EA" w:rsidP="003721EA" w:rsidR="003721EA">
      <w:pPr>
        <w:ind w:firstLine="851"/>
      </w:pPr>
      <w:r>
        <w:rPr>
          <w:b/>
        </w:rPr>
        <w:t>1.</w:t>
      </w:r>
      <w:r>
        <w:t xml:space="preserve"> Ispravlja se  Zaključak  ovog suda poslovni broj: 1 St-797/2017-19 od  14. svibnja  2018. godine i to na način da u </w:t>
      </w:r>
      <w:proofErr w:type="spellStart"/>
      <w:r>
        <w:t>toč</w:t>
      </w:r>
      <w:proofErr w:type="spellEnd"/>
      <w:r>
        <w:t xml:space="preserve">. 11 umjesto "…stečajnim upraviteljem Franjom Otročak na broj: 098 343 167… " treba stajati ……"…stečajnim upraviteljem Darkom Šket na broj: 091 332 2800." </w:t>
      </w:r>
    </w:p>
    <w:p w:rsidRDefault="003721EA" w:rsidP="003721EA" w:rsidR="003721EA"/>
    <w:p w:rsidRDefault="003721EA" w:rsidP="003721EA" w:rsidR="003721EA">
      <w:pPr>
        <w:ind w:firstLine="708"/>
      </w:pPr>
      <w:r>
        <w:rPr>
          <w:b/>
        </w:rPr>
        <w:t>2.</w:t>
      </w:r>
      <w:r>
        <w:t xml:space="preserve">  U ostalom dijelu  Zaključak ostaje neizmijenjen.</w:t>
      </w:r>
    </w:p>
    <w:p w:rsidRDefault="003721EA" w:rsidP="003721EA" w:rsidR="003721EA"/>
    <w:p w:rsidRDefault="003721EA" w:rsidP="003721EA" w:rsidR="003721EA">
      <w:pPr>
        <w:jc w:val="center"/>
      </w:pPr>
      <w:r>
        <w:t>Obrazloženje</w:t>
      </w:r>
    </w:p>
    <w:p w:rsidRDefault="003721EA" w:rsidP="003721EA" w:rsidR="003721EA">
      <w:pPr>
        <w:jc w:val="center"/>
      </w:pPr>
    </w:p>
    <w:p w:rsidRDefault="003721EA" w:rsidP="003721EA" w:rsidR="003721EA">
      <w:pPr>
        <w:ind w:firstLine="708"/>
      </w:pPr>
      <w:r>
        <w:t>Kako je prilikom pisanja gore navedenog Zaključka  došlo do očite pogreške u pisanju to je temeljem članka 342. st. 1.,   isto valjalo ispraviti  i riješiti kao u izreci.</w:t>
      </w:r>
    </w:p>
    <w:p w:rsidRDefault="003721EA" w:rsidP="003721EA" w:rsidR="003721EA"/>
    <w:p w:rsidRDefault="003721EA" w:rsidP="003721EA" w:rsidR="003721EA">
      <w:pPr>
        <w:ind w:firstLine="708"/>
      </w:pPr>
      <w:r>
        <w:t>U Bjelovaru, 15.  svibnja  2018.</w:t>
      </w:r>
    </w:p>
    <w:p w:rsidRDefault="003721EA" w:rsidP="003721EA" w:rsidR="003721EA"/>
    <w:p w:rsidRDefault="003721EA" w:rsidP="003721EA" w:rsidR="003721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721EA" w:rsidP="003721EA" w:rsidR="003721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3721EA" w:rsidP="003721EA" w:rsidR="003721EA"/>
    <w:p w:rsidRDefault="003721EA" w:rsidP="003721EA" w:rsidR="003721E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3721EA" w:rsidP="003721EA" w:rsidR="003721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3721EA" w:rsidP="003721EA" w:rsidR="003721EA"/>
    <w:p w:rsidRDefault="003721EA" w:rsidP="003721EA" w:rsidR="003721EA"/>
    <w:p w:rsidRDefault="003721EA" w:rsidP="003721EA" w:rsidR="003721EA">
      <w:pPr>
        <w:ind w:firstLine="708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1EA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23E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EDD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52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52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St-797/2017-20</izvorni_sadrzaj>
    <derivirana_varijabla naziv="DomainObject.Oznaka_1">St-797/2017-20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St-797/2017-20</izvorni_sadrzaj>
    <derivirana_varijabla naziv="DomainObject.PoslovniBrojDokumenta_1">St-797/2017-20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068842-AD8D-443C-B5D9-EC485D096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1062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2018-05-15T13:08:00Z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St-797/2017-20 / Odluka - Rješenje - ispravak rješenja (odluka_St-797_2017-20.docx)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