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ece7" w14:paraId="869ece7" w:rsidRDefault="00520E5B" w:rsidP="00520E5B" w:rsidR="00520E5B">
      <w:pPr>
        <w:jc w:val="right"/>
        <w15:collapsed w:val="false"/>
      </w:pPr>
      <w:bookmarkStart w:name="_GoBack" w:id="0"/>
      <w:bookmarkEnd w:id="0"/>
    </w:p>
    <w:p w:rsidRDefault="005F7BBA" w:rsidP="00520E5B" w:rsidR="005F7BBA">
      <w:pPr>
        <w:jc w:val="right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5F7BBA" w:rsidR="005F7BBA" w:rsidRPr="005F7BBA">
        <w:trPr>
          <w:trHeight w:val="1435"/>
        </w:trPr>
        <w:tc>
          <w:tcPr>
            <w:tcW w:type="dxa" w:w="2531"/>
          </w:tcPr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Republika Hrvatska</w:t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Trgovački sud u Splitu</w:t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Split, Sukoišanska 6</w:t>
            </w:r>
          </w:p>
        </w:tc>
      </w:tr>
    </w:tbl>
    <w:p w:rsidRDefault="005F7BBA" w:rsidP="005F7BBA" w:rsidR="005F7BBA">
      <w:pPr>
        <w:jc w:val="right"/>
      </w:pPr>
      <w:r>
        <w:t>Poslovni broj: 4. St-</w:t>
      </w:r>
      <w:r w:rsidR="009C60B7">
        <w:t>1494/2015-</w:t>
      </w:r>
      <w:r w:rsidR="006A530C">
        <w:t>24</w:t>
      </w:r>
    </w:p>
    <w:p w:rsidRDefault="005F7BBA" w:rsidP="005F7BBA" w:rsidR="005F7BBA" w:rsidRPr="00152CB8"/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9C60B7">
        <w:t>AUTOPLIN BREŠKOVIĆ d.o.o., Sv. Petra 5, Kaštel Novi, OIB: 65146934542</w:t>
      </w:r>
      <w:r>
        <w:t xml:space="preserve">, </w:t>
      </w:r>
      <w:r w:rsidR="009C60B7">
        <w:t>6. travnja</w:t>
      </w:r>
      <w:r w:rsidR="00CE0526">
        <w:t xml:space="preserve"> 2018.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9C60B7">
        <w:t>AUTOPLIN BREŠKOVIĆ d.o.o., Sv. Petra 5, Kaštel Novi, OIB: 65146934542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8830E4">
        <w:t>4</w:t>
      </w:r>
      <w:r w:rsidR="009C60B7">
        <w:t>149415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</w:t>
      </w:r>
      <w:r w:rsidR="005526E1">
        <w:t>,</w:t>
      </w:r>
      <w:r w:rsidRPr="00520E5B">
        <w:t xml:space="preserve">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9C60B7" w:rsidP="009C60B7" w:rsidR="009C60B7">
      <w:pPr>
        <w:ind w:firstLine="708"/>
        <w:jc w:val="both"/>
      </w:pPr>
      <w:r>
        <w:t>Predlagatelj Financijska agencija, Regionalni centar Split, Podružnica Split je prijedlogom zaprimljenim na Trgovačkom sudu u Splitu, dana 6. studenog 2015. predložio otvaranje stečajnog postupka nad dužnikom AUTOPLIN BREŠKOVIĆ d.o.o., Sv. Petra 5, Kaštel Novi, OIB: 65146934542.</w:t>
      </w:r>
    </w:p>
    <w:p w:rsidRDefault="009C60B7" w:rsidP="009C60B7" w:rsidR="009C60B7">
      <w:pPr>
        <w:ind w:firstLine="708"/>
        <w:jc w:val="both"/>
      </w:pPr>
    </w:p>
    <w:p w:rsidRDefault="009C60B7" w:rsidP="009C60B7" w:rsidR="009C60B7">
      <w:pPr>
        <w:ind w:firstLine="708"/>
        <w:jc w:val="both"/>
      </w:pPr>
      <w:r>
        <w:lastRenderedPageBreak/>
        <w:t>U prijedlogu se u bitnome navodi da je Financijska agencija, Nagodbeno vijeće donijelo dana 11. rujna 2015. rješenje o obustavi postupka predstečajne nagodbe klasa: UP-I/110/07/15-01/7860, Ur.br. 04-06-15-7860-58. Budući da postoje razlozi za otvaranje stečajnog postupka, odnosno dužnik ima evidentirane neizvršene osnove za plaćanje u razdoblju dužem od 60 dana, predlaže otvoriti stečajni postupak nad dužnikom.</w:t>
      </w:r>
    </w:p>
    <w:p w:rsidRDefault="00F901B0" w:rsidP="00044F41" w:rsidR="00F901B0">
      <w:pPr>
        <w:ind w:firstLine="708"/>
        <w:jc w:val="both"/>
      </w:pPr>
    </w:p>
    <w:p w:rsidRDefault="00044F41" w:rsidP="00044F41" w:rsidR="009C60B7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9C60B7">
        <w:t>29</w:t>
      </w:r>
      <w:r w:rsidR="005F7BBA">
        <w:t xml:space="preserve">. srpnja </w:t>
      </w:r>
      <w:r w:rsidR="009C60B7">
        <w:t>2016</w:t>
      </w:r>
      <w:r w:rsidR="005F7BBA">
        <w:t>.</w:t>
      </w:r>
      <w:r w:rsidR="00B42E80">
        <w:t xml:space="preserve"> </w:t>
      </w:r>
      <w:r>
        <w:t xml:space="preserve">određeno ročište radi rasprave o uvjetima </w:t>
      </w:r>
      <w:r w:rsidR="008B566D">
        <w:t xml:space="preserve">za otvaranje stečajnog postupka za dan </w:t>
      </w:r>
      <w:r w:rsidR="009C60B7">
        <w:t>31. kolovoza 2016</w:t>
      </w:r>
      <w:r w:rsidR="008B566D">
        <w:t>.</w:t>
      </w:r>
    </w:p>
    <w:p w:rsidRDefault="009C60B7" w:rsidP="00044F41" w:rsidR="009C60B7">
      <w:pPr>
        <w:ind w:firstLine="708"/>
        <w:jc w:val="both"/>
      </w:pPr>
    </w:p>
    <w:p w:rsidRDefault="009C60B7" w:rsidP="00044F41" w:rsidR="00044F41">
      <w:pPr>
        <w:ind w:firstLine="708"/>
        <w:jc w:val="both"/>
      </w:pPr>
      <w:r>
        <w:t xml:space="preserve">Dana 16. kolovoza 2016. godine u spis zaprimljeno izvješće dužnika o gospodarstvenom stanju u kojem se navodi da društvo nema imovine, navode se obveze koje dužnik ima prema vjerovnicima te da isti nema potraživanja od kupaca. </w:t>
      </w:r>
    </w:p>
    <w:p w:rsidRDefault="00B15C97" w:rsidP="009C60B7" w:rsidR="00B15C97">
      <w:pPr>
        <w:jc w:val="both"/>
      </w:pPr>
    </w:p>
    <w:p w:rsidRDefault="00B15C97" w:rsidP="009C60B7" w:rsidR="009C60B7">
      <w:pPr>
        <w:ind w:firstLine="708"/>
        <w:jc w:val="both"/>
      </w:pPr>
      <w:r w:rsidRPr="00B15C97">
        <w:t xml:space="preserve">Na ročištu održanom dana </w:t>
      </w:r>
      <w:r w:rsidR="009C60B7">
        <w:t xml:space="preserve">31. kolovoza </w:t>
      </w:r>
      <w:r w:rsidR="005526E1">
        <w:t>2016</w:t>
      </w:r>
      <w:r w:rsidR="00B37D64">
        <w:t>.</w:t>
      </w:r>
      <w:r w:rsidRPr="00B15C97">
        <w:t xml:space="preserve"> zz dužnika </w:t>
      </w:r>
      <w:r w:rsidR="009C60B7">
        <w:t xml:space="preserve">Anamarija Brešković se izjasnila o </w:t>
      </w:r>
      <w:r w:rsidRPr="00B15C97">
        <w:t xml:space="preserve">prijedlogu za otvaranje stečajnog postupka nad društvom </w:t>
      </w:r>
      <w:r w:rsidR="009C60B7">
        <w:t>AUTOPLIN BREŠKOVIĆ d.o.o., Sv. Petra 5, Kaštel Novi, OIB: 65146934542</w:t>
      </w:r>
      <w:r w:rsidRPr="00B15C97">
        <w:t>, te je izjavi</w:t>
      </w:r>
      <w:r>
        <w:t>la</w:t>
      </w:r>
      <w:r w:rsidRPr="00B15C97">
        <w:t xml:space="preserve"> da je </w:t>
      </w:r>
      <w:r w:rsidR="009C60B7">
        <w:t xml:space="preserve">društvo osnovano 13. travnja 2003. Glavna djelatnost da je bila ugradnja prodaja u vozila i prodaja plina. Adresa društva </w:t>
      </w:r>
      <w:r w:rsidR="005526E1">
        <w:t>prvotno je bila u Rudinama bb, a d</w:t>
      </w:r>
      <w:r w:rsidR="009C60B7">
        <w:t xml:space="preserve">anas </w:t>
      </w:r>
      <w:r w:rsidR="005526E1">
        <w:t xml:space="preserve">da </w:t>
      </w:r>
      <w:r w:rsidR="009C60B7">
        <w:t xml:space="preserve">je firma registrirana na adresi Sv. Petra 5 u Kaštel Novom. Društvo je imalo punionicu plina u Sinju. Punionica u Sinju je zatvorena 2012. iz razloga što je </w:t>
      </w:r>
      <w:r w:rsidR="005526E1">
        <w:t>konkurentno</w:t>
      </w:r>
      <w:r w:rsidR="009C60B7">
        <w:t xml:space="preserve"> društvo Lukoil otvorilo punionicu te ponudilo niže cijene kupcima, te je ista punionica </w:t>
      </w:r>
      <w:r w:rsidR="005526E1">
        <w:t xml:space="preserve">potom </w:t>
      </w:r>
      <w:r w:rsidR="009C60B7">
        <w:t xml:space="preserve">prebačena u Kaštela ali za istu punionicu </w:t>
      </w:r>
      <w:r w:rsidR="005526E1">
        <w:t>da su</w:t>
      </w:r>
      <w:r w:rsidR="009C60B7">
        <w:t xml:space="preserve"> dobili dozvolu tek u ožujku </w:t>
      </w:r>
      <w:r w:rsidR="005526E1">
        <w:t>2016.</w:t>
      </w:r>
      <w:r w:rsidR="009C60B7">
        <w:t xml:space="preserve"> zbog toga što se radi</w:t>
      </w:r>
      <w:r w:rsidR="005526E1">
        <w:t>la</w:t>
      </w:r>
      <w:r w:rsidR="009C60B7">
        <w:t xml:space="preserve"> brza cesta prema Kaštelima</w:t>
      </w:r>
      <w:r w:rsidR="005526E1">
        <w:t>.</w:t>
      </w:r>
      <w:r w:rsidR="009C60B7">
        <w:t xml:space="preserve"> Od ožujka </w:t>
      </w:r>
      <w:r w:rsidR="005526E1">
        <w:t>2016.</w:t>
      </w:r>
      <w:r w:rsidR="009C60B7">
        <w:t xml:space="preserve"> zz dužnika Ivan Brešković radi u punionici. Društvo je imalo dva zaposlenika, koji danas nisu u radnom odnosu kod dužnika. Društvo preko kojeg </w:t>
      </w:r>
      <w:r w:rsidR="005526E1">
        <w:t>se sada obavlja</w:t>
      </w:r>
      <w:r w:rsidR="009C60B7">
        <w:t xml:space="preserve"> djelatnost se zove Brešković gas. Od imovine društvo AUTOPLIN BREŠKOVIĆ d.o.o. nema ništa u svom vlasništvu, društvo je gradilo punionicu na zemljištu koje </w:t>
      </w:r>
      <w:r w:rsidR="005526E1">
        <w:t>je bilo</w:t>
      </w:r>
      <w:r w:rsidR="009C60B7">
        <w:t xml:space="preserve"> </w:t>
      </w:r>
      <w:r w:rsidR="005526E1">
        <w:t>uzeto</w:t>
      </w:r>
      <w:r w:rsidR="009C60B7">
        <w:t xml:space="preserve"> u najam, a isto tako i sama punionica je uzeta u najam od INE. Od pokretnina društvo AUTOPLIN BREŠKOVIĆ d.o.o. posjeduje dva vozila i to Kia Rio i Fiat Dukato, ista su amortizirana. Ista vozila nisu registrirana, niti su u voznom stanju. </w:t>
      </w:r>
      <w:r w:rsidR="005526E1">
        <w:t>Istaknula je</w:t>
      </w:r>
      <w:r w:rsidR="009C60B7">
        <w:t xml:space="preserve"> </w:t>
      </w:r>
      <w:r w:rsidR="005526E1">
        <w:t xml:space="preserve">nije </w:t>
      </w:r>
      <w:r w:rsidR="009C60B7">
        <w:t xml:space="preserve"> nisam suglasna s prijedlogom za otvaranje stečajnog postupka, </w:t>
      </w:r>
      <w:r w:rsidR="005526E1">
        <w:t xml:space="preserve">te da </w:t>
      </w:r>
      <w:r w:rsidR="009C60B7">
        <w:t xml:space="preserve">nejasno koje država ima koristi od odlaska ovog društva u stečaj, isto tako svako toliko neke uplate na račun stižu pa se vjerovnici naplaćuju. </w:t>
      </w:r>
    </w:p>
    <w:p w:rsidRDefault="005526E1" w:rsidP="009C60B7" w:rsidR="005526E1">
      <w:pPr>
        <w:ind w:firstLine="708"/>
        <w:jc w:val="both"/>
      </w:pPr>
    </w:p>
    <w:p w:rsidRDefault="005526E1" w:rsidP="005526E1" w:rsidR="009C60B7">
      <w:pPr>
        <w:ind w:firstLine="708"/>
        <w:jc w:val="both"/>
      </w:pPr>
      <w:r>
        <w:t xml:space="preserve">Zakonski zastupnik Ivan Brešković se u </w:t>
      </w:r>
      <w:r w:rsidR="009C60B7">
        <w:t xml:space="preserve">cijelosti </w:t>
      </w:r>
      <w:r>
        <w:t>pridružio</w:t>
      </w:r>
      <w:r w:rsidR="009C60B7">
        <w:t xml:space="preserve"> iskazu zz dužnika Anamarije Brešković, te </w:t>
      </w:r>
      <w:r>
        <w:t>dodao</w:t>
      </w:r>
      <w:r w:rsidR="009C60B7">
        <w:t xml:space="preserve"> da </w:t>
      </w:r>
      <w:r>
        <w:t>bi se po dovršetku</w:t>
      </w:r>
      <w:r w:rsidR="009C60B7">
        <w:t xml:space="preserve"> brze ceste i to onaj dio koji prolazi kraj punionicu punionica mogla</w:t>
      </w:r>
      <w:r>
        <w:t xml:space="preserve"> ponovno</w:t>
      </w:r>
      <w:r w:rsidR="009C60B7">
        <w:t xml:space="preserve"> raditi, </w:t>
      </w:r>
      <w:r>
        <w:t xml:space="preserve">te da bi </w:t>
      </w:r>
      <w:r w:rsidR="009C60B7">
        <w:t>mjesečni promet trebao otprilike biti cca 100.000,00 kn mjesečno, tim bi društvo moglo podmiriti sv</w:t>
      </w:r>
      <w:r>
        <w:t>e vjerovnike u što kraćem roku, te je zamolio odgodu donošenja odluke o otvaranju stečaja.</w:t>
      </w:r>
    </w:p>
    <w:p w:rsidRDefault="005526E1" w:rsidP="005526E1" w:rsidR="005526E1">
      <w:pPr>
        <w:ind w:firstLine="708"/>
        <w:jc w:val="both"/>
      </w:pPr>
    </w:p>
    <w:p w:rsidRDefault="005526E1" w:rsidP="005526E1" w:rsidR="005526E1" w:rsidRPr="000F22DB">
      <w:pPr>
        <w:ind w:firstLine="708"/>
        <w:jc w:val="both"/>
      </w:pPr>
      <w:r>
        <w:t xml:space="preserve">Zaključkom od siječnja 2018. sud je odredio ročište radi očitovanja o prijedlogu za otvaranje stečajnog postupka nad dužnikom, a na koje ročište, iako uredno pozvani, nisu pristupili zakonski zastupnici dužnika. </w:t>
      </w:r>
    </w:p>
    <w:p w:rsidRDefault="009C60B7" w:rsidP="009C60B7" w:rsidR="009C60B7">
      <w:pPr>
        <w:jc w:val="both"/>
      </w:pPr>
    </w:p>
    <w:p w:rsidRDefault="005526E1" w:rsidP="005526E1" w:rsidR="00CE0526">
      <w:pPr>
        <w:ind w:firstLine="708"/>
        <w:jc w:val="both"/>
      </w:pPr>
      <w:r>
        <w:t xml:space="preserve">Financijska agencija je dana 4. travnja 2018. dostavila u spis </w:t>
      </w:r>
      <w:r w:rsidRPr="00271D1E">
        <w:t>dostavila 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4. travnja 2018. godine </w:t>
      </w:r>
      <w:r w:rsidRPr="00271D1E">
        <w:t xml:space="preserve">evidentirano </w:t>
      </w:r>
      <w:r>
        <w:t>919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, a nepodmirene obveze su iznosile 387.813,30 kuna. </w:t>
      </w:r>
    </w:p>
    <w:p w:rsidRDefault="005526E1" w:rsidP="005526E1" w:rsidR="005526E1">
      <w:pPr>
        <w:ind w:firstLine="708"/>
        <w:jc w:val="both"/>
      </w:pPr>
    </w:p>
    <w:p w:rsidRDefault="00044F41" w:rsidP="00B15C97" w:rsidR="00044F41">
      <w:pPr>
        <w:ind w:firstLine="708"/>
        <w:jc w:val="both"/>
      </w:pPr>
      <w:r>
        <w:lastRenderedPageBreak/>
        <w:t>Stoga se pozivaju vjerovnici na uplatu iznosa od 20.000,00 kuna na ime predujma za vođenje stečajnog p</w:t>
      </w:r>
      <w:r w:rsidR="005526E1">
        <w:t xml:space="preserve">ostupka, u skladu s odredbom članka </w:t>
      </w:r>
      <w:r>
        <w:t xml:space="preserve">132. </w:t>
      </w:r>
      <w:r w:rsidR="005526E1">
        <w:t>Stečajnog zakona ("Narodne novine" broj 71/15 i 104/17, dalje SZ).</w:t>
      </w:r>
      <w:r>
        <w:t xml:space="preserve">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5526E1" w:rsidP="00044F41" w:rsidR="00044F41">
      <w:pPr>
        <w:ind w:firstLine="708"/>
        <w:jc w:val="both"/>
      </w:pPr>
      <w:r>
        <w:t xml:space="preserve">Prema odredbi članka </w:t>
      </w:r>
      <w:r w:rsidR="00044F41">
        <w:t>132.</w:t>
      </w:r>
      <w:r>
        <w:t xml:space="preserve"> </w:t>
      </w:r>
      <w:r w:rsidR="00044F41">
        <w:t>st</w:t>
      </w:r>
      <w:r>
        <w:t xml:space="preserve">avak </w:t>
      </w:r>
      <w:r w:rsidR="00044F41">
        <w:t>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</w:t>
      </w:r>
      <w:r w:rsidR="005526E1">
        <w:t xml:space="preserve">anka </w:t>
      </w:r>
      <w:r>
        <w:t>132.</w:t>
      </w:r>
      <w:r w:rsidR="005526E1">
        <w:t xml:space="preserve"> </w:t>
      </w:r>
      <w:r>
        <w:t>st</w:t>
      </w:r>
      <w:r w:rsidR="005526E1">
        <w:t xml:space="preserve">avak </w:t>
      </w:r>
      <w:r>
        <w:t>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</w:t>
      </w:r>
      <w:r w:rsidR="005526E1">
        <w:t xml:space="preserve">anka </w:t>
      </w:r>
      <w:r>
        <w:t>132.</w:t>
      </w:r>
      <w:r w:rsidR="005526E1">
        <w:t xml:space="preserve"> </w:t>
      </w:r>
      <w:r>
        <w:t>st</w:t>
      </w:r>
      <w:r w:rsidR="005526E1">
        <w:t xml:space="preserve">avak </w:t>
      </w:r>
      <w:r>
        <w:t>1. SZ-a.</w:t>
      </w:r>
    </w:p>
    <w:p w:rsidRDefault="00044F41" w:rsidP="00F57DF9" w:rsidR="00044F41">
      <w:pPr>
        <w:jc w:val="both"/>
      </w:pPr>
    </w:p>
    <w:p w:rsidRDefault="00140E54" w:rsidP="00140E54" w:rsidR="00140E54" w:rsidRPr="00E82A70">
      <w:pPr>
        <w:jc w:val="center"/>
      </w:pPr>
      <w:r>
        <w:t>U Splitu</w:t>
      </w:r>
      <w:r w:rsidR="005526E1">
        <w:t xml:space="preserve">, </w:t>
      </w:r>
      <w:r>
        <w:t xml:space="preserve"> </w:t>
      </w:r>
      <w:r w:rsidR="005526E1">
        <w:t xml:space="preserve">6. travnja </w:t>
      </w:r>
      <w:r>
        <w:t xml:space="preserve"> 2018. </w:t>
      </w:r>
    </w:p>
    <w:p w:rsidRDefault="00140E54" w:rsidP="005526E1" w:rsidR="00140E54"/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EB6E84" w:rsidR="00140E54">
        <w:trPr>
          <w:trHeight w:val="488"/>
        </w:trPr>
        <w:tc>
          <w:tcPr>
            <w:tcW w:type="dxa" w:w="4227"/>
          </w:tcPr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>Sudac</w:t>
            </w:r>
          </w:p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</w:p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</w:p>
        </w:tc>
      </w:tr>
      <w:tr w:rsidTr="00EB6E84" w:rsidR="00140E54">
        <w:trPr>
          <w:trHeight w:val="816"/>
        </w:trPr>
        <w:tc>
          <w:tcPr>
            <w:tcW w:type="dxa" w:w="4227"/>
          </w:tcPr>
          <w:p w:rsidRDefault="00140E54" w:rsidP="00EB6E84" w:rsidR="00537DBC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>Katarina Mikulić</w:t>
            </w:r>
            <w:r w:rsidR="00537DBC">
              <w:rPr>
                <w:bCs/>
                <w:sz w:val="24"/>
              </w:rPr>
              <w:t>,v.r.</w:t>
            </w:r>
          </w:p>
          <w:p w:rsidRDefault="00537DBC" w:rsidP="0071700F" w:rsidR="00537DB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537DBC" w:rsidP="00537DBC" w:rsidR="00537DBC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 xml:space="preserve"> </w:t>
            </w:r>
          </w:p>
        </w:tc>
      </w:tr>
    </w:tbl>
    <w:p w:rsidRDefault="00140E54" w:rsidP="00044F41" w:rsidR="00044F41" w:rsidRPr="00B42E80">
      <w:pPr>
        <w:jc w:val="both"/>
      </w:pPr>
      <w:r w:rsidRPr="00B42E80">
        <w:t>Pouka o pravnom lijeku</w:t>
      </w:r>
      <w:r w:rsidR="00044F41" w:rsidRPr="00B42E80">
        <w:t>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537DBC" w:rsidR="00853B3E">
      <w:pPr>
        <w:pStyle w:val="Odlomakpopisa"/>
        <w:jc w:val="both"/>
      </w:pPr>
      <w:r>
        <w:t xml:space="preserve">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R="00B42E80">
    <w:pPr>
      <w:pStyle w:val="Podnoje"/>
      <w:jc w:val="center"/>
    </w:pPr>
  </w:p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7235156"/>
      <w:docPartObj>
        <w:docPartGallery w:val="Page Numbers (Top of Page)"/>
        <w:docPartUnique/>
      </w:docPartObj>
    </w:sdtPr>
    <w:sdtEndPr/>
    <w:sdtContent>
      <w:p w:rsidRDefault="005F7BBA" w:rsidP="005F7BBA" w:rsidR="005F7BB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DBC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broj:4.St-</w:t>
        </w:r>
        <w:r w:rsidR="009C60B7">
          <w:t>1494/2015-</w:t>
        </w:r>
        <w:r w:rsidR="006A530C">
          <w:t>24</w:t>
        </w:r>
      </w:p>
    </w:sdtContent>
  </w:sdt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11964"/>
    <w:rsid w:val="00140E54"/>
    <w:rsid w:val="001C7734"/>
    <w:rsid w:val="003C2F22"/>
    <w:rsid w:val="00417EA6"/>
    <w:rsid w:val="00520E5B"/>
    <w:rsid w:val="00537DBC"/>
    <w:rsid w:val="005526E1"/>
    <w:rsid w:val="005C6B9B"/>
    <w:rsid w:val="005F7BBA"/>
    <w:rsid w:val="006A530C"/>
    <w:rsid w:val="0071519E"/>
    <w:rsid w:val="007F7A84"/>
    <w:rsid w:val="00814EDB"/>
    <w:rsid w:val="00815142"/>
    <w:rsid w:val="00853B3E"/>
    <w:rsid w:val="008830E4"/>
    <w:rsid w:val="00894EE3"/>
    <w:rsid w:val="008B566D"/>
    <w:rsid w:val="00981D37"/>
    <w:rsid w:val="009B012D"/>
    <w:rsid w:val="009C60B7"/>
    <w:rsid w:val="00A51DE9"/>
    <w:rsid w:val="00B15C97"/>
    <w:rsid w:val="00B37D64"/>
    <w:rsid w:val="00B42E80"/>
    <w:rsid w:val="00B7506F"/>
    <w:rsid w:val="00BA7057"/>
    <w:rsid w:val="00BC7EBC"/>
    <w:rsid w:val="00CE0526"/>
    <w:rsid w:val="00D721AE"/>
    <w:rsid w:val="00D736E5"/>
    <w:rsid w:val="00DD0D50"/>
    <w:rsid w:val="00E63DF9"/>
    <w:rsid w:val="00E6656D"/>
    <w:rsid w:val="00EB6A52"/>
    <w:rsid w:val="00EE7377"/>
    <w:rsid w:val="00F2599E"/>
    <w:rsid w:val="00F47620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5F7BB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37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D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D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D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D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5F7BB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37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D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D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D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D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St-1494/2015</izvorni_sadrzaj>
    <derivirana_varijabla naziv="DomainObject.Predmet.OznakaBroj_1">St-1494/2015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AUTOPLIN BREŠKOVIĆ d.o.o. za trgovinu i usluge</izvorni_sadrzaj>
    <derivirana_varijabla naziv="DomainObject.Predmet.ProtustrankaFormated_1">  AUTOPLIN BREŠKOVIĆ d.o.o. za trgovinu i usluge</derivirana_varijabla>
  </DomainObject.Predmet.ProtustrankaFormated>
  <DomainObject.Predmet.ProtustrankaFormatedOIB>
    <izvorni_sadrzaj>  AUTOPLIN BREŠKOVIĆ d.o.o. za trgovinu i usluge, OIB 65146934542</izvorni_sadrzaj>
    <derivirana_varijabla naziv="DomainObject.Predmet.ProtustrankaFormatedOIB_1">  AUTOPLIN BREŠKOVIĆ d.o.o. za trgovinu i usluge, OIB 65146934542</derivirana_varijabla>
  </DomainObject.Predmet.ProtustrankaFormatedOIB>
  <DomainObject.Predmet.ProtustrankaFormatedWithAdress>
    <izvorni_sadrzaj> AUTOPLIN BREŠKOVIĆ d.o.o. za trgovinu i usluge, Sv. Petra 5, 21217 Kaštel Novi</izvorni_sadrzaj>
    <derivirana_varijabla naziv="DomainObject.Predmet.ProtustrankaFormatedWithAdress_1"> AUTOPLIN BREŠKOVIĆ d.o.o. za trgovinu i usluge, Sv. Petra 5, 21217 Kaštel Novi</derivirana_varijabla>
  </DomainObject.Predmet.ProtustrankaFormatedWithAdress>
  <DomainObject.Predmet.ProtustrankaFormatedWithAdressOIB>
    <izvorni_sadrzaj> AUTOPLIN BREŠKOVIĆ d.o.o. za trgovinu i usluge, OIB 65146934542, Sv. Petra 5, 21217 Kaštel Novi</izvorni_sadrzaj>
    <derivirana_varijabla naziv="DomainObject.Predmet.ProtustrankaFormatedWithAdressOIB_1"> AUTOPLIN BREŠKOVIĆ d.o.o. za trgovinu i usluge, OIB 65146934542, Sv. Petra 5, 21217 Kaštel Novi</derivirana_varijabla>
  </DomainObject.Predmet.ProtustrankaFormatedWithAdressOIB>
  <DomainObject.Predmet.ProtustrankaWithAdress>
    <izvorni_sadrzaj>AUTOPLIN BREŠKOVIĆ d.o.o. za trgovinu i usluge Sv. Petra 5, 21217 Kaštel Novi</izvorni_sadrzaj>
    <derivirana_varijabla naziv="DomainObject.Predmet.ProtustrankaWithAdress_1">AUTOPLIN BREŠKOVIĆ d.o.o. za trgovinu i usluge Sv. Petra 5, 21217 Kaštel Novi</derivirana_varijabla>
  </DomainObject.Predmet.ProtustrankaWithAdress>
  <DomainObject.Predmet.ProtustrankaWithAdressOIB>
    <izvorni_sadrzaj>AUTOPLIN BREŠKOVIĆ d.o.o. za trgovinu i usluge, OIB 65146934542, Sv. Petra 5, 21217 Kaštel Novi</izvorni_sadrzaj>
    <derivirana_varijabla naziv="DomainObject.Predmet.ProtustrankaWithAdressOIB_1">AUTOPLIN BREŠKOVIĆ d.o.o. za trgovinu i usluge, OIB 65146934542, Sv. Petra 5, 21217 Kaštel Novi</derivirana_varijabla>
  </DomainObject.Predmet.ProtustrankaWithAdressOIB>
  <DomainObject.Predmet.ProtustrankaNazivFormated>
    <izvorni_sadrzaj>AUTOPLIN BREŠKOVIĆ d.o.o. za trgovinu i usluge</izvorni_sadrzaj>
    <derivirana_varijabla naziv="DomainObject.Predmet.ProtustrankaNazivFormated_1">AUTOPLIN BREŠKOVIĆ d.o.o. za trgovinu i usluge</derivirana_varijabla>
  </DomainObject.Predmet.ProtustrankaNazivFormated>
  <DomainObject.Predmet.ProtustrankaNazivFormatedOIB>
    <izvorni_sadrzaj>AUTOPLIN BREŠKOVIĆ d.o.o. za trgovinu i usluge, OIB 65146934542</izvorni_sadrzaj>
    <derivirana_varijabla naziv="DomainObject.Predmet.ProtustrankaNazivFormatedOIB_1">AUTOPLIN BREŠKOVIĆ d.o.o. za trgovinu i usluge, OIB 65146934542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AUTOPLIN BREŠKOVIĆ d.o.o. za trgovinu i usluge</item>
    </izvorni_sadrzaj>
    <derivirana_varijabla naziv="DomainObject.Predmet.ProtuStrankaListFormated_1">
      <item>AUTOPLIN BREŠKOVIĆ d.o.o. za trgovinu i usluge</item>
    </derivirana_varijabla>
  </DomainObject.Predmet.ProtuStrankaListFormated>
  <DomainObject.Predmet.ProtuStrankaListFormatedOIB>
    <izvorni_sadrzaj>
      <item>AUTOPLIN BREŠKOVIĆ d.o.o. za trgovinu i usluge, OIB 65146934542</item>
    </izvorni_sadrzaj>
    <derivirana_varijabla naziv="DomainObject.Predmet.ProtuStrankaListFormatedOIB_1">
      <item>AUTOPLIN BREŠKOVIĆ d.o.o. za trgovinu i usluge, OIB 65146934542</item>
    </derivirana_varijabla>
  </DomainObject.Predmet.ProtuStrankaListFormatedOIB>
  <DomainObject.Predmet.ProtuStrankaListFormatedWithAdress>
    <izvorni_sadrzaj>
      <item>AUTOPLIN BREŠKOVIĆ d.o.o. za trgovinu i usluge, Sv. Petra 5, 21217 Kaštel Novi</item>
    </izvorni_sadrzaj>
    <derivirana_varijabla naziv="DomainObject.Predmet.ProtuStrankaListFormatedWithAdress_1">
      <item>AUTOPLIN BREŠKOVIĆ d.o.o. za trgovinu i usluge, Sv. Petra 5, 21217 Kaštel Novi</item>
    </derivirana_varijabla>
  </DomainObject.Predmet.ProtuStrankaListFormatedWithAdress>
  <DomainObject.Predmet.ProtuStrankaListFormatedWithAdressOIB>
    <izvorni_sadrzaj>
      <item>AUTOPLIN BREŠKOVIĆ d.o.o. za trgovinu i usluge, OIB 65146934542, Sv. Petra 5, 21217 Kaštel Novi</item>
    </izvorni_sadrzaj>
    <derivirana_varijabla naziv="DomainObject.Predmet.ProtuStrankaListFormatedWithAdressOIB_1">
      <item>AUTOPLIN BREŠKOVIĆ d.o.o. za trgovinu i usluge, OIB 65146934542, Sv. Petra 5, 21217 Kaštel Novi</item>
    </derivirana_varijabla>
  </DomainObject.Predmet.ProtuStrankaListFormatedWithAdressOIB>
  <DomainObject.Predmet.ProtuStrankaListNazivFormated>
    <izvorni_sadrzaj>
      <item>AUTOPLIN BREŠKOVIĆ d.o.o. za trgovinu i usluge</item>
    </izvorni_sadrzaj>
    <derivirana_varijabla naziv="DomainObject.Predmet.ProtuStrankaListNazivFormated_1">
      <item>AUTOPLIN BREŠKOVIĆ d.o.o. za trgovinu i usluge</item>
    </derivirana_varijabla>
  </DomainObject.Predmet.ProtuStrankaListNazivFormated>
  <DomainObject.Predmet.ProtuStrankaListNazivFormatedOIB>
    <izvorni_sadrzaj>
      <item>AUTOPLIN BREŠKOVIĆ d.o.o. za trgovinu i usluge, OIB 65146934542</item>
    </izvorni_sadrzaj>
    <derivirana_varijabla naziv="DomainObject.Predmet.ProtuStrankaListNazivFormatedOIB_1">
      <item>AUTOPLIN BREŠKOVIĆ d.o.o. za trgovinu i usluge, OIB 65146934542</item>
    </derivirana_varijabla>
  </DomainObject.Predmet.ProtuStrankaListNazivFormatedOIB>
  <DomainObject.Predmet.OstaliListFormated>
    <izvorni_sadrzaj>
      <item>Anamarija Brešković</item>
      <item>Ivan Brešković</item>
    </izvorni_sadrzaj>
    <derivirana_varijabla naziv="DomainObject.Predmet.OstaliListFormated_1">
      <item>Anamarija Brešković</item>
      <item>Ivan Brešković</item>
    </derivirana_varijabla>
  </DomainObject.Predmet.OstaliListFormated>
  <DomainObject.Predmet.OstaliListFormatedOIB>
    <izvorni_sadrzaj>
      <item>Anamarija Brešković, OIB 84276393586</item>
      <item>Ivan Brešković, OIB 37720286483</item>
    </izvorni_sadrzaj>
    <derivirana_varijabla naziv="DomainObject.Predmet.OstaliListFormatedOIB_1">
      <item>Anamarija Brešković, OIB 84276393586</item>
      <item>Ivan Brešković, OIB 37720286483</item>
    </derivirana_varijabla>
  </DomainObject.Predmet.OstaliListFormatedOIB>
  <DomainObject.Predmet.OstaliListFormatedWithAdress>
    <izvorni_sadrzaj>
      <item>Anamarija Brešković, Sv. Petra 5, 21217 Kaštel Novi</item>
      <item>Ivan Brešković, SV. PETRA 5 (ranije: KAŠTEL NOVI, KAŠTEL NOVI - RUDINE, 0), 21217 Kaštel Novi</item>
    </izvorni_sadrzaj>
    <derivirana_varijabla naziv="DomainObject.Predmet.OstaliListFormatedWithAdress_1">
      <item>Anamarija Brešković, Sv. Petra 5, 21217 Kaštel Novi</item>
      <item>Ivan Brešković, SV. PETRA 5 (ranije: KAŠTEL NOVI, KAŠTEL NOVI - RUDINE, 0), 21217 Kaštel Novi</item>
    </derivirana_varijabla>
  </DomainObject.Predmet.OstaliListFormatedWithAdress>
  <DomainObject.Predmet.OstaliListFormatedWithAdressOIB>
    <izvorni_sadrzaj>
      <item>Anamarija Brešković, OIB 84276393586, Sv. Petra 5, 21217 Kaštel Novi</item>
      <item>Ivan Brešković, OIB 37720286483, SV. PETRA 5 (ranije: KAŠTEL NOVI, KAŠTEL NOVI - RUDINE, 0), 21217 Kaštel Novi</item>
    </izvorni_sadrzaj>
    <derivirana_varijabla naziv="DomainObject.Predmet.OstaliListFormatedWithAdressOIB_1">
      <item>Anamarija Brešković, OIB 84276393586, Sv. Petra 5, 21217 Kaštel Novi</item>
      <item>Ivan Brešković, OIB 37720286483, SV. PETRA 5 (ranije: KAŠTEL NOVI, KAŠTEL NOVI - RUDINE, 0), 21217 Kaštel Novi</item>
    </derivirana_varijabla>
  </DomainObject.Predmet.OstaliListFormatedWithAdressOIB>
  <DomainObject.Predmet.OstaliListNazivFormated>
    <izvorni_sadrzaj>
      <item>Anamarija Brešković</item>
      <item>Ivan Brešković</item>
    </izvorni_sadrzaj>
    <derivirana_varijabla naziv="DomainObject.Predmet.OstaliListNazivFormated_1">
      <item>Anamarija Brešković</item>
      <item>Ivan Brešković</item>
    </derivirana_varijabla>
  </DomainObject.Predmet.OstaliListNazivFormated>
  <DomainObject.Predmet.OstaliListNazivFormatedOIB>
    <izvorni_sadrzaj>
      <item>Anamarija Brešković, OIB 84276393586</item>
      <item>Ivan Brešković, OIB 37720286483</item>
    </izvorni_sadrzaj>
    <derivirana_varijabla naziv="DomainObject.Predmet.OstaliListNazivFormatedOIB_1">
      <item>Anamarija Brešković, OIB 84276393586</item>
      <item>Ivan Brešković, OIB 37720286483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AUTOPLIN BREŠKOVIĆ d.o.o. za trgovinu i usluge</izvorni_sadrzaj>
    <derivirana_varijabla naziv="DomainObject.Predmet.ProtustrankaIDrugi_1">AUTOPLIN BREŠKOVIĆ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AUTOPLIN BREŠKOVIĆ d.o.o. za trgovinu i usluge, OIB 65146934542, Sv. Petra 5, 21217 Kaštel Novi</izvorni_sadrzaj>
    <derivirana_varijabla naziv="DomainObject.Predmet.ProtustrankaIDrugiAdressOIB_1">AUTOPLIN BREŠKOVIĆ d.o.o. za trgovinu i usluge, OIB 65146934542, Sv. Petra 5,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AUTOPLIN BREŠKOVIĆ d.o.o. za trgovinu i usluge</item>
      <item>FINANCIJSKA AGENCIJA, RC SPLIT</item>
      <item>Anamarija Brešković</item>
      <item>Ivan Brešković</item>
    </izvorni_sadrzaj>
    <derivirana_varijabla naziv="DomainObject.Predmet.SudioniciListNaziv_1">
      <item>AUTOPLIN BREŠKOVIĆ d.o.o. za trgovinu i usluge</item>
      <item>FINANCIJSKA AGENCIJA, RC SPLIT</item>
      <item>Anamarija Brešković</item>
      <item>Ivan Brešković</item>
    </derivirana_varijabla>
  </DomainObject.Predmet.SudioniciListNaziv>
  <DomainObject.Predmet.SudioniciListAdressOIB>
    <izvorni_sadrzaj>
      <item>AUTOPLIN BREŠKOVIĆ d.o.o. za trgovinu i usluge, OIB 65146934542, Sv. Petra 5,21217 Kaštel Novi</item>
      <item>FINANCIJSKA AGENCIJA, RC SPLIT, OIB 85821130368, Mažuranićevo šetalište 24 b,21000 Split</item>
      <item>Anamarija Brešković, OIB 84276393586, Sv. Petra 5,21217 Kaštel Novi</item>
      <item>Ivan Brešković, OIB 37720286483, SV. PETRA 5 (ranije: KAŠTEL NOVI, KAŠTEL NOVI - RUDINE, 0),21217 Kaštel Novi</item>
    </izvorni_sadrzaj>
    <derivirana_varijabla naziv="DomainObject.Predmet.SudioniciListAdressOIB_1">
      <item>AUTOPLIN BREŠKOVIĆ d.o.o. za trgovinu i usluge, OIB 65146934542, Sv. Petra 5,21217 Kaštel Novi</item>
      <item>FINANCIJSKA AGENCIJA, RC SPLIT, OIB 85821130368, Mažuranićevo šetalište 24 b,21000 Split</item>
      <item>Anamarija Brešković, OIB 84276393586, Sv. Petra 5,21217 Kaštel Novi</item>
      <item>Ivan Brešković, OIB 37720286483, SV. PETRA 5 (ranije: KAŠTEL NOVI, KAŠTEL NOVI - RUDINE, 0),21217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65146934542</item>
      <item>, OIB 85821130368</item>
      <item>, OIB 84276393586</item>
      <item>, OIB 37720286483</item>
    </izvorni_sadrzaj>
    <derivirana_varijabla naziv="DomainObject.Predmet.SudioniciListNazivOIB_1">
      <item>, OIB 65146934542</item>
      <item>, OIB 85821130368</item>
      <item>, OIB 84276393586</item>
      <item>, OIB 37720286483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F4865F-FFAF-4D57-BE76-AF596043FA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1171</properties:Words>
  <properties:Characters>6387</properties:Characters>
  <properties:Lines>139</properties:Lines>
  <properties:Paragraphs>34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2018-04-06T08:11:00Z</cp:lastPrinted>
  <dcterms:modified xmlns:xsi="http://www.w3.org/2001/XMLSchema-instance" xsi:type="dcterms:W3CDTF">2018-04-06T08:11:00Z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POZIVANJU VJEROVNIKA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