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d4f6" w14:paraId="07fd4f6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BA4CFC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70E35">
        <w:t xml:space="preserve">2 </w:t>
      </w:r>
      <w:r w:rsidR="00D10FC5">
        <w:t>S</w:t>
      </w:r>
      <w:r w:rsidR="00D70E35">
        <w:t>t</w:t>
      </w:r>
      <w:r w:rsidR="00D10FC5">
        <w:t>-</w:t>
      </w:r>
      <w:r w:rsidR="00ED5445">
        <w:t>792/16-6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</w:pPr>
      <w:r w:rsidRPr="00F274ED"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</w:pPr>
    </w:p>
    <w:p w:rsidRDefault="00F274ED" w:rsidP="00F274ED" w:rsidR="00F274ED" w:rsidRPr="00F274ED">
      <w:pPr>
        <w:pStyle w:val="Zaglavlje"/>
        <w:spacing w:after="0"/>
        <w:jc w:val="center"/>
      </w:pPr>
      <w:r w:rsidRPr="00F274ED">
        <w:t>R J E Š E N J E</w:t>
      </w:r>
    </w:p>
    <w:p w:rsidRDefault="00F274ED" w:rsidP="00F274ED" w:rsidR="00F274ED" w:rsidRPr="00F274ED">
      <w:pPr>
        <w:pStyle w:val="Zaglavlje"/>
        <w:spacing w:after="0"/>
      </w:pPr>
    </w:p>
    <w:p w:rsidRDefault="00F274ED" w:rsidP="00F274ED" w:rsidR="00F274ED" w:rsidRPr="00237289">
      <w:pPr>
        <w:spacing w:after="0"/>
        <w:jc w:val="both"/>
      </w:pPr>
      <w:r w:rsidRPr="00237289">
        <w:tab/>
      </w:r>
      <w:r w:rsidR="00237289" w:rsidRPr="00237289">
        <w:t xml:space="preserve">Trgovački sud u Varaždinu po sutkinji toga suda Meliti Poljanec-Bubaš, u pravnoj stvari predlagatelja Financijska agencija, OIB: 85821130368, RC Zagreb, Podružnica Varaždin, 42000 Varaždin, A. Cesarca 2, protiv dužnika INTERCARGO TRANSPORT d.o.o., OIB: 41259773329, </w:t>
      </w:r>
      <w:proofErr w:type="spellStart"/>
      <w:r w:rsidR="00237289" w:rsidRPr="00237289">
        <w:t>Zbelava</w:t>
      </w:r>
      <w:proofErr w:type="spellEnd"/>
      <w:r w:rsidR="00237289" w:rsidRPr="00237289">
        <w:t>, Varaždinska 133, radi otvaranja stečajnog postupka, dana 14. veljače 2017.</w:t>
      </w:r>
    </w:p>
    <w:p w:rsidRDefault="00F274ED" w:rsidP="00F274ED" w:rsidR="00F274ED" w:rsidRPr="00F274ED">
      <w:pPr>
        <w:spacing w:after="0"/>
      </w:pPr>
    </w:p>
    <w:p w:rsidRDefault="00F274ED" w:rsidP="00F274ED" w:rsidR="00F274ED" w:rsidRPr="00F274ED">
      <w:pPr>
        <w:spacing w:after="0"/>
        <w:jc w:val="center"/>
      </w:pPr>
      <w:r w:rsidRPr="00F274ED">
        <w:t>r i j e š i o  j e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 xml:space="preserve">I. Pokreće se prethodni postupak radi utvrđivanja uvjeta za otvaranje stečajnog postupka nad dužnikom </w:t>
      </w:r>
      <w:r w:rsidR="00237289" w:rsidRPr="00237289">
        <w:t xml:space="preserve">INTERCARGO TRANSPORT d.o.o., OIB: 41259773329, </w:t>
      </w:r>
      <w:proofErr w:type="spellStart"/>
      <w:r w:rsidR="00237289" w:rsidRPr="00237289">
        <w:t>Zbelava</w:t>
      </w:r>
      <w:proofErr w:type="spellEnd"/>
      <w:r w:rsidR="00237289" w:rsidRPr="00237289">
        <w:t>, Varaždinska 133</w:t>
      </w:r>
      <w:r w:rsidRPr="00F274ED">
        <w:t>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>II. Ročište radi očitovanja o prijedlogu za otvaranje stečajnog postupka i davanja obavijesti</w:t>
      </w:r>
      <w:r w:rsidR="00B034F6">
        <w:t xml:space="preserve"> iz čl. 117. Stečajnog zakona (</w:t>
      </w:r>
      <w:r w:rsidRPr="00F274ED">
        <w:t>N</w:t>
      </w:r>
      <w:r w:rsidR="00B034F6">
        <w:t>N</w:t>
      </w:r>
      <w:r w:rsidRPr="00F274ED">
        <w:t xml:space="preserve">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</w:rPr>
      </w:pPr>
    </w:p>
    <w:p w:rsidRDefault="00237289" w:rsidP="00F274ED" w:rsidR="00F274ED" w:rsidRPr="00237289">
      <w:pPr>
        <w:spacing w:after="0"/>
        <w:jc w:val="center"/>
        <w:rPr>
          <w:b/>
          <w:u w:val="single"/>
        </w:rPr>
      </w:pPr>
      <w:r w:rsidRPr="00237289">
        <w:rPr>
          <w:b/>
          <w:u w:val="single"/>
        </w:rPr>
        <w:t>28. ožujka 2017. (utorak) u 10,</w:t>
      </w:r>
      <w:proofErr w:type="spellStart"/>
      <w:r w:rsidRPr="00237289">
        <w:rPr>
          <w:b/>
          <w:u w:val="single"/>
        </w:rPr>
        <w:t>10</w:t>
      </w:r>
      <w:proofErr w:type="spellEnd"/>
      <w:r w:rsidRPr="00237289">
        <w:rPr>
          <w:b/>
          <w:u w:val="single"/>
        </w:rPr>
        <w:t xml:space="preserve"> sati,</w:t>
      </w:r>
    </w:p>
    <w:p w:rsidRDefault="00F274ED" w:rsidP="00F274ED" w:rsidR="00F274ED" w:rsidRPr="00F274ED">
      <w:pPr>
        <w:spacing w:after="0"/>
        <w:jc w:val="center"/>
        <w:rPr>
          <w:b/>
          <w:color w:themeColor="text1" w:val="000000"/>
          <w:u w:val="single"/>
        </w:rPr>
      </w:pPr>
    </w:p>
    <w:p w:rsidRDefault="00D10FC5" w:rsidP="00F274ED" w:rsidR="00F274ED" w:rsidRPr="00F274ED">
      <w:pPr>
        <w:spacing w:after="0"/>
        <w:jc w:val="both"/>
      </w:pPr>
      <w:r>
        <w:tab/>
      </w:r>
      <w:r w:rsidR="00F274ED" w:rsidRPr="00F274ED">
        <w:t>kod Trgovačkog suda u Varaždi</w:t>
      </w:r>
      <w:r w:rsidR="00536787">
        <w:t>nu, Braće Radić 2, soba broj 223</w:t>
      </w:r>
      <w:r w:rsidR="00F274ED" w:rsidRPr="00F274ED">
        <w:t>/II kat, a na koje se dostavom ovoga rješenja pozivaju:</w:t>
      </w:r>
    </w:p>
    <w:p w:rsidRDefault="00F274ED" w:rsidP="00F274ED" w:rsidR="00F274ED" w:rsidRPr="00F274ED">
      <w:pPr>
        <w:spacing w:after="0"/>
        <w:jc w:val="both"/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</w:pPr>
      <w:r w:rsidRPr="00D10FC5">
        <w:t>predlagatelj Financijska agencija, Regionalni centar Zagreb, Podružnica Varaždin, Augusta Cesarca 2, Varaždin,</w:t>
      </w:r>
    </w:p>
    <w:p w:rsidRDefault="00F274ED" w:rsidP="00237289" w:rsidR="00F274ED" w:rsidRPr="00D10FC5">
      <w:pPr>
        <w:pStyle w:val="Odlomakpopisa"/>
        <w:numPr>
          <w:ilvl w:val="0"/>
          <w:numId w:val="48"/>
        </w:numPr>
        <w:spacing w:after="0"/>
      </w:pPr>
      <w:r w:rsidRPr="00D10FC5">
        <w:t>direktor dužnika</w:t>
      </w:r>
      <w:r w:rsidR="004D2D55">
        <w:t xml:space="preserve">, </w:t>
      </w:r>
      <w:r w:rsidR="00237289">
        <w:t xml:space="preserve">Goran </w:t>
      </w:r>
      <w:proofErr w:type="spellStart"/>
      <w:r w:rsidR="00237289">
        <w:t>Jakopic</w:t>
      </w:r>
      <w:proofErr w:type="spellEnd"/>
      <w:r w:rsidR="00237289">
        <w:t xml:space="preserve">, OIB: </w:t>
      </w:r>
      <w:r w:rsidR="00237289" w:rsidRPr="00237289">
        <w:t>10869844437</w:t>
      </w:r>
      <w:r w:rsidR="00237289">
        <w:t xml:space="preserve">, </w:t>
      </w:r>
      <w:proofErr w:type="spellStart"/>
      <w:r w:rsidR="00237289">
        <w:t>Leštakovec</w:t>
      </w:r>
      <w:proofErr w:type="spellEnd"/>
      <w:r w:rsidR="00237289">
        <w:t xml:space="preserve"> 155,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</w:pPr>
      <w:r w:rsidRPr="00D10FC5">
        <w:t>Županijsko državno odvjetništvo</w:t>
      </w:r>
      <w:r w:rsidR="00D10FC5" w:rsidRPr="00D10FC5">
        <w:t xml:space="preserve"> u Varaždinu</w:t>
      </w:r>
      <w:r w:rsidRPr="00D10FC5">
        <w:t>, Građansko-upravni odjel.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 xml:space="preserve">III. Nalaže se direktoru dužnika da do dana održavanja ročišta iz točke II. izreke ovog rješenja dostavi sudu popis imovine i obveza </w:t>
      </w:r>
      <w:r w:rsidR="004F1FA1">
        <w:t>dužnika</w:t>
      </w:r>
      <w:r w:rsidR="00DE5D87">
        <w:t xml:space="preserve"> </w:t>
      </w:r>
      <w:r w:rsidR="00237289" w:rsidRPr="00237289">
        <w:t xml:space="preserve">INTERCARGO TRANSPORT d.o.o., OIB: 41259773329, </w:t>
      </w:r>
      <w:proofErr w:type="spellStart"/>
      <w:r w:rsidR="00237289" w:rsidRPr="00237289">
        <w:t>Zbelava</w:t>
      </w:r>
      <w:proofErr w:type="spellEnd"/>
      <w:r w:rsidR="00237289" w:rsidRPr="00237289">
        <w:t>, Varaždinska 133</w:t>
      </w:r>
      <w:r w:rsidR="004F1FA1">
        <w:t xml:space="preserve">, </w:t>
      </w:r>
      <w:r w:rsidRPr="00F274ED">
        <w:t>sukladno čl. 17. SZ-a.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/>
        </w:rPr>
        <w:t>,</w:t>
      </w:r>
      <w:r w:rsidRPr="00F274ED">
        <w:rPr>
          <w:rFonts w:eastAsia="Times New Roman"/>
          <w:lang w:eastAsia="hr-HR"/>
        </w:rPr>
        <w:t xml:space="preserve"> 178.</w:t>
      </w:r>
      <w:r w:rsidR="004F1FA1">
        <w:rPr>
          <w:rFonts w:eastAsia="Times New Roman"/>
          <w:lang w:eastAsia="hr-HR"/>
        </w:rPr>
        <w:t xml:space="preserve"> i 180.</w:t>
      </w:r>
      <w:r w:rsidRPr="00F274ED">
        <w:rPr>
          <w:rFonts w:eastAsia="Times New Roman"/>
          <w:lang w:eastAsia="hr-HR"/>
        </w:rPr>
        <w:t xml:space="preserve"> S</w:t>
      </w:r>
      <w:r w:rsidR="004F1FA1">
        <w:rPr>
          <w:rFonts w:eastAsia="Times New Roman"/>
          <w:lang w:eastAsia="hr-HR"/>
        </w:rPr>
        <w:t>Z-a</w:t>
      </w:r>
      <w:r w:rsidRPr="00F274ED">
        <w:rPr>
          <w:rFonts w:eastAsia="Times New Roman"/>
          <w:lang w:eastAsia="hr-HR"/>
        </w:rPr>
        <w:t>).</w:t>
      </w:r>
    </w:p>
    <w:p w:rsidRDefault="00F274ED" w:rsidP="00F274ED" w:rsidR="00F274ED" w:rsidRPr="00F274ED">
      <w:pPr>
        <w:spacing w:after="0"/>
        <w:jc w:val="center"/>
      </w:pPr>
    </w:p>
    <w:p w:rsidRDefault="00F274ED" w:rsidP="00F274ED" w:rsidR="00F274ED" w:rsidRPr="00F274ED">
      <w:pPr>
        <w:spacing w:after="0"/>
        <w:jc w:val="center"/>
      </w:pPr>
    </w:p>
    <w:p w:rsidRDefault="00F274ED" w:rsidP="00F274ED" w:rsidR="00F274ED" w:rsidRPr="00F274ED">
      <w:pPr>
        <w:spacing w:after="0"/>
        <w:jc w:val="center"/>
      </w:pPr>
      <w:r w:rsidRPr="00F274ED">
        <w:t>Obrazloženje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 xml:space="preserve">Predlagatelj je </w:t>
      </w:r>
      <w:r w:rsidR="00D10FC5">
        <w:t xml:space="preserve">dana </w:t>
      </w:r>
      <w:r w:rsidR="00237289">
        <w:t>20. svibnja 2016.</w:t>
      </w:r>
      <w:r w:rsidRPr="00F274ED">
        <w:t xml:space="preserve"> podnio ovome sudu prijedlog za otvaranje stečajnog postupka nad dužnikom, navodeći da dužnik na dan </w:t>
      </w:r>
      <w:r w:rsidR="00237289">
        <w:t>1. rujna 2015.</w:t>
      </w:r>
      <w:r w:rsidRPr="00F274ED">
        <w:t xml:space="preserve"> ima evidentirane </w:t>
      </w:r>
      <w:r w:rsidRPr="00F274ED">
        <w:lastRenderedPageBreak/>
        <w:t xml:space="preserve">neizvršene osnove za plaćanje </w:t>
      </w:r>
      <w:r w:rsidR="004D2D55">
        <w:t xml:space="preserve">u neprekidnom trajanju od </w:t>
      </w:r>
      <w:r w:rsidR="00237289">
        <w:t>796</w:t>
      </w:r>
      <w:r w:rsidR="004D2D55">
        <w:t xml:space="preserve"> dana, </w:t>
      </w:r>
      <w:r w:rsidRPr="00F274ED">
        <w:t xml:space="preserve">u ukupnom iznosu od </w:t>
      </w:r>
      <w:r w:rsidR="00237289">
        <w:t>208.647,14</w:t>
      </w:r>
      <w:r w:rsidRPr="00F274ED">
        <w:t xml:space="preserve"> kn</w:t>
      </w:r>
      <w:r w:rsidR="004D2D55">
        <w:t xml:space="preserve"> i ima </w:t>
      </w:r>
      <w:r w:rsidR="00237289">
        <w:t>dvoje</w:t>
      </w:r>
      <w:r w:rsidR="004D2D55" w:rsidRPr="004D2D55">
        <w:rPr>
          <w:color w:themeColor="accent6" w:val="F79646"/>
        </w:rPr>
        <w:t xml:space="preserve"> </w:t>
      </w:r>
      <w:r w:rsidR="004D2D55">
        <w:t>zaposlenih</w:t>
      </w:r>
      <w:r w:rsidRPr="00F274ED">
        <w:t>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>Odredbom čl. 110. st.</w:t>
      </w:r>
      <w:r w:rsidR="0045103D">
        <w:t xml:space="preserve"> </w:t>
      </w:r>
      <w:r w:rsidRPr="00F274ED">
        <w:t>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ab/>
        <w:t>Stoga je sud, primjenom čl. 110., 115. st.</w:t>
      </w:r>
      <w:r w:rsidR="0045103D">
        <w:t xml:space="preserve"> </w:t>
      </w:r>
      <w:r w:rsidRPr="00F274ED">
        <w:t>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center"/>
      </w:pPr>
      <w:r w:rsidRPr="00F274ED">
        <w:t>U Varaždin</w:t>
      </w:r>
      <w:r w:rsidR="00D10FC5">
        <w:t>u</w:t>
      </w:r>
      <w:r w:rsidR="00237289">
        <w:t xml:space="preserve"> 14. veljače 2017.</w:t>
      </w:r>
    </w:p>
    <w:p w:rsidRDefault="00F274ED" w:rsidP="00F274ED" w:rsidR="00F274ED">
      <w:pPr>
        <w:spacing w:after="0"/>
        <w:jc w:val="both"/>
      </w:pPr>
    </w:p>
    <w:p w:rsidRDefault="00792B39" w:rsidP="00F274ED" w:rsidR="00792B39" w:rsidRPr="00F274ED">
      <w:pPr>
        <w:spacing w:after="0"/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237289">
              <w:t>, v.r.</w:t>
            </w:r>
          </w:p>
          <w:p w:rsidRDefault="00237289" w:rsidP="00D10FC5" w:rsidR="00237289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</w:pPr>
    </w:p>
    <w:p w:rsidRDefault="00D10FC5" w:rsidP="00F274ED" w:rsidR="00D10FC5">
      <w:pPr>
        <w:spacing w:after="0"/>
        <w:jc w:val="both"/>
      </w:pPr>
    </w:p>
    <w:p w:rsidRDefault="00D10FC5" w:rsidP="00F274ED" w:rsidR="00D10FC5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>U</w:t>
      </w:r>
      <w:r w:rsidR="00D10FC5" w:rsidRPr="00F274ED">
        <w:t>puta o pravnom lijeku:</w:t>
      </w:r>
    </w:p>
    <w:p w:rsidRDefault="00F274ED" w:rsidP="00F274ED" w:rsidR="00F274ED" w:rsidRPr="00F274ED">
      <w:pPr>
        <w:spacing w:after="0"/>
        <w:jc w:val="both"/>
      </w:pPr>
      <w:r w:rsidRPr="00F274ED"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</w:pPr>
    </w:p>
    <w:p w:rsidRDefault="00D10FC5" w:rsidP="00F274ED" w:rsidR="00D10FC5" w:rsidRPr="00F274ED">
      <w:pPr>
        <w:spacing w:after="0"/>
        <w:jc w:val="both"/>
      </w:pPr>
    </w:p>
    <w:p w:rsidRDefault="00F274ED" w:rsidP="00F274ED" w:rsidR="00F274ED" w:rsidRPr="00F274ED">
      <w:pPr>
        <w:spacing w:after="0"/>
        <w:jc w:val="both"/>
      </w:pPr>
      <w:r w:rsidRPr="00F274ED"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>predlagatelj F</w:t>
      </w:r>
      <w:r w:rsidR="00D10FC5" w:rsidRPr="00D10FC5">
        <w:t>inancijska agencija</w:t>
      </w:r>
      <w:r w:rsidRPr="00D10FC5">
        <w:t>, Podružnica Varaždin,</w:t>
      </w:r>
      <w:r w:rsidR="004D2D55">
        <w:t xml:space="preserve"> </w:t>
      </w:r>
      <w:r w:rsidR="008B6F02">
        <w:t xml:space="preserve">42000 </w:t>
      </w:r>
      <w:r w:rsidR="004D2D55">
        <w:t>Varaždin,</w:t>
      </w:r>
      <w:r w:rsidRPr="00D10FC5">
        <w:t xml:space="preserve"> </w:t>
      </w:r>
      <w:r w:rsidR="004D2D55">
        <w:t xml:space="preserve">Ul. </w:t>
      </w:r>
      <w:r w:rsidRPr="00D10FC5">
        <w:t>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 xml:space="preserve">dužnik </w:t>
      </w:r>
      <w:r w:rsidR="00237289" w:rsidRPr="00237289">
        <w:t xml:space="preserve">INTERCARGO TRANSPORT d.o.o.,  </w:t>
      </w:r>
      <w:proofErr w:type="spellStart"/>
      <w:r w:rsidR="00237289" w:rsidRPr="00237289">
        <w:t>Zbelava</w:t>
      </w:r>
      <w:proofErr w:type="spellEnd"/>
      <w:r w:rsidR="00237289" w:rsidRPr="00237289">
        <w:t>, Varaždinska 133</w:t>
      </w:r>
      <w:r w:rsidR="00237289">
        <w:t xml:space="preserve">, 42202 </w:t>
      </w:r>
      <w:proofErr w:type="spellStart"/>
      <w:r w:rsidR="00237289">
        <w:t>Trnovec</w:t>
      </w:r>
      <w:proofErr w:type="spellEnd"/>
      <w:r w:rsidR="00237289">
        <w:t xml:space="preserve"> </w:t>
      </w:r>
      <w:proofErr w:type="spellStart"/>
      <w:r w:rsidR="00237289">
        <w:t>Bartolovečki</w:t>
      </w:r>
      <w:proofErr w:type="spellEnd"/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</w:rPr>
      </w:pPr>
      <w:r w:rsidRPr="00D10FC5">
        <w:t>direktor dužnika</w:t>
      </w:r>
      <w:r w:rsidR="00D10FC5" w:rsidRPr="00D10FC5">
        <w:t xml:space="preserve">, </w:t>
      </w:r>
      <w:r w:rsidR="00237289">
        <w:t xml:space="preserve">Goran </w:t>
      </w:r>
      <w:proofErr w:type="spellStart"/>
      <w:r w:rsidR="00237289">
        <w:t>Jakopic</w:t>
      </w:r>
      <w:proofErr w:type="spellEnd"/>
      <w:r w:rsidR="00237289">
        <w:t xml:space="preserve">, </w:t>
      </w:r>
      <w:proofErr w:type="spellStart"/>
      <w:r w:rsidR="00237289">
        <w:t>Leštakovec</w:t>
      </w:r>
      <w:proofErr w:type="spellEnd"/>
      <w:r w:rsidR="00237289">
        <w:t xml:space="preserve"> 155, 42203 </w:t>
      </w:r>
      <w:proofErr w:type="spellStart"/>
      <w:r w:rsidR="00237289">
        <w:t>Jalžabet</w:t>
      </w:r>
      <w:proofErr w:type="spellEnd"/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>Županijsko državno odvjetništvo</w:t>
      </w:r>
      <w:r w:rsidR="00D10FC5" w:rsidRPr="00D10FC5">
        <w:t xml:space="preserve"> u Varaždinu</w:t>
      </w:r>
      <w:r w:rsidRPr="00D10FC5">
        <w:t>, Građansko-upravni odjel</w:t>
      </w:r>
      <w:r w:rsidR="00D10FC5" w:rsidRPr="00D10FC5">
        <w:t xml:space="preserve">, </w:t>
      </w:r>
      <w:r w:rsidR="008B6F02">
        <w:t xml:space="preserve">42000 </w:t>
      </w:r>
      <w:r w:rsidR="00D10FC5" w:rsidRPr="00D10FC5">
        <w:t>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</w:pPr>
      <w:r w:rsidRPr="00D10FC5">
        <w:t xml:space="preserve">stečajna e-Oglasna ploča </w:t>
      </w:r>
      <w:r w:rsidR="00792B39">
        <w:t>suda</w:t>
      </w:r>
    </w:p>
    <w:sectPr w:rsidSect="00981C40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9B7" w:rsidP="00537B78" w:rsidR="00AB59B7">
      <w:r>
        <w:separator/>
      </w:r>
    </w:p>
  </w:endnote>
  <w:endnote w:id="0" w:type="continuationSeparator">
    <w:p w:rsidRDefault="00AB59B7" w:rsidP="00537B78" w:rsidR="00AB5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9B7" w:rsidP="00537B78" w:rsidR="00AB59B7">
      <w:r>
        <w:separator/>
      </w:r>
    </w:p>
  </w:footnote>
  <w:footnote w:id="0" w:type="continuationSeparator">
    <w:p w:rsidRDefault="00AB59B7" w:rsidP="00537B78" w:rsidR="00AB59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8B6F02">
      <w:rPr>
        <w:rStyle w:val="PozadinaSvijetloCrvena"/>
        <w:shd w:fill="auto" w:color="auto" w:val="clear"/>
      </w:rPr>
      <w:t>2 St-</w:t>
    </w:r>
    <w:r w:rsidR="00237289">
      <w:rPr>
        <w:rStyle w:val="PozadinaSvijetloCrvena"/>
        <w:shd w:fill="auto" w:color="auto" w:val="clear"/>
      </w:rPr>
      <w:t>792/16-6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289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03D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78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B39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6EEB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F02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B9B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98F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9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4F6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6A3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4CF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72C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E3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445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INTERCARGO TRANSPORT društvo s ograničenom odgovornošću za prijevoz i usluge u transportu zastupanog po punomoćniku Goran Jakopic</izvorni_sadrzaj>
    <derivirana_varijabla naziv="DomainObject.Predmet.ProtustrankaFormated_1">  INTERCARGO TRANSPORT društvo s ograničenom odgovornošću za prijevoz i usluge u transportu zastupanog po punomoćniku Goran Jakopic</derivirana_varijabla>
  </DomainObject.Predmet.ProtustrankaFormated>
  <DomainObject.Predmet.ProtustrankaFormatedOIB>
    <izvorni_sadrzaj>  INTERCARGO TRANSPORT društvo s ograničenom odgovornošću za prijevoz i usluge u transportu, OIB 41259773329 zastupanog po punomoćniku Goran Jakopic</izvorni_sadrzaj>
    <derivirana_varijabla naziv="DomainObject.Predmet.ProtustrankaFormatedOIB_1">  INTERCARGO TRANSPORT društvo s ograničenom odgovornošću za prijevoz i usluge u transportu, OIB 41259773329 zastupanog po punomoćniku Goran Jakopic</derivirana_varijabla>
  </DomainObject.Predmet.ProtustrankaFormatedOIB>
  <DomainObject.Predmet.ProtustrankaFormatedWithAdress>
    <izvorni_sadrzaj> INTERCARGO TRANSPORT društvo s ograničenom odgovornošću za prijevoz i usluge u transportu, Varaždinska 133, 42202 Zbelava zastupanog po punomoćniku Goran Jakopic</izvorni_sadrzaj>
    <derivirana_varijabla naziv="DomainObject.Predmet.ProtustrankaFormatedWithAdress_1"> INTERCARGO TRANSPORT društvo s ograničenom odgovornošću za prijevoz i usluge u transportu, Varaždinska 133, 42202 Zbelava zastupanog po punomoćniku Goran Jakopic</derivirana_varijabla>
  </DomainObject.Predmet.ProtustrankaFormatedWithAdress>
  <DomainObject.Predmet.ProtustrankaFormatedWithAdressOIB>
    <izvorni_sadrzaj> INTERCARGO TRANSPORT društvo s ograničenom odgovornošću za prijevoz i usluge u transportu, OIB 41259773329, Varaždinska 133, 42202 Zbelava zastupanog po punomoćniku Goran Jakopic</izvorni_sadrzaj>
    <derivirana_varijabla naziv="DomainObject.Predmet.ProtustrankaFormatedWithAdressOIB_1"> INTERCARGO TRANSPORT društvo s ograničenom odgovornošću za prijevoz i usluge u transportu, OIB 41259773329, Varaždinska 133, 42202 Zbelava zastupanog po punomoćniku Goran Jakopic</derivirana_varijabla>
  </DomainObject.Predmet.ProtustrankaFormatedWithAdressOIB>
  <DomainObject.Predmet.ProtustrankaWithAdress>
    <izvorni_sadrzaj>INTERCARGO TRANSPORT društvo s ograničenom odgovornošću za prijevoz i usluge u transportu Varaždinska 133, 42202 Zbelava</izvorni_sadrzaj>
    <derivirana_varijabla naziv="DomainObject.Predmet.ProtustrankaWithAdress_1">INTERCARGO TRANSPORT društvo s ograničenom odgovornošću za prijevoz i usluge u transportu Varaždinska 133, 42202 Zbelava</derivirana_varijabla>
  </DomainObject.Predmet.ProtustrankaWithAdress>
  <DomainObject.Predmet.ProtustrankaWithAdressOIB>
    <izvorni_sadrzaj>INTERCARGO TRANSPORT društvo s ograničenom odgovornošću za prijevoz i usluge u transportu, OIB 41259773329, Varaždinska 133, 42202 Zbelava</izvorni_sadrzaj>
    <derivirana_varijabla naziv="DomainObject.Predmet.ProtustrankaWithAdressOIB_1">INTERCARGO TRANSPORT društvo s ograničenom odgovornošću za prijevoz i usluge u transportu, OIB 41259773329, Varaždinska 133, 42202 Zbelava</derivirana_varijabla>
  </DomainObject.Predmet.ProtustrankaWithAdressOIB>
  <DomainObject.Predmet.ProtustrankaNazivFormated>
    <izvorni_sadrzaj>INTERCARGO TRANSPORT društvo s ograničenom odgovornošću za prijevoz i usluge u transportu</izvorni_sadrzaj>
    <derivirana_varijabla naziv="DomainObject.Predmet.ProtustrankaNazivFormated_1">INTERCARGO TRANSPORT društvo s ograničenom odgovornošću za prijevoz i usluge u transportu</derivirana_varijabla>
  </DomainObject.Predmet.ProtustrankaNazivFormated>
  <DomainObject.Predmet.ProtustrankaNazivFormatedOIB>
    <izvorni_sadrzaj>INTERCARGO TRANSPORT društvo s ograničenom odgovornošću za prijevoz i usluge u transportu, OIB 41259773329</izvorni_sadrzaj>
    <derivirana_varijabla naziv="DomainObject.Predmet.ProtustrankaNazivFormatedOIB_1">INTERCARGO TRANSPORT društvo s ograničenom odgovornošću za prijevoz i usluge u transportu, OIB 41259773329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braće Radić 2, 42000 Varaždin</izvorni_sadrzaj>
    <derivirana_varijabla naziv="DomainObject.Predmet.StrankaFormatedWithAdress_1"> Financijska agencija - Podružnica Varaždin, Ul. braće Radić 2, 42000 Varaždin</derivirana_varijabla>
  </DomainObject.Predmet.StrankaFormatedWithAdress>
  <DomainObject.Predmet.StrankaFormatedWithAdressOIB>
    <izvorni_sadrzaj> Financijska agencija - Podružnica Varaždin, OIB 85821130368, Ul. braće Radić 2, 42000 Varaždin</izvorni_sadrzaj>
    <derivirana_varijabla naziv="DomainObject.Predmet.StrankaFormatedWithAdressOIB_1"> Financijska agencija - Podružnica Varaždin, OIB 85821130368, Ul. braće Radić 2, 42000 Varaždin</derivirana_varijabla>
  </DomainObject.Predmet.StrankaFormatedWithAdressOIB>
  <DomainObject.Predmet.StrankaWithAdress>
    <izvorni_sadrzaj>Financijska agencija - Podružnica Varaždin Ul. braće Radić 2,42000 Varaždin</izvorni_sadrzaj>
    <derivirana_varijabla naziv="DomainObject.Predmet.StrankaWithAdress_1">Financijska agencija - Podružnica Varaždin Ul. braće Radić 2,42000 Varaždin</derivirana_varijabla>
  </DomainObject.Predmet.StrankaWithAdress>
  <DomainObject.Predmet.StrankaWithAdressOIB>
    <izvorni_sadrzaj>Financijska agencija - Podružnica Varaždin, OIB 85821130368, Ul. braće Radić 2,42000 Varaždin</izvorni_sadrzaj>
    <derivirana_varijabla naziv="DomainObject.Predmet.StrankaWithAdressOIB_1">Financijska agencija - Podružnica Varaždin, OIB 85821130368, Ul. braće Radić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208647.14</izvorni_sadrzaj>
    <derivirana_varijabla naziv="DomainObject.Predmet.TrenutnaVrijednost_1">208647.14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braće Radić 2, 42000 Varaždin</item>
    </izvorni_sadrzaj>
    <derivirana_varijabla naziv="DomainObject.Predmet.StrankaListFormatedWithAdress_1">
      <item>Financijska agencija - Podružnica Varaždin, Ul. braće Radić 2, 42000 Varaždin</item>
    </derivirana_varijabla>
  </DomainObject.Predmet.StrankaListFormatedWithAdress>
  <DomainObject.Predmet.StrankaListFormatedWithAdressOIB>
    <izvorni_sadrzaj>
      <item>Financijska agencija - Podružnica Varaždin, OIB 85821130368, Ul. braće Radić 2, 42000 Varaždin</item>
    </izvorni_sadrzaj>
    <derivirana_varijabla naziv="DomainObject.Predmet.StrankaListFormatedWithAdressOIB_1">
      <item>Financijska agencija - Podružnica Varaždin, OIB 85821130368, Ul. braće Radić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INTERCARGO TRANSPORT društvo s ograničenom odgovornošću za prijevoz i usluge u transportu zastupanog po punomoćniku Goran Jakopic</item>
    </izvorni_sadrzaj>
    <derivirana_varijabla naziv="DomainObject.Predmet.ProtuStrankaListFormated_1">
      <item>INTERCARGO TRANSPORT društvo s ograničenom odgovornošću za prijevoz i usluge u transportu zastupanog po punomoćniku Goran Jakopic</item>
    </derivirana_varijabla>
  </DomainObject.Predmet.ProtuStrankaListFormated>
  <DomainObject.Predmet.ProtuStrankaListFormatedOIB>
    <izvorni_sadrzaj>
      <item>INTERCARGO TRANSPORT društvo s ograničenom odgovornošću za prijevoz i usluge u transportu, OIB 41259773329 zastupanog po punomoćniku Goran Jakopic</item>
    </izvorni_sadrzaj>
    <derivirana_varijabla naziv="DomainObject.Predmet.ProtuStrankaListFormatedOIB_1">
      <item>INTERCARGO TRANSPORT društvo s ograničenom odgovornošću za prijevoz i usluge u transportu, OIB 41259773329 zastupanog po punomoćniku Goran Jakopic</item>
    </derivirana_varijabla>
  </DomainObject.Predmet.ProtuStrankaListFormatedOIB>
  <DomainObject.Predmet.ProtuStrankaListFormatedWithAdress>
    <izvorni_sadrzaj>
      <item>INTERCARGO TRANSPORT društvo s ograničenom odgovornošću za prijevoz i usluge u transportu, Varaždinska 133, 42202 Zbelava zastupanog po punomoćniku Goran Jakopic</item>
    </izvorni_sadrzaj>
    <derivirana_varijabla naziv="DomainObject.Predmet.ProtuStrankaListFormatedWithAdress_1">
      <item>INTERCARGO TRANSPORT društvo s ograničenom odgovornošću za prijevoz i usluge u transportu, Varaždinska 133, 42202 Zbelava zastupanog po punomoćniku Goran Jakopic</item>
    </derivirana_varijabla>
  </DomainObject.Predmet.ProtuStrankaListFormatedWithAdress>
  <DomainObject.Predmet.ProtuStrankaListFormatedWithAdressOIB>
    <izvorni_sadrzaj>
      <item>INTERCARGO TRANSPORT društvo s ograničenom odgovornošću za prijevoz i usluge u transportu, OIB 41259773329, Varaždinska 133, 42202 Zbelava zastupanog po punomoćniku Goran Jakopic</item>
    </izvorni_sadrzaj>
    <derivirana_varijabla naziv="DomainObject.Predmet.ProtuStrankaListFormatedWithAdressOIB_1">
      <item>INTERCARGO TRANSPORT društvo s ograničenom odgovornošću za prijevoz i usluge u transportu, OIB 41259773329, Varaždinska 133, 42202 Zbelava zastupanog po punomoćniku Goran Jakopic</item>
    </derivirana_varijabla>
  </DomainObject.Predmet.ProtuStrankaListFormatedWithAdressOIB>
  <DomainObject.Predmet.ProtuStrankaListNazivFormated>
    <izvorni_sadrzaj>
      <item>INTERCARGO TRANSPORT društvo s ograničenom odgovornošću za prijevoz i usluge u transportu</item>
    </izvorni_sadrzaj>
    <derivirana_varijabla naziv="DomainObject.Predmet.ProtuStrankaListNazivFormated_1">
      <item>INTERCARGO TRANSPORT društvo s ograničenom odgovornošću za prijevoz i usluge u transportu</item>
    </derivirana_varijabla>
  </DomainObject.Predmet.ProtuStrankaListNazivFormated>
  <DomainObject.Predmet.ProtuStrankaListNazivFormatedOIB>
    <izvorni_sadrzaj>
      <item>INTERCARGO TRANSPORT društvo s ograničenom odgovornošću za prijevoz i usluge u transportu, OIB 41259773329</item>
    </izvorni_sadrzaj>
    <derivirana_varijabla naziv="DomainObject.Predmet.ProtuStrankaListNazivFormatedOIB_1">
      <item>INTERCARGO TRANSPORT društvo s ograničenom odgovornošću za prijevoz i usluge u transportu, OIB 41259773329</item>
    </derivirana_varijabla>
  </DomainObject.Predmet.ProtuStrankaListNazivFormatedOIB>
  <DomainObject.Predmet.OstaliListFormated>
    <izvorni_sadrzaj>
      <item>Sudski registar TS u Varaždinu</item>
      <item>Županijsko državno odvjetništvo u Varaždinu</item>
      <item>Porezna uprava - Područni ured sjeverna Hrvatska, Ispostava Varaždin</item>
      <item>Goran Jakopic punomoćnik sudionika u postupku INTERCARGO TRANSPORT društvo s ograničenom odgovornošću za prijevoz i usluge u transportu</item>
    </izvorni_sadrzaj>
    <derivirana_varijabla naziv="DomainObject.Predmet.OstaliListFormated_1">
      <item>Sudski registar TS u Varaždinu</item>
      <item>Županijsko državno odvjetništvo u Varaždinu</item>
      <item>Porezna uprava - Područni ured sjeverna Hrvatska, Ispostava Varaždin</item>
      <item>Goran Jakopic punomoćnik sudionika u postupku INTERCARGO TRANSPORT društvo s ograničenom odgovornošću za prijevoz i usluge u transportu</item>
    </derivirana_varijabla>
  </DomainObject.Predmet.OstaliListFormated>
  <DomainObject.Predmet.OstaliListFormatedOIB>
    <izvorni_sadrzaj>
      <item>Sudski registar TS u Varaždinu</item>
      <item>Županijsko državno odvjetništvo u Varaždinu</item>
      <item>Porezna uprava - Područni ured sjeverna Hrvatska, Ispostava Varaždin</item>
      <item>Goran Jakopic, OIB 10869844437 punomoćnik sudionika u postupku INTERCARGO TRANSPORT društvo s ograničenom odgovornošću za prijevoz i usluge u transportu</item>
    </izvorni_sadrzaj>
    <derivirana_varijabla naziv="DomainObject.Predmet.OstaliListFormatedOIB_1">
      <item>Sudski registar TS u Varaždinu</item>
      <item>Županijsko državno odvjetništvo u Varaždinu</item>
      <item>Porezna uprava - Područni ured sjeverna Hrvatska, Ispostava Varaždin</item>
      <item>Goran Jakopic, OIB 10869844437 punomoćnik sudionika u postupku INTERCARGO TRANSPORT društvo s ograničenom odgovornošću za prijevoz i usluge u transportu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Varaždin, Graberje 1, 42000 Varaždin</item>
      <item>Goran Jakopic, Leštakovec 155, 42203 Leštakovec punomoćnik sudionika u postupku INTERCARGO TRANSPORT društvo s ograničenom odgovornošću za prijevoz i usluge u transportu</item>
    </izvorni_sadrzaj>
    <derivirana_varijabla naziv="DomainObject.Predmet.OstaliListFormatedWithAdress_1">
      <item>Sudski registar TS u Varaždinu, Ul. braće Radić 2, 42000 Varaždin</item>
      <item>Županijsko državno odvjetništvo u Varaždinu, Ul. braće Radić 2, 42000 Varaždin</item>
      <item>Porezna uprava - Područni ured sjeverna Hrvatska, Ispostava Varaždin, Graberje 1, 42000 Varaždin</item>
      <item>Goran Jakopic, Leštakovec 155, 42203 Leštakovec punomoćnik sudionika u postupku INTERCARGO TRANSPORT društvo s ograničenom odgovornošću za prijevoz i usluge u transportu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Varaždin, Graberje 1, 42000 Varaždin</item>
      <item>Goran Jakopic, OIB 10869844437, Leštakovec 155, 42203 Leštakovec punomoćnik sudionika u postupku INTERCARGO TRANSPORT društvo s ograničenom odgovornošću za prijevoz i usluge u transportu</item>
    </izvorni_sadrzaj>
    <derivirana_varijabla naziv="DomainObject.Predmet.OstaliListFormatedWithAdressOIB_1">
      <item>Sudski registar TS u Varaždinu, Ul. braće Radić 2, 42000 Varaždin</item>
      <item>Županijsko državno odvjetništvo u Varaždinu, Ul. braće Radić 2, 42000 Varaždin</item>
      <item>Porezna uprava - Područni ured sjeverna Hrvatska, Ispostava Varaždin, Graberje 1, 42000 Varaždin</item>
      <item>Goran Jakopic, OIB 10869844437, Leštakovec 155, 42203 Leštakovec punomoćnik sudionika u postupku INTERCARGO TRANSPORT društvo s ograničenom odgovornošću za prijevoz i usluge u transportu</item>
    </derivirana_varijabla>
  </DomainObject.Predmet.OstaliListFormatedWithAdressOIB>
  <DomainObject.Predmet.OstaliListNazivFormated>
    <izvorni_sadrzaj>
      <item>Sudski registar TS u Varaždinu</item>
      <item>Županijsko državno odvjetništvo u Varaždinu</item>
      <item>Porezna uprava - Područni ured sjeverna Hrvatska, Ispostava Varaždin</item>
      <item>Goran Jakopic</item>
    </izvorni_sadrzaj>
    <derivirana_varijabla naziv="DomainObject.Predmet.OstaliListNazivFormated_1">
      <item>Sudski registar TS u Varaždinu</item>
      <item>Županijsko državno odvjetništvo u Varaždinu</item>
      <item>Porezna uprava - Područni ured sjeverna Hrvatska, Ispostava Varaždin</item>
      <item>Goran Jakopic</item>
    </derivirana_varijabla>
  </DomainObject.Predmet.OstaliListNazivFormated>
  <DomainObject.Predmet.OstaliListNazivFormatedOIB>
    <izvorni_sadrzaj>
      <item>Sudski registar TS u Varaždinu</item>
      <item>Županijsko državno odvjetništvo u Varaždinu</item>
      <item>Porezna uprava - Područni ured sjeverna Hrvatska, Ispostava Varaždin</item>
      <item>Goran Jakopic, OIB 10869844437</item>
    </izvorni_sadrzaj>
    <derivirana_varijabla naziv="DomainObject.Predmet.OstaliListNazivFormatedOIB_1">
      <item>Sudski registar TS u Varaždinu</item>
      <item>Županijsko državno odvjetništvo u Varaždinu</item>
      <item>Porezna uprava - Područni ured sjeverna Hrvatska, Ispostava Varaždin</item>
      <item>Goran Jakopic, OIB 10869844437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INTERCARGO TRANSPORT društvo s ograničenom odgovornošću za prijevoz i usluge u transportu</izvorni_sadrzaj>
    <derivirana_varijabla naziv="DomainObject.Predmet.ProtustrankaIDrugi_1">INTERCARGO TRANSPORT društvo s ograničenom odgovornošću za prijevoz i usluge u transportu</derivirana_varijabla>
  </DomainObject.Predmet.ProtustrankaIDrugi>
  <DomainObject.Predmet.StrankaIDrugiAdressOIB>
    <izvorni_sadrzaj>Financijska agencija - Podružnica Varaždin, OIB 85821130368, Ul. braće Radić 2, 42000 Varaždin</izvorni_sadrzaj>
    <derivirana_varijabla naziv="DomainObject.Predmet.StrankaIDrugiAdressOIB_1">Financijska agencija - Podružnica Varaždin, OIB 85821130368, Ul. braće Radić 2, 42000 Varaždin</derivirana_varijabla>
  </DomainObject.Predmet.StrankaIDrugiAdressOIB>
  <DomainObject.Predmet.ProtustrankaIDrugiAdressOIB>
    <izvorni_sadrzaj>INTERCARGO TRANSPORT društvo s ograničenom odgovornošću za prijevoz i usluge u transportu, OIB 41259773329, Varaždinska 133, 42202 Zbelava</izvorni_sadrzaj>
    <derivirana_varijabla naziv="DomainObject.Predmet.ProtustrankaIDrugiAdressOIB_1">INTERCARGO TRANSPORT društvo s ograničenom odgovornošću za prijevoz i usluge u transportu, OIB 41259773329, Varaždinska 133, 42202 Zbelava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INTERCARGO TRANSPORT društvo s ograničenom odgovornošću za prijevoz i usluge u transportu</item>
      <item>Sudski registar TS u Varaždinu</item>
      <item>Županijsko državno odvjetništvo u Varaždinu</item>
      <item>Porezna uprava - Područni ured sjeverna Hrvatska, Ispostava Varaždin</item>
      <item>Goran Jakopic</item>
    </izvorni_sadrzaj>
    <derivirana_varijabla naziv="DomainObject.Predmet.SudioniciListNaziv_1">
      <item>Financijska agencija - Podružnica Varaždin</item>
      <item>INTERCARGO TRANSPORT društvo s ograničenom odgovornošću za prijevoz i usluge u transportu</item>
      <item>Sudski registar TS u Varaždinu</item>
      <item>Županijsko državno odvjetništvo u Varaždinu</item>
      <item>Porezna uprava - Područni ured sjeverna Hrvatska, Ispostava Varaždin</item>
      <item>Goran Jakopic</item>
    </derivirana_varijabla>
  </DomainObject.Predmet.SudioniciListNaziv>
  <DomainObject.Predmet.SudioniciListAdressOIB>
    <izvorni_sadrzaj>
      <item>Financijska agencija - Podružnica Varaždin, OIB 85821130368, Ul. braće Radić 2,42000 Varaždin</item>
      <item>INTERCARGO TRANSPORT društvo s ograničenom odgovornošću za prijevoz i usluge u transportu, OIB 41259773329, Varaždinska 133,42202 Zbelava</item>
      <item>Sudski registar TS u Varaždinu, Ul. braće Radić 2,42000 Varaždin</item>
      <item>Županijsko državno odvjetništvo u Varaždinu, Ul. braće Radić 2,42000 Varaždin</item>
      <item>Porezna uprava - Područni ured sjeverna Hrvatska, Ispostava Varaždin, Graberje 1,42000 Varaždin</item>
      <item>Goran Jakopic, OIB 10869844437, Leštakovec 155,42203 Leštakovec</item>
    </izvorni_sadrzaj>
    <derivirana_varijabla naziv="DomainObject.Predmet.SudioniciListAdressOIB_1">
      <item>Financijska agencija - Podružnica Varaždin, OIB 85821130368, Ul. braće Radić 2,42000 Varaždin</item>
      <item>INTERCARGO TRANSPORT društvo s ograničenom odgovornošću za prijevoz i usluge u transportu, OIB 41259773329, Varaždinska 133,42202 Zbelava</item>
      <item>Sudski registar TS u Varaždinu, Ul. braće Radić 2,42000 Varaždin</item>
      <item>Županijsko državno odvjetništvo u Varaždinu, Ul. braće Radić 2,42000 Varaždin</item>
      <item>Porezna uprava - Područni ured sjeverna Hrvatska, Ispostava Varaždin, Graberje 1,42000 Varaždin</item>
      <item>Goran Jakopic, OIB 10869844437, Leštakovec 155,42203 Leštakovec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647D98-DF5F-4D71-844C-7846D8CE33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2645</properties:Characters>
  <properties:Lines>86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2017-02-14T08:38:00Z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2017-02-14T08:44:00Z</cp:lastPrinted>
  <dcterms:modified xmlns:xsi="http://www.w3.org/2001/XMLSchema-instance" xsi:type="dcterms:W3CDTF">2017-02-14T08:45:00Z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