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9829d" w14:paraId="ba9829d" w:rsidRDefault="00C5617A" w:rsidP="00C5617A" w:rsidR="00C5617A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17A" w:rsidP="00C5617A" w:rsidR="00C5617A">
      <w:pPr>
        <w:jc w:val="both"/>
      </w:pPr>
      <w:r>
        <w:t>REPUBLIKA HRVATSKA</w:t>
      </w:r>
    </w:p>
    <w:p w:rsidRDefault="00C5617A" w:rsidP="00C5617A" w:rsidR="00C5617A">
      <w:pPr>
        <w:jc w:val="both"/>
      </w:pPr>
      <w:r>
        <w:t xml:space="preserve">TRGOVAČKI SUD U ZAGREBU                            </w:t>
      </w:r>
      <w:r w:rsidR="005C4B12">
        <w:t xml:space="preserve">                                          </w:t>
      </w:r>
      <w:r w:rsidR="00303E2C">
        <w:t>St-</w:t>
      </w:r>
      <w:r w:rsidR="00B143E9">
        <w:t>3804</w:t>
      </w:r>
      <w:r w:rsidR="00080417">
        <w:t>/16</w:t>
      </w:r>
      <w:r>
        <w:t xml:space="preserve">                               </w:t>
      </w:r>
    </w:p>
    <w:p w:rsidRDefault="00C5617A" w:rsidP="00C5617A" w:rsidR="00C5617A">
      <w:pPr>
        <w:jc w:val="both"/>
      </w:pPr>
      <w:r>
        <w:t>Amruševa 2/II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E P U B L I K A   H R V A T S K A</w:t>
      </w:r>
    </w:p>
    <w:p w:rsidRDefault="00C5617A" w:rsidP="00C5617A" w:rsidR="00C5617A">
      <w:pPr>
        <w:jc w:val="center"/>
      </w:pPr>
    </w:p>
    <w:p w:rsidRDefault="00C5617A" w:rsidP="00C5617A" w:rsidR="00C5617A">
      <w:pPr>
        <w:jc w:val="center"/>
      </w:pPr>
      <w:r>
        <w:t>R J E Š E NJ E</w:t>
      </w:r>
    </w:p>
    <w:p w:rsidRDefault="00C5617A" w:rsidP="00C5617A" w:rsidR="00C5617A">
      <w:pPr>
        <w:jc w:val="both"/>
        <w:rPr>
          <w:b/>
        </w:rPr>
      </w:pPr>
    </w:p>
    <w:p w:rsidRDefault="001F6315" w:rsidP="001F6315" w:rsidR="001F6315">
      <w:pPr>
        <w:ind w:firstLine="720"/>
        <w:jc w:val="both"/>
        <w:rPr>
          <w:lang w:val="pt-BR"/>
        </w:rPr>
      </w:pPr>
      <w:r w:rsidRPr="00DF3BB3">
        <w:t>TRGOVAČKI SUD U ZAGREBU, po sucu pojedincu Luciji Butigan, postupajući po prijedlogu Financijske agencije Zagreb, Regionalni centar Zagreb,</w:t>
      </w:r>
      <w:r>
        <w:t xml:space="preserve"> Podružnica Zagreb,</w:t>
      </w:r>
      <w:r w:rsidRPr="00DF3BB3">
        <w:t xml:space="preserve"> Trg svibanjskih žrtava 1995</w:t>
      </w:r>
      <w:r>
        <w:t>.</w:t>
      </w:r>
      <w:r w:rsidRPr="00DF3BB3">
        <w:t xml:space="preserve"> 1</w:t>
      </w:r>
      <w:r>
        <w:t>,</w:t>
      </w:r>
      <w:r w:rsidRPr="00DF3BB3">
        <w:t xml:space="preserve"> u stečajnom postupku nad dužnikom </w:t>
      </w:r>
      <w:r w:rsidRPr="00EC3176">
        <w:t>VIDOVIĆ j.d.o.o.</w:t>
      </w:r>
      <w:r>
        <w:t>, OIB:</w:t>
      </w:r>
      <w:r w:rsidRPr="00EC3176">
        <w:t xml:space="preserve"> 66357146162</w:t>
      </w:r>
      <w:r>
        <w:t xml:space="preserve">, Zagreb, </w:t>
      </w:r>
      <w:r w:rsidRPr="00EC3176">
        <w:t>II Ravnice 38</w:t>
      </w:r>
      <w:r>
        <w:t>,</w:t>
      </w:r>
      <w:r w:rsidRPr="00611C0C">
        <w:t xml:space="preserve"> </w:t>
      </w:r>
      <w:r w:rsidRPr="00DF3BB3">
        <w:t xml:space="preserve">dana </w:t>
      </w:r>
      <w:r>
        <w:t>12. listopada 2017</w:t>
      </w:r>
      <w:r w:rsidRPr="00DF3BB3">
        <w:t>.</w:t>
      </w:r>
      <w:r w:rsidRPr="00DF3BB3">
        <w:rPr>
          <w:lang w:val="pt-BR"/>
        </w:rPr>
        <w:t xml:space="preserve"> 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i j e š i o     j e</w:t>
      </w:r>
    </w:p>
    <w:p w:rsidRDefault="00C5617A" w:rsidP="00C5617A" w:rsidR="00C5617A">
      <w:r>
        <w:t xml:space="preserve"> </w:t>
      </w:r>
    </w:p>
    <w:p w:rsidRDefault="00C5617A" w:rsidP="00C5617A" w:rsidR="00C5617A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1F6315" w:rsidRPr="00EC3176">
        <w:t>VIDOVIĆ j.d.o.o.</w:t>
      </w:r>
      <w:r w:rsidR="001F6315">
        <w:t>, OIB:</w:t>
      </w:r>
      <w:r w:rsidR="001F6315" w:rsidRPr="00EC3176">
        <w:t xml:space="preserve"> 66357146162</w:t>
      </w:r>
      <w:r w:rsidR="001F6315">
        <w:t xml:space="preserve">, Zagreb, </w:t>
      </w:r>
      <w:r w:rsidR="001F6315" w:rsidRPr="00EC3176">
        <w:t>II Ravnice 38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1F6315">
        <w:t>380416</w:t>
      </w:r>
      <w:r>
        <w:t>.</w:t>
      </w:r>
    </w:p>
    <w:p w:rsidRDefault="00C5617A" w:rsidP="00C5617A" w:rsidR="00C5617A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C5617A" w:rsidP="00C5617A" w:rsidR="00C5617A"/>
    <w:p w:rsidRDefault="00C5617A" w:rsidP="00C5617A" w:rsidR="00C5617A">
      <w:pPr>
        <w:jc w:val="center"/>
      </w:pPr>
      <w:r>
        <w:t>Obrazloženje</w:t>
      </w:r>
    </w:p>
    <w:p w:rsidRDefault="00C5617A" w:rsidP="00C5617A" w:rsidR="00C5617A">
      <w:r>
        <w:t xml:space="preserve"> </w:t>
      </w:r>
    </w:p>
    <w:p w:rsidRDefault="00EB7414" w:rsidP="00EB7414" w:rsidR="00EB7414" w:rsidRPr="00E34F44">
      <w:pPr>
        <w:ind w:firstLine="708"/>
        <w:jc w:val="both"/>
      </w:pPr>
      <w:r w:rsidRPr="00E34F44">
        <w:t xml:space="preserve">FINANCIJSKA AGENCIJA, Regionalni centar Zagreb, Podružnica Zagreb, Trg svibanjskih žrtava 1995. 1, podnijela je ovom sudu prijedlog za otvaranje stečajnog postupka nad dužnikom </w:t>
      </w:r>
      <w:r w:rsidR="001F6315" w:rsidRPr="00EC3176">
        <w:t>VIDOVIĆ j.d.o.o.</w:t>
      </w:r>
      <w:r w:rsidR="001F6315">
        <w:t>, OIB:</w:t>
      </w:r>
      <w:r w:rsidR="001F6315" w:rsidRPr="00EC3176">
        <w:t xml:space="preserve"> 66357146162</w:t>
      </w:r>
      <w:r w:rsidR="001F6315">
        <w:t xml:space="preserve">, Zagreb, </w:t>
      </w:r>
      <w:r w:rsidR="001F6315" w:rsidRPr="00EC3176">
        <w:t>II Ravnice 38</w:t>
      </w:r>
      <w:r w:rsidRPr="00E34F44">
        <w:t>.</w:t>
      </w:r>
    </w:p>
    <w:p w:rsidRDefault="00EB7414" w:rsidP="00EB7414" w:rsidR="00EB7414" w:rsidRPr="00E34F44">
      <w:pPr>
        <w:ind w:firstLine="709"/>
        <w:jc w:val="both"/>
      </w:pPr>
      <w:r w:rsidRPr="00E34F44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B7414" w:rsidP="00EB7414" w:rsidR="00EB7414" w:rsidRPr="00E34F44">
      <w:pPr>
        <w:ind w:firstLine="709"/>
        <w:jc w:val="both"/>
      </w:pPr>
      <w:r w:rsidRPr="00E34F44">
        <w:t xml:space="preserve">Financijska agencija, kao predlagatelj, navela je u prijedlogu za otvaranje stečajnog postupka kako dužnik na dan </w:t>
      </w:r>
      <w:r w:rsidR="001F6315">
        <w:t>15</w:t>
      </w:r>
      <w:r w:rsidR="00355391">
        <w:t>. travnja</w:t>
      </w:r>
      <w:r w:rsidR="005E347A">
        <w:t xml:space="preserve"> 2016</w:t>
      </w:r>
      <w:r w:rsidRPr="00E34F44">
        <w:t xml:space="preserve">. u Očevidniku redoslijeda osnova za plaćanje, ima evidentirane neizvršene osnove za plaćanje u neprekinutom razdoblju od 120 dana, u ukupnom iznosu od </w:t>
      </w:r>
      <w:r w:rsidR="001F6315">
        <w:t>45.193,70</w:t>
      </w:r>
      <w:r>
        <w:t xml:space="preserve"> kn</w:t>
      </w:r>
      <w:r w:rsidRPr="00E34F44">
        <w:t xml:space="preserve"> kao i da dužnik ima </w:t>
      </w:r>
      <w:r>
        <w:t>1</w:t>
      </w:r>
      <w:r w:rsidRPr="00E34F44">
        <w:t xml:space="preserve">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B7414" w:rsidP="00EB7414" w:rsidR="00EB7414">
      <w:pPr>
        <w:ind w:firstLine="709"/>
        <w:jc w:val="both"/>
      </w:pPr>
      <w:r w:rsidRPr="00E34F44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C5617A" w:rsidP="001F6315" w:rsidR="001F6315">
      <w:pPr>
        <w:pStyle w:val="Tijeloteksta"/>
        <w:ind w:firstLine="708"/>
      </w:pPr>
      <w:r>
        <w:t xml:space="preserve">Sud je rješenjem od </w:t>
      </w:r>
      <w:r w:rsidR="00355391">
        <w:t>17</w:t>
      </w:r>
      <w:r w:rsidR="005E347A">
        <w:t>. srpnja</w:t>
      </w:r>
      <w:r>
        <w:t xml:space="preserve"> 201</w:t>
      </w:r>
      <w:r w:rsidR="007D0292">
        <w:t>7</w:t>
      </w:r>
      <w:r>
        <w:t xml:space="preserve">. pokrenuo prethodni postupak nad dužnikom, te odredio i održao ročište radi očitovanja o prijedlogu </w:t>
      </w:r>
      <w:r w:rsidR="007D0292">
        <w:t>za otvaranje stečajnog postupka.</w:t>
      </w:r>
      <w:r>
        <w:t xml:space="preserve"> Podnositelj prijedloga u ovosudni spis dostavio je pisano očitovanje za ročište u kojem navodi da u cijelosti ostaje kod navoda iz podnesenog prijedloga </w:t>
      </w:r>
      <w:r w:rsidR="000B7435">
        <w:t>za otvara</w:t>
      </w:r>
      <w:r w:rsidR="002F0131">
        <w:t xml:space="preserve">nje stečajnog postupka. </w:t>
      </w:r>
      <w:r w:rsidR="00337055">
        <w:lastRenderedPageBreak/>
        <w:t>Dužnik, odnosno zakonski zastupnik dužnik</w:t>
      </w:r>
      <w:r w:rsidR="005E347A">
        <w:t>a</w:t>
      </w:r>
      <w:r w:rsidR="00337055">
        <w:t xml:space="preserve"> </w:t>
      </w:r>
      <w:r w:rsidR="001F6315">
        <w:t>uredno pozvan, na ročište nije pristupio, a niti je sukladno čl. 123. st. 2. SZ-a dostavio pisano očitovanje.</w:t>
      </w:r>
    </w:p>
    <w:p w:rsidRDefault="001F6315" w:rsidP="001F6315" w:rsidR="00C5617A">
      <w:pPr>
        <w:pStyle w:val="Tijeloteksta"/>
        <w:ind w:firstLine="708"/>
      </w:pPr>
      <w:r>
        <w:t xml:space="preserve">  </w:t>
      </w:r>
      <w:r w:rsidR="00C5617A">
        <w:t xml:space="preserve">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5617A" w:rsidP="00C5617A" w:rsidR="00C5617A">
      <w:pPr>
        <w:jc w:val="both"/>
      </w:pPr>
      <w:r>
        <w:tab/>
        <w:t>U smislu citirane odredbe čl. 132. st. 1. SZ-a pozvane su osobe koje imaju pravni interes za provedbom stečajnoga postupka predujmiti troškova prethodnoga i otvorenoga stečajnog postupka u ukupnom iznosu  20.000,00 kn i to za: nagra</w:t>
      </w:r>
      <w:r w:rsidR="00243C31">
        <w:t xml:space="preserve">du stečajnom upravitelju ukupno </w:t>
      </w:r>
      <w:r>
        <w:t xml:space="preserve">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C5617A" w:rsidP="00C5617A" w:rsidR="00C5617A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C5617A" w:rsidP="00243C31" w:rsidR="00C5617A">
      <w:pPr>
        <w:ind w:firstLine="708"/>
        <w:jc w:val="both"/>
      </w:pPr>
      <w:r>
        <w:t>Slijedom svega prethodno iznesenog, doneseno je ovo rješenje.</w:t>
      </w:r>
    </w:p>
    <w:p w:rsidRDefault="00C5617A" w:rsidP="00C5617A" w:rsidR="00C5617A">
      <w:pPr>
        <w:jc w:val="both"/>
      </w:pPr>
      <w:r>
        <w:tab/>
        <w:t xml:space="preserve"> </w:t>
      </w:r>
    </w:p>
    <w:p w:rsidRDefault="00C5617A" w:rsidP="00C5617A" w:rsidR="00C5617A">
      <w:pPr>
        <w:jc w:val="center"/>
      </w:pPr>
      <w:r>
        <w:t xml:space="preserve">U Zagrebu </w:t>
      </w:r>
      <w:r w:rsidR="00355391">
        <w:t>12</w:t>
      </w:r>
      <w:r w:rsidR="005E347A">
        <w:t>. listopada</w:t>
      </w:r>
      <w:r>
        <w:t xml:space="preserve"> 2017.</w:t>
      </w:r>
    </w:p>
    <w:p w:rsidRDefault="00C5617A" w:rsidP="00C5617A" w:rsidR="00C5617A">
      <w:r>
        <w:t xml:space="preserve">                     </w:t>
      </w:r>
    </w:p>
    <w:p w:rsidRDefault="00C5617A" w:rsidP="00C5617A" w:rsidR="00C5617A">
      <w:pPr>
        <w:jc w:val="center"/>
      </w:pPr>
      <w:r>
        <w:t xml:space="preserve">                                                                          Sudac:</w:t>
      </w:r>
    </w:p>
    <w:p w:rsidRDefault="00520203" w:rsidP="005224A8" w:rsidR="00520203">
      <w:pPr>
        <w:jc w:val="center"/>
      </w:pPr>
      <w:r>
        <w:t xml:space="preserve">                                                                            </w:t>
      </w:r>
      <w:r w:rsidR="00C5617A">
        <w:t>Lucija Butigan</w:t>
      </w:r>
      <w:r w:rsidR="00497338">
        <w:t xml:space="preserve"> v.r.</w:t>
      </w:r>
    </w:p>
    <w:p w:rsidRDefault="00520203" w:rsidP="00C5617A" w:rsidR="00520203"/>
    <w:p w:rsidRDefault="00520203" w:rsidP="00C5617A" w:rsidR="00520203"/>
    <w:p w:rsidRDefault="00C5617A" w:rsidP="00C5617A" w:rsidR="00C5617A">
      <w:r>
        <w:t>Uputa o pravnom lijeku:</w:t>
      </w:r>
    </w:p>
    <w:p w:rsidRDefault="00C5617A" w:rsidP="00C5617A" w:rsidR="00C5617A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7D0292" w:rsidR="007D0292"/>
    <w:p w:rsidRDefault="00497338" w:rsidR="00497338"/>
    <w:p w:rsidRDefault="00497338" w:rsidP="00B31100" w:rsidR="00497338">
      <w:r>
        <w:t>Za točnost otpravka – ovlašteni službenik</w:t>
      </w:r>
    </w:p>
    <w:p w:rsidRDefault="00497338" w:rsidP="00B31100" w:rsidR="00497338">
      <w:r>
        <w:t>Ivana Stampf</w:t>
      </w:r>
    </w:p>
    <w:p w:rsidRDefault="00497338" w:rsidR="00497338"/>
    <w:sectPr w:rsidSect="00337055" w:rsidR="00497338">
      <w:headerReference w:type="default" r:id="rId10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9A9" w:rsidP="007D0292" w:rsidR="002F59A9">
      <w:r>
        <w:separator/>
      </w:r>
    </w:p>
  </w:endnote>
  <w:endnote w:id="0" w:type="continuationSeparator">
    <w:p w:rsidRDefault="002F59A9" w:rsidP="007D0292" w:rsidR="002F5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9A9" w:rsidP="007D0292" w:rsidR="002F59A9">
      <w:r>
        <w:separator/>
      </w:r>
    </w:p>
  </w:footnote>
  <w:footnote w:id="0" w:type="continuationSeparator">
    <w:p w:rsidRDefault="002F59A9" w:rsidP="007D0292" w:rsidR="002F59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76709796"/>
      <w:docPartObj>
        <w:docPartGallery w:val="Page Numbers (Top of Page)"/>
        <w:docPartUnique/>
      </w:docPartObj>
    </w:sdtPr>
    <w:sdtEndPr/>
    <w:sdtContent>
      <w:p w:rsidRDefault="005C4B12" w:rsidR="005C4B1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7338">
          <w:rPr>
            <w:noProof/>
          </w:rPr>
          <w:t>2</w:t>
        </w:r>
        <w:r>
          <w:fldChar w:fldCharType="end"/>
        </w:r>
      </w:p>
    </w:sdtContent>
  </w:sdt>
  <w:p w:rsidRDefault="007D65B9" w:rsidP="007D65B9" w:rsidR="007D65B9">
    <w:pPr>
      <w:pStyle w:val="Odlomakpopisa"/>
      <w:ind w:left="1069"/>
      <w:jc w:val="right"/>
    </w:pPr>
    <w:r>
      <w:t>St-</w:t>
    </w:r>
    <w:r w:rsidR="001F6315">
      <w:t>3804</w:t>
    </w:r>
    <w:r>
      <w:t>/16-</w:t>
    </w:r>
  </w:p>
  <w:p w:rsidRDefault="007D0292" w:rsidR="007D02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17A"/>
    <w:rsid w:val="00015A20"/>
    <w:rsid w:val="00080417"/>
    <w:rsid w:val="000B7435"/>
    <w:rsid w:val="000F41C9"/>
    <w:rsid w:val="00143F17"/>
    <w:rsid w:val="001A25D6"/>
    <w:rsid w:val="001F6315"/>
    <w:rsid w:val="00243C31"/>
    <w:rsid w:val="00267D5F"/>
    <w:rsid w:val="002750A7"/>
    <w:rsid w:val="002F0131"/>
    <w:rsid w:val="002F59A9"/>
    <w:rsid w:val="00303E2C"/>
    <w:rsid w:val="00337055"/>
    <w:rsid w:val="00355391"/>
    <w:rsid w:val="003D594E"/>
    <w:rsid w:val="003E1842"/>
    <w:rsid w:val="00497338"/>
    <w:rsid w:val="00520203"/>
    <w:rsid w:val="005224A8"/>
    <w:rsid w:val="00555423"/>
    <w:rsid w:val="005A3A7D"/>
    <w:rsid w:val="005C4B12"/>
    <w:rsid w:val="005E347A"/>
    <w:rsid w:val="00674018"/>
    <w:rsid w:val="006C47E2"/>
    <w:rsid w:val="007261B1"/>
    <w:rsid w:val="0077668B"/>
    <w:rsid w:val="007D0292"/>
    <w:rsid w:val="007D65B9"/>
    <w:rsid w:val="00864B88"/>
    <w:rsid w:val="008D002E"/>
    <w:rsid w:val="008E360F"/>
    <w:rsid w:val="00B143E9"/>
    <w:rsid w:val="00BE3772"/>
    <w:rsid w:val="00C059A6"/>
    <w:rsid w:val="00C5617A"/>
    <w:rsid w:val="00D4179B"/>
    <w:rsid w:val="00D824B0"/>
    <w:rsid w:val="00E33188"/>
    <w:rsid w:val="00EB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nhideWhenUsed/>
    <w:rsid w:val="007D0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73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733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733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733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733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nhideWhenUsed/>
    <w:rsid w:val="007D0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973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733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733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733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733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17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95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99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3804</izvorni_sadrzaj>
    <derivirana_varijabla naziv="DomainObject.Predmet.Broj_1">3804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</izvorni_sadrzaj>
    <derivirana_varijabla naziv="DomainObject.Predmet.Opis_1">br. 12 Su-30/16 i 12 Su-19/16 od 01.04.2016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St-3804/2016</izvorni_sadrzaj>
    <derivirana_varijabla naziv="DomainObject.Predmet.OznakaBroj_1">St-3804/2016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VIDOVIĆ j.d.o.o.</izvorni_sadrzaj>
    <derivirana_varijabla naziv="DomainObject.Predmet.ProtustrankaFormated_1">  VIDOVIĆ j.d.o.o.</derivirana_varijabla>
  </DomainObject.Predmet.ProtustrankaFormated>
  <DomainObject.Predmet.ProtustrankaFormatedOIB>
    <izvorni_sadrzaj>  VIDOVIĆ j.d.o.o., OIB 66357146162</izvorni_sadrzaj>
    <derivirana_varijabla naziv="DomainObject.Predmet.ProtustrankaFormatedOIB_1">  VIDOVIĆ j.d.o.o., OIB 66357146162</derivirana_varijabla>
  </DomainObject.Predmet.ProtustrankaFormatedOIB>
  <DomainObject.Predmet.ProtustrankaFormatedWithAdress>
    <izvorni_sadrzaj> VIDOVIĆ j.d.o.o., II Ravnice 38, 10000 Zagreb</izvorni_sadrzaj>
    <derivirana_varijabla naziv="DomainObject.Predmet.ProtustrankaFormatedWithAdress_1"> VIDOVIĆ j.d.o.o., II Ravnice 38, 10000 Zagreb</derivirana_varijabla>
  </DomainObject.Predmet.ProtustrankaFormatedWithAdress>
  <DomainObject.Predmet.ProtustrankaFormatedWithAdressOIB>
    <izvorni_sadrzaj> VIDOVIĆ j.d.o.o., OIB 66357146162, II Ravnice 38, 10000 Zagreb</izvorni_sadrzaj>
    <derivirana_varijabla naziv="DomainObject.Predmet.ProtustrankaFormatedWithAdressOIB_1"> VIDOVIĆ j.d.o.o., OIB 66357146162, II Ravnice 38, 10000 Zagreb</derivirana_varijabla>
  </DomainObject.Predmet.ProtustrankaFormatedWithAdressOIB>
  <DomainObject.Predmet.ProtustrankaWithAdress>
    <izvorni_sadrzaj>VIDOVIĆ j.d.o.o. II Ravnice 38, 10000 Zagreb</izvorni_sadrzaj>
    <derivirana_varijabla naziv="DomainObject.Predmet.ProtustrankaWithAdress_1">VIDOVIĆ j.d.o.o. II Ravnice 38, 10000 Zagreb</derivirana_varijabla>
  </DomainObject.Predmet.ProtustrankaWithAdress>
  <DomainObject.Predmet.ProtustrankaWithAdressOIB>
    <izvorni_sadrzaj>VIDOVIĆ j.d.o.o., OIB 66357146162, II Ravnice 38, 10000 Zagreb</izvorni_sadrzaj>
    <derivirana_varijabla naziv="DomainObject.Predmet.ProtustrankaWithAdressOIB_1">VIDOVIĆ j.d.o.o., OIB 66357146162, II Ravnice 38, 10000 Zagreb</derivirana_varijabla>
  </DomainObject.Predmet.ProtustrankaWithAdressOIB>
  <DomainObject.Predmet.ProtustrankaNazivFormated>
    <izvorni_sadrzaj>VIDOVIĆ j.d.o.o.</izvorni_sadrzaj>
    <derivirana_varijabla naziv="DomainObject.Predmet.ProtustrankaNazivFormated_1">VIDOVIĆ j.d.o.o.</derivirana_varijabla>
  </DomainObject.Predmet.ProtustrankaNazivFormated>
  <DomainObject.Predmet.ProtustrankaNazivFormatedOIB>
    <izvorni_sadrzaj>VIDOVIĆ j.d.o.o., OIB 66357146162</izvorni_sadrzaj>
    <derivirana_varijabla naziv="DomainObject.Predmet.ProtustrankaNazivFormatedOIB_1">VIDOVIĆ j.d.o.o., OIB 66357146162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VIDOVIĆ j.d.o.o.</item>
    </izvorni_sadrzaj>
    <derivirana_varijabla naziv="DomainObject.Predmet.ProtuStrankaListFormated_1">
      <item>VIDOVIĆ j.d.o.o.</item>
    </derivirana_varijabla>
  </DomainObject.Predmet.ProtuStrankaListFormated>
  <DomainObject.Predmet.ProtuStrankaListFormatedOIB>
    <izvorni_sadrzaj>
      <item>VIDOVIĆ j.d.o.o., OIB 66357146162</item>
    </izvorni_sadrzaj>
    <derivirana_varijabla naziv="DomainObject.Predmet.ProtuStrankaListFormatedOIB_1">
      <item>VIDOVIĆ j.d.o.o., OIB 66357146162</item>
    </derivirana_varijabla>
  </DomainObject.Predmet.ProtuStrankaListFormatedOIB>
  <DomainObject.Predmet.ProtuStrankaListFormatedWithAdress>
    <izvorni_sadrzaj>
      <item>VIDOVIĆ j.d.o.o., II Ravnice 38, 10000 Zagreb</item>
    </izvorni_sadrzaj>
    <derivirana_varijabla naziv="DomainObject.Predmet.ProtuStrankaListFormatedWithAdress_1">
      <item>VIDOVIĆ j.d.o.o., II Ravnice 38, 10000 Zagreb</item>
    </derivirana_varijabla>
  </DomainObject.Predmet.ProtuStrankaListFormatedWithAdress>
  <DomainObject.Predmet.ProtuStrankaListFormatedWithAdressOIB>
    <izvorni_sadrzaj>
      <item>VIDOVIĆ j.d.o.o., OIB 66357146162, II Ravnice 38, 10000 Zagreb</item>
    </izvorni_sadrzaj>
    <derivirana_varijabla naziv="DomainObject.Predmet.ProtuStrankaListFormatedWithAdressOIB_1">
      <item>VIDOVIĆ j.d.o.o., OIB 66357146162, II Ravnice 38, 10000 Zagreb</item>
    </derivirana_varijabla>
  </DomainObject.Predmet.ProtuStrankaListFormatedWithAdressOIB>
  <DomainObject.Predmet.ProtuStrankaListNazivFormated>
    <izvorni_sadrzaj>
      <item>VIDOVIĆ j.d.o.o.</item>
    </izvorni_sadrzaj>
    <derivirana_varijabla naziv="DomainObject.Predmet.ProtuStrankaListNazivFormated_1">
      <item>VIDOVIĆ j.d.o.o.</item>
    </derivirana_varijabla>
  </DomainObject.Predmet.ProtuStrankaListNazivFormated>
  <DomainObject.Predmet.ProtuStrankaListNazivFormatedOIB>
    <izvorni_sadrzaj>
      <item>VIDOVIĆ j.d.o.o., OIB 66357146162</item>
    </izvorni_sadrzaj>
    <derivirana_varijabla naziv="DomainObject.Predmet.ProtuStrankaListNazivFormatedOIB_1">
      <item>VIDOVIĆ j.d.o.o., OIB 66357146162</item>
    </derivirana_varijabla>
  </DomainObject.Predmet.ProtuStrankaListNazivFormatedOIB>
  <DomainObject.Predmet.OstaliListFormated>
    <izvorni_sadrzaj>
      <item>Zvijezdan Vidović</item>
    </izvorni_sadrzaj>
    <derivirana_varijabla naziv="DomainObject.Predmet.OstaliListFormated_1">
      <item>Zvijezdan Vidović</item>
    </derivirana_varijabla>
  </DomainObject.Predmet.OstaliListFormated>
  <DomainObject.Predmet.OstaliListFormatedOIB>
    <izvorni_sadrzaj>
      <item>Zvijezdan Vidović, OIB 91060171384</item>
    </izvorni_sadrzaj>
    <derivirana_varijabla naziv="DomainObject.Predmet.OstaliListFormatedOIB_1">
      <item>Zvijezdan Vidović, OIB 91060171384</item>
    </derivirana_varijabla>
  </DomainObject.Predmet.OstaliListFormatedOIB>
  <DomainObject.Predmet.OstaliListFormatedWithAdress>
    <izvorni_sadrzaj>
      <item>Zvijezdan Vidović, II.ravnice 38, 10000 Zagreb</item>
    </izvorni_sadrzaj>
    <derivirana_varijabla naziv="DomainObject.Predmet.OstaliListFormatedWithAdress_1">
      <item>Zvijezdan Vidović, II.ravnice 38, 10000 Zagreb</item>
    </derivirana_varijabla>
  </DomainObject.Predmet.OstaliListFormatedWithAdress>
  <DomainObject.Predmet.OstaliListFormatedWithAdressOIB>
    <izvorni_sadrzaj>
      <item>Zvijezdan Vidović, OIB 91060171384, II.ravnice 38, 10000 Zagreb</item>
    </izvorni_sadrzaj>
    <derivirana_varijabla naziv="DomainObject.Predmet.OstaliListFormatedWithAdressOIB_1">
      <item>Zvijezdan Vidović, OIB 91060171384, II.ravnice 38, 10000 Zagreb</item>
    </derivirana_varijabla>
  </DomainObject.Predmet.OstaliListFormatedWithAdressOIB>
  <DomainObject.Predmet.OstaliListNazivFormated>
    <izvorni_sadrzaj>
      <item>Zvijezdan Vidović</item>
    </izvorni_sadrzaj>
    <derivirana_varijabla naziv="DomainObject.Predmet.OstaliListNazivFormated_1">
      <item>Zvijezdan Vidović</item>
    </derivirana_varijabla>
  </DomainObject.Predmet.OstaliListNazivFormated>
  <DomainObject.Predmet.OstaliListNazivFormatedOIB>
    <izvorni_sadrzaj>
      <item>Zvijezdan Vidović, OIB 91060171384</item>
    </izvorni_sadrzaj>
    <derivirana_varijabla naziv="DomainObject.Predmet.OstaliListNazivFormatedOIB_1">
      <item>Zvijezdan Vidović, OIB 91060171384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VIDOVIĆ j.d.o.o.</izvorni_sadrzaj>
    <derivirana_varijabla naziv="DomainObject.Predmet.ProtustrankaIDrugi_1">VIDOVIĆ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VIDOVIĆ j.d.o.o., OIB 66357146162, II Ravnice 38, 10000 Zagreb</izvorni_sadrzaj>
    <derivirana_varijabla naziv="DomainObject.Predmet.ProtustrankaIDrugiAdressOIB_1">VIDOVIĆ j.d.o.o., OIB 66357146162, II Ravnice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VIDOVIĆ j.d.o.o.</item>
      <item>Zvijezdan Vidović</item>
    </izvorni_sadrzaj>
    <derivirana_varijabla naziv="DomainObject.Predmet.SudioniciListNaziv_1">
      <item>FINA Regionalni centar Zagreb</item>
      <item>VIDOVIĆ j.d.o.o.</item>
      <item>Zvijezdan Vidović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VIDOVIĆ j.d.o.o., OIB 66357146162, II Ravnice 38,10000 Zagreb</item>
      <item>Zvijezdan Vidović, OIB 91060171384, II.ravnice 38,10000 Zagreb</item>
    </izvorni_sadrzaj>
    <derivirana_varijabla naziv="DomainObject.Predmet.SudioniciListAdressOIB_1">
      <item>FINA Regionalni centar Zagreb, OIB 85821130368, Trg svibanjskih žrtava 1995. 1,10000 Zagreb</item>
      <item>VIDOVIĆ j.d.o.o., OIB 66357146162, II Ravnice 38,10000 Zagreb</item>
      <item>Zvijezdan Vidović, OIB 91060171384, II.ravnice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66357146162</item>
      <item>, OIB 91060171384</item>
    </izvorni_sadrzaj>
    <derivirana_varijabla naziv="DomainObject.Predmet.SudioniciListNazivOIB_1">
      <item>, OIB 85821130368</item>
      <item>, OIB 66357146162</item>
      <item>, OIB 91060171384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796</properties:Words>
  <properties:Characters>4468</properties:Characters>
  <properties:Lines>89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2017-10-12T12:42:00Z</dcterms:created>
  <dc:creator>Valentina Kranjčić</dc:creator>
  <cp:lastModifiedBy>Valentina Kranjčić</cp:lastModifiedBy>
  <cp:lastPrinted>2017-07-11T11:42:00Z</cp:lastPrinted>
  <dcterms:modified xmlns:xsi="http://www.w3.org/2001/XMLSchema-instance" xsi:type="dcterms:W3CDTF">2017-10-12T12:43:00Z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