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caae" w14:paraId="22bcaa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79B">
        <w:t>5</w:t>
      </w:r>
      <w:r w:rsidR="007C7891">
        <w:t>432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D2A6E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1" w:rsidRPr="007C7891">
        <w:t xml:space="preserve"> </w:t>
      </w:r>
      <w:r w:rsidR="007C7891">
        <w:t>INFO SPOT d.o.o., Zagreb, Okrugljačka 5, OIB: 04921885239, MBS: 080715352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C7891">
        <w:t>33.025,33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D2A6E">
        <w:t xml:space="preserve">16. ožujka </w:t>
      </w:r>
      <w:r w:rsidR="00590AEF">
        <w:t>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</w:t>
    </w:r>
    <w:r w:rsidR="007C7891">
      <w:t>432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D2A6E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836B9"/>
    <w:rsid w:val="00C958E9"/>
    <w:rsid w:val="00CE7362"/>
    <w:rsid w:val="00D01B78"/>
    <w:rsid w:val="00D16CA0"/>
    <w:rsid w:val="00D32135"/>
    <w:rsid w:val="00D66226"/>
    <w:rsid w:val="00DB112D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1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1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5432</izvorni_sadrzaj>
    <derivirana_varijabla naziv="DomainObject.Predmet.Broj_1">5432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St-5432/2015</izvorni_sadrzaj>
    <derivirana_varijabla naziv="DomainObject.Predmet.OznakaBroj_1">St-5432/2015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SPOT d.o.o. zastupanog po punomoćniku Ivanka Pavlek</izvorni_sadrzaj>
    <derivirana_varijabla naziv="DomainObject.Predmet.ProtustrankaFormated_1">  INFO SPOT d.o.o. zastupanog po punomoćniku Ivanka Pavlek</derivirana_varijabla>
  </DomainObject.Predmet.ProtustrankaFormated>
  <DomainObject.Predmet.ProtustrankaFormatedOIB>
    <izvorni_sadrzaj>  INFO SPOT d.o.o., OIB 04921885239 zastupanog po punomoćniku Ivanka Pavlek</izvorni_sadrzaj>
    <derivirana_varijabla naziv="DomainObject.Predmet.ProtustrankaFormatedOIB_1">  INFO SPOT d.o.o., OIB 04921885239 zastupanog po punomoćniku Ivanka Pavlek</derivirana_varijabla>
  </DomainObject.Predmet.ProtustrankaFormatedOIB>
  <DomainObject.Predmet.ProtustrankaFormatedWithAdress>
    <izvorni_sadrzaj> INFO SPOT d.o.o., Okrugljačka 5, 10000 Zagreb zastupanog po punomoćniku Ivanka Pavlek</izvorni_sadrzaj>
    <derivirana_varijabla naziv="DomainObject.Predmet.ProtustrankaFormatedWithAdress_1"> INFO SPOT d.o.o., Okrugljačka 5, 10000 Zagreb zastupanog po punomoćniku Ivanka Pavlek</derivirana_varijabla>
  </DomainObject.Predmet.ProtustrankaFormatedWithAdress>
  <DomainObject.Predmet.ProtustrankaFormatedWithAdressOIB>
    <izvorni_sadrzaj> INFO SPOT d.o.o., OIB 04921885239, Okrugljačka 5, 10000 Zagreb zastupanog po punomoćniku Ivanka Pavlek</izvorni_sadrzaj>
    <derivirana_varijabla naziv="DomainObject.Predmet.ProtustrankaFormatedWithAdressOIB_1"> INFO SPOT d.o.o., OIB 04921885239, Okrugljačka 5, 10000 Zagreb zastupanog po punomoćniku Ivanka Pavlek</derivirana_varijabla>
  </DomainObject.Predmet.ProtustrankaFormatedWithAdressOIB>
  <DomainObject.Predmet.ProtustrankaWithAdress>
    <izvorni_sadrzaj>INFO SPOT d.o.o. Okrugljačka 5, 10000 Zagreb</izvorni_sadrzaj>
    <derivirana_varijabla naziv="DomainObject.Predmet.ProtustrankaWithAdress_1">INFO SPOT d.o.o. Okrugljačka 5, 10000 Zagreb</derivirana_varijabla>
  </DomainObject.Predmet.ProtustrankaWithAdress>
  <DomainObject.Predmet.ProtustrankaWithAdressOIB>
    <izvorni_sadrzaj>INFO SPOT d.o.o., OIB 04921885239, Okrugljačka 5, 10000 Zagreb</izvorni_sadrzaj>
    <derivirana_varijabla naziv="DomainObject.Predmet.ProtustrankaWithAdressOIB_1">INFO SPOT d.o.o., OIB 04921885239, Okrugljačka 5, 10000 Zagreb</derivirana_varijabla>
  </DomainObject.Predmet.ProtustrankaWithAdressOIB>
  <DomainObject.Predmet.ProtustrankaNazivFormated>
    <izvorni_sadrzaj>INFO SPOT d.o.o.</izvorni_sadrzaj>
    <derivirana_varijabla naziv="DomainObject.Predmet.ProtustrankaNazivFormated_1">INFO SPOT d.o.o.</derivirana_varijabla>
  </DomainObject.Predmet.ProtustrankaNazivFormated>
  <DomainObject.Predmet.ProtustrankaNazivFormatedOIB>
    <izvorni_sadrzaj>INFO SPOT d.o.o., OIB 04921885239</izvorni_sadrzaj>
    <derivirana_varijabla naziv="DomainObject.Predmet.ProtustrankaNazivFormatedOIB_1">INFO SPOT d.o.o., OIB 04921885239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SPOT d.o.o. zastupanog po punomoćniku Ivanka Pavlek</item>
    </izvorni_sadrzaj>
    <derivirana_varijabla naziv="DomainObject.Predmet.ProtuStrankaListFormated_1">
      <item>INFO SPOT d.o.o. zastupanog po punomoćniku Ivanka Pavlek</item>
    </derivirana_varijabla>
  </DomainObject.Predmet.ProtuStrankaListFormated>
  <DomainObject.Predmet.ProtuStrankaListFormatedOIB>
    <izvorni_sadrzaj>
      <item>INFO SPOT d.o.o., OIB 04921885239 zastupanog po punomoćniku Ivanka Pavlek</item>
    </izvorni_sadrzaj>
    <derivirana_varijabla naziv="DomainObject.Predmet.ProtuStrankaListFormatedOIB_1">
      <item>INFO SPOT d.o.o., OIB 04921885239 zastupanog po punomoćniku Ivanka Pavlek</item>
    </derivirana_varijabla>
  </DomainObject.Predmet.ProtuStrankaListFormatedOIB>
  <DomainObject.Predmet.ProtuStrankaListFormatedWithAdress>
    <izvorni_sadrzaj>
      <item>INFO SPOT d.o.o., Okrugljačka 5, 10000 Zagreb zastupanog po punomoćniku Ivanka Pavlek</item>
    </izvorni_sadrzaj>
    <derivirana_varijabla naziv="DomainObject.Predmet.ProtuStrankaListFormatedWithAdress_1">
      <item>INFO SPOT d.o.o., Okrugljačka 5, 10000 Zagreb zastupanog po punomoćniku Ivanka Pavlek</item>
    </derivirana_varijabla>
  </DomainObject.Predmet.ProtuStrankaListFormatedWithAdress>
  <DomainObject.Predmet.ProtuStrankaListFormatedWithAdressOIB>
    <izvorni_sadrzaj>
      <item>INFO SPOT d.o.o., OIB 04921885239, Okrugljačka 5, 10000 Zagreb zastupanog po punomoćniku Ivanka Pavlek</item>
    </izvorni_sadrzaj>
    <derivirana_varijabla naziv="DomainObject.Predmet.ProtuStrankaListFormatedWithAdressOIB_1">
      <item>INFO SPOT d.o.o., OIB 04921885239, Okrugljačka 5, 10000 Zagreb zastupanog po punomoćniku Ivanka Pavlek</item>
    </derivirana_varijabla>
  </DomainObject.Predmet.ProtuStrankaListFormatedWithAdressOIB>
  <DomainObject.Predmet.ProtuStrankaListNazivFormated>
    <izvorni_sadrzaj>
      <item>INFO SPOT d.o.o.</item>
    </izvorni_sadrzaj>
    <derivirana_varijabla naziv="DomainObject.Predmet.ProtuStrankaListNazivFormated_1">
      <item>INFO SPOT d.o.o.</item>
    </derivirana_varijabla>
  </DomainObject.Predmet.ProtuStrankaListNazivFormated>
  <DomainObject.Predmet.ProtuStrankaListNazivFormatedOIB>
    <izvorni_sadrzaj>
      <item>INFO SPOT d.o.o., OIB 04921885239</item>
    </izvorni_sadrzaj>
    <derivirana_varijabla naziv="DomainObject.Predmet.ProtuStrankaListNazivFormatedOIB_1">
      <item>INFO SPOT d.o.o., OIB 04921885239</item>
    </derivirana_varijabla>
  </DomainObject.Predmet.ProtuStrankaListNazivFormatedOIB>
  <DomainObject.Predmet.OstaliListFormated>
    <izvorni_sadrzaj>
      <item>Ivanka Pavlek punomoćnik sudionika u postupku INFO SPOT d.o.o.</item>
    </izvorni_sadrzaj>
    <derivirana_varijabla naziv="DomainObject.Predmet.OstaliListFormated_1">
      <item>Ivanka Pavlek punomoćnik sudionika u postupku INFO SPOT d.o.o.</item>
    </derivirana_varijabla>
  </DomainObject.Predmet.OstaliListFormated>
  <DomainObject.Predmet.OstaliListFormatedOIB>
    <izvorni_sadrzaj>
      <item>Ivanka Pavlek, OIB 49929962382 punomoćnik sudionika u postupku INFO SPOT d.o.o.</item>
    </izvorni_sadrzaj>
    <derivirana_varijabla naziv="DomainObject.Predmet.OstaliListFormatedOIB_1">
      <item>Ivanka Pavlek, OIB 49929962382 punomoćnik sudionika u postupku INFO SPOT d.o.o.</item>
    </derivirana_varijabla>
  </DomainObject.Predmet.OstaliListFormatedOIB>
  <DomainObject.Predmet.OstaliListFormatedWithAdress>
    <izvorni_sadrzaj>
      <item>Ivanka Pavlek, Okrugljačka 5, 10000 Zagreb punomoćnik sudionika u postupku INFO SPOT d.o.o.</item>
    </izvorni_sadrzaj>
    <derivirana_varijabla naziv="DomainObject.Predmet.OstaliListFormatedWithAdress_1">
      <item>Ivanka Pavlek, Okrugljačka 5, 10000 Zagreb punomoćnik sudionika u postupku INFO SPOT d.o.o.</item>
    </derivirana_varijabla>
  </DomainObject.Predmet.OstaliListFormatedWithAdress>
  <DomainObject.Predmet.OstaliListFormatedWithAdressOIB>
    <izvorni_sadrzaj>
      <item>Ivanka Pavlek, OIB 49929962382, Okrugljačka 5, 10000 Zagreb punomoćnik sudionika u postupku INFO SPOT d.o.o.</item>
    </izvorni_sadrzaj>
    <derivirana_varijabla naziv="DomainObject.Predmet.OstaliListFormatedWithAdressOIB_1">
      <item>Ivanka Pavlek, OIB 49929962382, Okrugljačka 5, 10000 Zagreb punomoćnik sudionika u postupku INFO SPOT d.o.o.</item>
    </derivirana_varijabla>
  </DomainObject.Predmet.OstaliListFormatedWithAdressOIB>
  <DomainObject.Predmet.OstaliListNazivFormated>
    <izvorni_sadrzaj>
      <item>Ivanka Pavlek</item>
    </izvorni_sadrzaj>
    <derivirana_varijabla naziv="DomainObject.Predmet.OstaliListNazivFormated_1">
      <item>Ivanka Pavlek</item>
    </derivirana_varijabla>
  </DomainObject.Predmet.OstaliListNazivFormated>
  <DomainObject.Predmet.OstaliListNazivFormatedOIB>
    <izvorni_sadrzaj>
      <item>Ivanka Pavlek, OIB 49929962382</item>
    </izvorni_sadrzaj>
    <derivirana_varijabla naziv="DomainObject.Predmet.OstaliListNazivFormatedOIB_1">
      <item>Ivanka Pavlek, OIB 49929962382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SPOT d.o.o.</izvorni_sadrzaj>
    <derivirana_varijabla naziv="DomainObject.Predmet.ProtustrankaIDrugi_1">INFO SPOT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SPOT d.o.o., OIB 04921885239, Okrugljačka 5, 10000 Zagreb</izvorni_sadrzaj>
    <derivirana_varijabla naziv="DomainObject.Predmet.ProtustrankaIDrugiAdressOIB_1">INFO SPOT d.o.o., OIB 04921885239, Okrugljačka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SPOT d.o.o.</item>
      <item>FINA Regionalni centar Zagreb</item>
      <item>Ivanka Pavlek</item>
    </izvorni_sadrzaj>
    <derivirana_varijabla naziv="DomainObject.Predmet.SudioniciListNaziv_1">
      <item>INFO SPOT d.o.o.</item>
      <item>FINA Regionalni centar Zagreb</item>
      <item>Ivanka Pavlek</item>
    </derivirana_varijabla>
  </DomainObject.Predmet.SudioniciListNaziv>
  <DomainObject.Predmet.SudioniciListAdressOIB>
    <izvorni_sadrzaj>
      <item>INFO SPOT d.o.o., OIB 04921885239, Okrugljačka 5,10000 Zagreb</item>
      <item>FINA Regionalni centar Zagreb, OIB 85821130368, Trg svibanjskih žrtava 1995. 1,10000 Zagreb</item>
      <item>Ivanka Pavlek, OIB 49929962382, Okrugljačka 5,10000 Zagreb</item>
    </izvorni_sadrzaj>
    <derivirana_varijabla naziv="DomainObject.Predmet.SudioniciListAdressOIB_1">
      <item>INFO SPOT d.o.o., OIB 04921885239, Okrugljačka 5,10000 Zagreb</item>
      <item>FINA Regionalni centar Zagreb, OIB 85821130368, Trg svibanjskih žrtava 1995. 1,10000 Zagreb</item>
      <item>Ivanka Pavlek, OIB 49929962382, Okrugljačka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04921885239</item>
      <item>, OIB 85821130368</item>
      <item>, OIB 49929962382</item>
    </izvorni_sadrzaj>
    <derivirana_varijabla naziv="DomainObject.Predmet.SudioniciListNazivOIB_1">
      <item>, OIB 04921885239</item>
      <item>, OIB 85821130368</item>
      <item>, OIB 49929962382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1451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2016-02-12T10:14:00Z</dcterms:created>
  <dc:creator>ilukac</dc:creator>
  <cp:lastModifiedBy>Mirela Šantek</cp:lastModifiedBy>
  <cp:lastPrinted>2016-03-14T09:10:00Z</cp:lastPrinted>
  <dcterms:modified xmlns:xsi="http://www.w3.org/2001/XMLSchema-instance" xsi:type="dcterms:W3CDTF">2016-03-16T13:24:00Z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