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082c" w14:paraId="0fc082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A2209D">
        <w:rPr>
          <w:rFonts w:cs="Times New Roman" w:hAnsi="Times New Roman" w:ascii="Times New Roman"/>
          <w:b w:val="false"/>
          <w:sz w:val="24"/>
          <w:szCs w:val="24"/>
        </w:rPr>
        <w:t>2015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A2209D">
        <w:t>FABREFACIO d.o.o., Zagreb, Jana Sibeliusa 6, OIB:33540289791,</w:t>
      </w:r>
      <w:r w:rsidR="00F32EC9">
        <w:t xml:space="preserve"> </w:t>
      </w:r>
      <w:r w:rsidR="008B2FD8">
        <w:t>15. studenog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A2209D">
        <w:t>FABREFACIO d.o.o., Zagreb, Jana Sibeliusa 6, OIB:33540289791</w:t>
      </w:r>
      <w:r w:rsidR="008B2FD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A2209D">
        <w:t>FABREFACIO d.o.o., Zagreb, Jana Sibeliusa 6, OIB:33540289791</w:t>
      </w:r>
      <w:r w:rsidR="008B2FD8">
        <w:t>,</w:t>
      </w:r>
      <w:r w:rsidR="006C4C3C">
        <w:t xml:space="preserve"> </w:t>
      </w:r>
      <w:r w:rsidR="00A2209D">
        <w:t>Lidiji Librić, Vrhovčak, Vrhovčak-Pušine 9, OIB: 64445117264</w:t>
      </w:r>
      <w:r w:rsidR="008B2FD8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B2FD8">
        <w:rPr>
          <w:b/>
        </w:rPr>
        <w:t>9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A2209D">
        <w:rPr>
          <w:b/>
        </w:rPr>
        <w:t>10,40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A2209D">
        <w:t>13. srpnja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A2209D">
        <w:t>FABREFACIO d.o.o., Zagreb, Jana Sibeliusa 6, OIB:33540289791</w:t>
      </w:r>
      <w:r w:rsidR="00775E54">
        <w:t xml:space="preserve">,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2209D">
        <w:t>1</w:t>
      </w:r>
      <w:r w:rsidR="008B2FD8">
        <w:t>5. studenog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B3F" w:rsidR="00C57B3F">
      <w:r>
        <w:separator/>
      </w:r>
    </w:p>
  </w:endnote>
  <w:endnote w:id="0" w:type="continuationSeparator">
    <w:p w:rsidRDefault="00C57B3F" w:rsidR="00C57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B3F" w:rsidR="00C57B3F">
      <w:r>
        <w:separator/>
      </w:r>
    </w:p>
  </w:footnote>
  <w:footnote w:id="0" w:type="continuationSeparator">
    <w:p w:rsidRDefault="00C57B3F" w:rsidR="00C57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34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A2209D">
      <w:rPr>
        <w:rFonts w:hAnsi="Verdana" w:ascii="Verdana"/>
        <w:b w:val="false"/>
        <w:sz w:val="24"/>
        <w:szCs w:val="24"/>
      </w:rPr>
      <w:t>2015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9730D"/>
    <w:rsid w:val="008A479A"/>
    <w:rsid w:val="008B2C5A"/>
    <w:rsid w:val="008B2FD8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E4EB6"/>
    <w:rsid w:val="00A02C8C"/>
    <w:rsid w:val="00A0682A"/>
    <w:rsid w:val="00A10442"/>
    <w:rsid w:val="00A128AE"/>
    <w:rsid w:val="00A2209D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57B3F"/>
    <w:rsid w:val="00C7419C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3482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4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4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4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4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3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4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4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4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4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St-2015/2017</izvorni_sadrzaj>
    <derivirana_varijabla naziv="DomainObject.Predmet.OznakaBroj_1">St-2015/2017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FABREFACIO d.o.o. zastupanog po punomoćniku Lidija Librić</izvorni_sadrzaj>
    <derivirana_varijabla naziv="DomainObject.Predmet.ProtustrankaFormated_1">  FABREFACIO d.o.o. zastupanog po punomoćniku Lidija Librić</derivirana_varijabla>
  </DomainObject.Predmet.ProtustrankaFormated>
  <DomainObject.Predmet.ProtustrankaFormatedOIB>
    <izvorni_sadrzaj>  FABREFACIO d.o.o., OIB 33540289791 zastupanog po punomoćniku Lidija Librić</izvorni_sadrzaj>
    <derivirana_varijabla naziv="DomainObject.Predmet.ProtustrankaFormatedOIB_1">  FABREFACIO d.o.o., OIB 33540289791 zastupanog po punomoćniku Lidija Librić</derivirana_varijabla>
  </DomainObject.Predmet.ProtustrankaFormatedOIB>
  <DomainObject.Predmet.ProtustrankaFormatedWithAdress>
    <izvorni_sadrzaj> FABREFACIO d.o.o., Jana Sibeliusa 6, 10000 Zagreb zastupanog po punomoćniku Lidija Librić</izvorni_sadrzaj>
    <derivirana_varijabla naziv="DomainObject.Predmet.ProtustrankaFormatedWithAdress_1"> FABREFACIO d.o.o., Jana Sibeliusa 6, 10000 Zagreb zastupanog po punomoćniku Lidija Librić</derivirana_varijabla>
  </DomainObject.Predmet.ProtustrankaFormatedWithAdress>
  <DomainObject.Predmet.ProtustrankaFormatedWithAdressOIB>
    <izvorni_sadrzaj> FABREFACIO d.o.o., OIB 33540289791, Jana Sibeliusa 6, 10000 Zagreb zastupanog po punomoćniku Lidija Librić</izvorni_sadrzaj>
    <derivirana_varijabla naziv="DomainObject.Predmet.ProtustrankaFormatedWithAdressOIB_1"> FABREFACIO d.o.o., OIB 33540289791, Jana Sibeliusa 6, 10000 Zagreb zastupanog po punomoćniku Lidija Librić</derivirana_varijabla>
  </DomainObject.Predmet.ProtustrankaFormatedWithAdressOIB>
  <DomainObject.Predmet.ProtustrankaWithAdress>
    <izvorni_sadrzaj>FABREFACIO d.o.o. Jana Sibeliusa 6, 10000 Zagreb</izvorni_sadrzaj>
    <derivirana_varijabla naziv="DomainObject.Predmet.ProtustrankaWithAdress_1">FABREFACIO d.o.o. Jana Sibeliusa 6, 10000 Zagreb</derivirana_varijabla>
  </DomainObject.Predmet.ProtustrankaWithAdress>
  <DomainObject.Predmet.ProtustrankaWithAdressOIB>
    <izvorni_sadrzaj>FABREFACIO d.o.o., OIB 33540289791, Jana Sibeliusa 6, 10000 Zagreb</izvorni_sadrzaj>
    <derivirana_varijabla naziv="DomainObject.Predmet.ProtustrankaWithAdressOIB_1">FABREFACIO d.o.o., OIB 33540289791, Jana Sibeliusa 6, 10000 Zagreb</derivirana_varijabla>
  </DomainObject.Predmet.ProtustrankaWithAdressOIB>
  <DomainObject.Predmet.ProtustrankaNazivFormated>
    <izvorni_sadrzaj>FABREFACIO d.o.o.</izvorni_sadrzaj>
    <derivirana_varijabla naziv="DomainObject.Predmet.ProtustrankaNazivFormated_1">FABREFACIO d.o.o.</derivirana_varijabla>
  </DomainObject.Predmet.ProtustrankaNazivFormated>
  <DomainObject.Predmet.ProtustrankaNazivFormatedOIB>
    <izvorni_sadrzaj>FABREFACIO d.o.o., OIB 33540289791</izvorni_sadrzaj>
    <derivirana_varijabla naziv="DomainObject.Predmet.ProtustrankaNazivFormatedOIB_1">FABREFACIO d.o.o., OIB 33540289791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FABREFACIO d.o.o. zastupanog po punomoćniku Lidija Librić</item>
    </izvorni_sadrzaj>
    <derivirana_varijabla naziv="DomainObject.Predmet.ProtuStrankaListFormated_1">
      <item>FABREFACIO d.o.o. zastupanog po punomoćniku Lidija Librić</item>
    </derivirana_varijabla>
  </DomainObject.Predmet.ProtuStrankaListFormated>
  <DomainObject.Predmet.ProtuStrankaListFormatedOIB>
    <izvorni_sadrzaj>
      <item>FABREFACIO d.o.o., OIB 33540289791 zastupanog po punomoćniku Lidija Librić</item>
    </izvorni_sadrzaj>
    <derivirana_varijabla naziv="DomainObject.Predmet.ProtuStrankaListFormatedOIB_1">
      <item>FABREFACIO d.o.o., OIB 33540289791 zastupanog po punomoćniku Lidija Librić</item>
    </derivirana_varijabla>
  </DomainObject.Predmet.ProtuStrankaListFormatedOIB>
  <DomainObject.Predmet.ProtuStrankaListFormatedWithAdress>
    <izvorni_sadrzaj>
      <item>FABREFACIO d.o.o., Jana Sibeliusa 6, 10000 Zagreb zastupanog po punomoćniku Lidija Librić</item>
    </izvorni_sadrzaj>
    <derivirana_varijabla naziv="DomainObject.Predmet.ProtuStrankaListFormatedWithAdress_1">
      <item>FABREFACIO d.o.o., Jana Sibeliusa 6, 10000 Zagreb zastupanog po punomoćniku Lidija Librić</item>
    </derivirana_varijabla>
  </DomainObject.Predmet.ProtuStrankaListFormatedWithAdress>
  <DomainObject.Predmet.ProtuStrankaListFormatedWithAdressOIB>
    <izvorni_sadrzaj>
      <item>FABREFACIO d.o.o., OIB 33540289791, Jana Sibeliusa 6, 10000 Zagreb zastupanog po punomoćniku Lidija Librić</item>
    </izvorni_sadrzaj>
    <derivirana_varijabla naziv="DomainObject.Predmet.ProtuStrankaListFormatedWithAdressOIB_1">
      <item>FABREFACIO d.o.o., OIB 33540289791, Jana Sibeliusa 6, 10000 Zagreb zastupanog po punomoćniku Lidija Librić</item>
    </derivirana_varijabla>
  </DomainObject.Predmet.ProtuStrankaListFormatedWithAdressOIB>
  <DomainObject.Predmet.ProtuStrankaListNazivFormated>
    <izvorni_sadrzaj>
      <item>FABREFACIO d.o.o.</item>
    </izvorni_sadrzaj>
    <derivirana_varijabla naziv="DomainObject.Predmet.ProtuStrankaListNazivFormated_1">
      <item>FABREFACIO d.o.o.</item>
    </derivirana_varijabla>
  </DomainObject.Predmet.ProtuStrankaListNazivFormated>
  <DomainObject.Predmet.ProtuStrankaListNazivFormatedOIB>
    <izvorni_sadrzaj>
      <item>FABREFACIO d.o.o., OIB 33540289791</item>
    </izvorni_sadrzaj>
    <derivirana_varijabla naziv="DomainObject.Predmet.ProtuStrankaListNazivFormatedOIB_1">
      <item>FABREFACIO d.o.o., OIB 33540289791</item>
    </derivirana_varijabla>
  </DomainObject.Predmet.ProtuStrankaListNazivFormatedOIB>
  <DomainObject.Predmet.OstaliListFormated>
    <izvorni_sadrzaj>
      <item>Lidija Librić punomoćnik sudionika u postupku FABREFACIO d.o.o.</item>
    </izvorni_sadrzaj>
    <derivirana_varijabla naziv="DomainObject.Predmet.OstaliListFormated_1">
      <item>Lidija Librić punomoćnik sudionika u postupku FABREFACIO d.o.o.</item>
    </derivirana_varijabla>
  </DomainObject.Predmet.OstaliListFormated>
  <DomainObject.Predmet.OstaliListFormatedOIB>
    <izvorni_sadrzaj>
      <item>Lidija Librić, OIB 64445117264 punomoćnik sudionika u postupku FABREFACIO d.o.o.</item>
    </izvorni_sadrzaj>
    <derivirana_varijabla naziv="DomainObject.Predmet.OstaliListFormatedOIB_1">
      <item>Lidija Librić, OIB 64445117264 punomoćnik sudionika u postupku FABREFACIO d.o.o.</item>
    </derivirana_varijabla>
  </DomainObject.Predmet.OstaliListFormatedOIB>
  <DomainObject.Predmet.OstaliListFormatedWithAdress>
    <izvorni_sadrzaj>
      <item>Lidija Librić, Vrhovčak-Pušine 9, 10430 Vrhovčak punomoćnik sudionika u postupku FABREFACIO d.o.o.</item>
    </izvorni_sadrzaj>
    <derivirana_varijabla naziv="DomainObject.Predmet.OstaliListFormatedWithAdress_1">
      <item>Lidija Librić, Vrhovčak-Pušine 9, 10430 Vrhovčak punomoćnik sudionika u postupku FABREFACIO d.o.o.</item>
    </derivirana_varijabla>
  </DomainObject.Predmet.OstaliListFormatedWithAdress>
  <DomainObject.Predmet.OstaliListFormatedWithAdressOIB>
    <izvorni_sadrzaj>
      <item>Lidija Librić, OIB 64445117264, Vrhovčak-Pušine 9, 10430 Vrhovčak punomoćnik sudionika u postupku FABREFACIO d.o.o.</item>
    </izvorni_sadrzaj>
    <derivirana_varijabla naziv="DomainObject.Predmet.OstaliListFormatedWithAdressOIB_1">
      <item>Lidija Librić, OIB 64445117264, Vrhovčak-Pušine 9, 10430 Vrhovčak punomoćnik sudionika u postupku FABREFACIO d.o.o.</item>
    </derivirana_varijabla>
  </DomainObject.Predmet.OstaliListFormatedWithAdressOIB>
  <DomainObject.Predmet.OstaliListNazivFormated>
    <izvorni_sadrzaj>
      <item>Lidija Librić</item>
    </izvorni_sadrzaj>
    <derivirana_varijabla naziv="DomainObject.Predmet.OstaliListNazivFormated_1">
      <item>Lidija Librić</item>
    </derivirana_varijabla>
  </DomainObject.Predmet.OstaliListNazivFormated>
  <DomainObject.Predmet.OstaliListNazivFormatedOIB>
    <izvorni_sadrzaj>
      <item>Lidija Librić, OIB 64445117264</item>
    </izvorni_sadrzaj>
    <derivirana_varijabla naziv="DomainObject.Predmet.OstaliListNazivFormatedOIB_1">
      <item>Lidija Librić, OIB 64445117264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FABREFACIO d.o.o.</izvorni_sadrzaj>
    <derivirana_varijabla naziv="DomainObject.Predmet.ProtustrankaIDrugi_1">FABREFACIO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FABREFACIO d.o.o., OIB 33540289791, Jana Sibeliusa 6, 10000 Zagreb</izvorni_sadrzaj>
    <derivirana_varijabla naziv="DomainObject.Predmet.ProtustrankaIDrugiAdressOIB_1">FABREFACIO d.o.o., OIB 33540289791, Jana Sibeliusa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FABREFACIO d.o.o.</item>
      <item>Lidija Librić</item>
    </izvorni_sadrzaj>
    <derivirana_varijabla naziv="DomainObject.Predmet.SudioniciListNaziv_1">
      <item>FINA Regionalni centar Zagreb</item>
      <item>FABREFACIO d.o.o.</item>
      <item>Lidija Librić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izvorni_sadrzaj>
    <derivirana_varijabla naziv="DomainObject.Predmet.SudioniciListAdressOIB_1">
      <item>FINA Regionalni centar Zagreb, OIB 85821130368, Trg svibanjskih žrtava 1995. br. 1,10000 Zagreb</item>
      <item>FABREFACIO d.o.o., OIB 33540289791, Jana Sibeliusa 6,10000 Zagreb</item>
      <item>Lidija Librić, OIB 64445117264, Vrhovčak-Pušine 9,10430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33540289791</item>
      <item>, OIB 64445117264</item>
    </izvorni_sadrzaj>
    <derivirana_varijabla naziv="DomainObject.Predmet.SudioniciListNazivOIB_1">
      <item>, OIB 85821130368</item>
      <item>, OIB 33540289791</item>
      <item>, OIB 64445117264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97D12-18C6-4D9A-AED4-CEFBB6FE7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885</properties:Words>
  <properties:Characters>4625</properties:Characters>
  <properties:Lines>131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2017-11-15T13:14:00Z</dcterms:created>
  <dc:creator>Korisnik</dc:creator>
  <cp:lastModifiedBy>Draženka Prpić</cp:lastModifiedBy>
  <cp:lastPrinted>2017-11-15T13:15:00Z</cp:lastPrinted>
  <dcterms:modified xmlns:xsi="http://www.w3.org/2001/XMLSchema-instance" xsi:type="dcterms:W3CDTF">2017-11-15T13:15:00Z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