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F863BD" w:rsidR="0091365B">
            <w:pPr>
              <w:jc w:val="right"/>
              <w:rPr>
                <w:noProof/>
                <w:lang w:eastAsia="hr-HR"/>
              </w:rPr>
            </w:pPr>
            <w:r>
              <w:rPr>
                <w:noProof/>
                <w:lang w:eastAsia="hr-HR"/>
              </w:rPr>
              <w:t>Poslovni broj: 11.St-</w:t>
            </w:r>
            <w:r w:rsidR="00F863BD">
              <w:rPr>
                <w:noProof/>
                <w:lang w:eastAsia="hr-HR"/>
              </w:rPr>
              <w:t>809/2017-37</w:t>
            </w:r>
          </w:p>
        </w:tc>
      </w:tr>
    </w:tbl>
    <w:p w14:textId="9214159" w14:paraId="9214159" w:rsidRDefault="0091365B" w:rsidP="0091365B" w:rsidR="0091365B">
      <w:pPr>
        <w:spacing w:after="200" w:before="200"/>
        <w:jc w:val="center"/>
        <w15:collapsed w:val="false"/>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F863BD" w:rsidRPr="00F863BD">
        <w:t>LABOR d.o.o., OIB: 06681400687, Donji Proložac</w:t>
      </w:r>
      <w:r>
        <w:t xml:space="preserve">, </w:t>
      </w:r>
      <w:r w:rsidR="001A5335">
        <w:t>1</w:t>
      </w:r>
      <w:r w:rsidR="0047353E">
        <w:t>6</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F863BD" w:rsidRPr="00F863BD">
        <w:rPr>
          <w:rFonts w:cs="Times New Roman" w:hAnsi="Times New Roman" w:ascii="Times New Roman"/>
          <w:sz w:val="24"/>
          <w:szCs w:val="24"/>
        </w:rPr>
        <w:t>LABOR d.o.o., OIB: 06681400687, Donji Proložac</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47353E">
        <w:rPr>
          <w:rFonts w:cs="Times New Roman" w:hAnsi="Times New Roman" w:ascii="Times New Roman"/>
          <w:sz w:val="24"/>
          <w:szCs w:val="24"/>
        </w:rPr>
        <w:t>6</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47353E">
        <w:rPr>
          <w:rFonts w:cs="Times New Roman" w:hAnsi="Times New Roman" w:ascii="Times New Roman"/>
          <w:sz w:val="24"/>
          <w:szCs w:val="24"/>
        </w:rPr>
        <w:t>1</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F863BD" w:rsidRPr="00F863BD">
        <w:rPr>
          <w:rFonts w:cs="Times New Roman" w:hAnsi="Times New Roman" w:ascii="Times New Roman"/>
          <w:sz w:val="24"/>
          <w:szCs w:val="24"/>
        </w:rPr>
        <w:t>Ivan Sunara iz Splita, A.</w:t>
      </w:r>
      <w:r w:rsidR="00F863BD">
        <w:rPr>
          <w:rFonts w:cs="Times New Roman" w:hAnsi="Times New Roman" w:ascii="Times New Roman"/>
          <w:sz w:val="24"/>
          <w:szCs w:val="24"/>
        </w:rPr>
        <w:t xml:space="preserve"> B. Šimića 20, OIB: 17000771045</w:t>
      </w:r>
      <w:r w:rsidR="00550179">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F863BD" w:rsidRPr="00F863BD">
        <w:rPr>
          <w:rFonts w:cs="Times New Roman" w:hAnsi="Times New Roman" w:ascii="Times New Roman"/>
          <w:sz w:val="24"/>
          <w:szCs w:val="24"/>
        </w:rPr>
        <w:t>LABOR d.o.o., OIB: 06681400687, Donji Proložac</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F863BD" w:rsidP="00F863BD" w:rsidR="00F863BD">
      <w:pPr>
        <w:ind w:firstLine="703"/>
        <w:jc w:val="both"/>
        <w:rPr>
          <w:rFonts w:cstheme="minorBidi"/>
        </w:rPr>
      </w:pPr>
      <w:r>
        <w:rPr>
          <w:rFonts w:cstheme="minorBidi"/>
        </w:rPr>
        <w:t>Financijska agencija, Regionalni centar Split, Podružnica Split, podnijela je ovom sudu 16. svibnja 2016.</w:t>
      </w:r>
      <w:r>
        <w:t xml:space="preserve"> </w:t>
      </w:r>
      <w:r>
        <w:rPr>
          <w:rFonts w:cstheme="minorBidi"/>
        </w:rPr>
        <w:t>zahtjev FINA-e za provedbu skraćenog stečajnog postupka nad društvom Labor d.o.o. Donji Proložac. U zahtjevu se navodi da dužnik na dan 12. svibnja 2016. u Očevidniku redoslijeda osnova za plaćanje ima evidentirane neizvršene osnove za plaćanje u neprekinutom razdoblju od 120 dana, u ukupnom iznosu od 25.229,81 kn, kao i da prema podacima koji su dostavljeni od Hrvatskog zavoda za mirovinsko osiguranje dužnik nema zaposlenih.</w:t>
      </w:r>
    </w:p>
    <w:p w:rsidRDefault="00F863BD" w:rsidP="00F863BD" w:rsidR="00F863BD">
      <w:pPr>
        <w:spacing w:before="160"/>
        <w:ind w:firstLine="703"/>
        <w:jc w:val="both"/>
        <w:rPr>
          <w:rFonts w:cstheme="minorBidi"/>
        </w:rPr>
      </w:pPr>
      <w:r>
        <w:rPr>
          <w:rFonts w:cstheme="minorBidi"/>
        </w:rPr>
        <w:t xml:space="preserve">Utvrdivši da su u smislu odredbe članka 428. </w:t>
      </w:r>
      <w:r>
        <w:t>Stečajnog zakona („Narodne novine“ 71/15 i 104/17; dalje SZ)</w:t>
      </w:r>
      <w:r>
        <w:rPr>
          <w:rFonts w:cstheme="minorBidi"/>
        </w:rPr>
        <w:t xml:space="preserve"> ispunjene pretpostavke za provedbu skraćenog stečajnog postupka, ovaj sud je 10. ožujka 2017. na mrežnoj stranici e-Oglasna ploča sudova objavio oglas poslovni broj 14.St-1254/2016 u smislu odredbe članka 430. SZ-a.</w:t>
      </w:r>
    </w:p>
    <w:p w:rsidRDefault="00F863BD" w:rsidP="00F863BD" w:rsidR="00F863BD">
      <w:pPr>
        <w:spacing w:before="160"/>
        <w:ind w:firstLine="703"/>
        <w:jc w:val="both"/>
        <w:rPr>
          <w:rFonts w:cstheme="minorBidi"/>
        </w:rPr>
      </w:pPr>
      <w:r>
        <w:rPr>
          <w:rFonts w:cstheme="minorBidi"/>
        </w:rPr>
        <w:lastRenderedPageBreak/>
        <w:t>Postupajući po predmetnom oglasu Republika Hrvatska, Ministarstvo financija, Porezna uprava, zastupana po Županijskom državnom odvjetništvu u Splitu, dostavila je 11. travnja 2017. obrazac kojim je, kao vjerovnik, predložila nad dužnikom otvoriti stečaj, nakon čega je ovaj sud, temeljem odredbe članka 433. i 435. stavka 2. SZ-a rješenjem poslovni broj 6.St-1254/2016 od 16. svibnja 2017. obustavio skraćeni stečajni postupak nad dužnikom.</w:t>
      </w:r>
    </w:p>
    <w:p w:rsidRDefault="00F863BD" w:rsidP="00F863BD" w:rsidR="00F863BD">
      <w:pPr>
        <w:spacing w:before="160"/>
        <w:ind w:firstLine="703"/>
        <w:jc w:val="both"/>
        <w:rPr>
          <w:rFonts w:eastAsia="Times New Roman"/>
          <w:color w:val="000000"/>
          <w:lang w:eastAsia="hr-HR"/>
        </w:rPr>
      </w:pPr>
      <w:r>
        <w:rPr>
          <w:rFonts w:cstheme="minorBidi"/>
        </w:rPr>
        <w:t>Po pravomoćnosti predmetnog rješenja stečajna pisarnica ovog suda zavela je predmet pod poslovni broj St-809/2017.</w:t>
      </w:r>
    </w:p>
    <w:p w:rsidRDefault="00F863BD" w:rsidP="00F863BD" w:rsidR="00F863BD">
      <w:pPr>
        <w:spacing w:before="160"/>
        <w:ind w:firstLine="703"/>
        <w:jc w:val="both"/>
        <w:rPr>
          <w:color w:val="000000"/>
        </w:rPr>
      </w:pPr>
      <w:r>
        <w:rPr>
          <w:color w:val="000000"/>
        </w:rPr>
        <w:t>Rješenjem poslovni broj 11.St-809/2017 od 3. studenog 2017. pokrenut je prethodni postupak radi utvrđivanja pretpostavki za otvaranje stečajnog postupka nad dužnikom Labor d.o.o. Donji Proložac te određeno ročište radi izjašnjenja o prijedlogu za otvaranje stečajnog postupka.</w:t>
      </w:r>
    </w:p>
    <w:p w:rsidRDefault="00F863BD" w:rsidP="00F863BD" w:rsidR="00F863BD">
      <w:pPr>
        <w:spacing w:before="160"/>
        <w:ind w:firstLine="703"/>
        <w:jc w:val="both"/>
      </w:pPr>
      <w:r>
        <w:rPr>
          <w:color w:val="000000"/>
        </w:rPr>
        <w:t>Na predmetno ročište nije pristupio zastupnik po zakonu dužnika, a iz isprava dostavljenih u spis (popisa imovine te popisa dugovanja i potraživanja – list 35-39 spisa) nije razvidno raspolaže li dužnik likvidnom imovinom iz čije vrijednosti bi se mogli namiriti najmanje troškovi otvorenog stečajnog postupka pa je</w:t>
      </w:r>
      <w:r>
        <w:t xml:space="preserve"> sud rješenjem poslovni broj 11.St-809/2017 od 5. prosinca 2017. dužniku odredio mjeru osiguranja postavljanjem privremenog stečajnog upravitelja Ivana Sunare iz Splita (list 49-51 spisa).</w:t>
      </w:r>
    </w:p>
    <w:p w:rsidRDefault="00F863BD" w:rsidP="00F863BD" w:rsidR="00F863BD">
      <w:pPr>
        <w:spacing w:lineRule="atLeast" w:line="240" w:before="160"/>
        <w:ind w:firstLine="709"/>
        <w:jc w:val="both"/>
        <w:rPr>
          <w:rFonts w:cstheme="minorBidi"/>
        </w:rPr>
      </w:pPr>
      <w:r>
        <w:rPr>
          <w:rFonts w:cstheme="minorBidi"/>
        </w:rPr>
        <w:t>Dana 14. veljače 2018. kod ovog suda zaprimljeno je izvješće privremenog stečajnog upravitelja Ivana Sunare (list 62-76 spisa) iz kojeg u bitnom proizlazi da dužnik ne raspolaže likvidnom stečajnom masom iz koje bi se mogli podmiriti makar troškovi stečajnog postupka.</w:t>
      </w:r>
    </w:p>
    <w:p w:rsidRDefault="00F863BD" w:rsidP="00F863BD" w:rsidR="00F863BD">
      <w:pPr>
        <w:spacing w:lineRule="atLeast" w:line="240" w:before="160"/>
        <w:ind w:firstLine="709"/>
        <w:jc w:val="both"/>
        <w:rPr>
          <w:rFonts w:cstheme="minorBidi"/>
        </w:rPr>
      </w:pPr>
      <w:r>
        <w:rPr>
          <w:rFonts w:cstheme="minorBidi"/>
        </w:rPr>
        <w:t>Na ročištu održanom 4. listopada 2018. zastupnik po zakonu dužnika naveo je da je suglasan sa prijedlogom za otvaranje stečajnog postupka i da priznaje postojanje stečajnog razloga nesposobnosti za plaćanje na strani dužnika. Društvo Labor d.o.o. da je osnovano 2003., a registrirano je za bavljenje građevinom, trgovinom i sličnim djelatnostima. Društvo da je u poslovne probleme došlo zbog određenih političkih obračuna, a posebno nakon što je za člana uprava HAC-a imenovan Mario Lovrinčević, nakon čega je Labor d.o.o. Donji Proložac stavljen na ˝crnu listu˝. To znači da se Labor d.o.o. Donji Proložac više nije mogao pojavljivati kao glavni izvođač, nego tek kao podizvođač, odnosno ˝druga, treća, itd. ruka˝. Društvo da je zapalo u blokadu uslijed neplaćanja od strane njegovih komitenata, a po njegovoj procjeni, dužnik od trećih osoba potražuje iznose od preko 6-7 milijuna kn. Upitan je li dužnik poduzeo ikakve pravne radnje za naplatu tih potraživanja, podnošenjem ovršnih prijedloga, tužbi i sl., zastupnik po zakonu dužnika naveo je da nije iz razloga što su direktori tih društava bili njegovi prijatelji. On da je pokušao spasiti poslovanje na način da je podigao kredit od Credo banke d.d. Split i kao sredstvo osiguranja dao je i osobnu imovinu, kao i imovinu članova njegove obitelji, međutim, ni to nije bilo dovoljno. Od imovine dužnik da ima tek dva osobna vozila i to marke Opel Astra iz 2003. i Forda Faey Transit iz 2002. Na vozilima da je evidentirana zabilježba zabrane otuđenja od strane Porezne uprave. Druge imovine dužnik da nema. Poslovne knjige društva da su vođene uredno do 2017., a poslovnu dokumentaciju za 2017. nije predao nadležnim tijelima iz razloga što mu se supruga teško razboljela, a i njemu se vratila bolest.</w:t>
      </w:r>
    </w:p>
    <w:p w:rsidRDefault="00F863BD" w:rsidP="00F863BD" w:rsidR="00F863BD">
      <w:pPr>
        <w:spacing w:lineRule="atLeast" w:line="240" w:before="160"/>
        <w:ind w:firstLine="709"/>
        <w:jc w:val="both"/>
        <w:rPr>
          <w:rFonts w:cstheme="minorBidi"/>
          <w:b/>
          <w:color w:val="FF0000"/>
        </w:rPr>
      </w:pPr>
      <w:r>
        <w:rPr>
          <w:rFonts w:cstheme="minorBidi"/>
        </w:rPr>
        <w:t>Na predmetnom ročištu privremeni stečajni upravitelj je istakao da mu je zastupnik po zakonu dužnika neformalno dostavio poslovnu dokumentaciju za 2017., ali da ta dokumentacija nije predana relevantnim tijelima. Iz te dokumentacije da ne bi proizlazile nekakve posebne drukčije okolnosti od onih koje su evidentirane u izvješću od 14. veljače 2018., odnosno ne bi proizlazilo da dužnik raspolaže likvidnom stečajnom masom. Iz tog razloga, predložio je da se u konkretnoj pravnoj stvari provede postupak po odredbi čl. 132. Stečajnog zakona.</w:t>
      </w:r>
    </w:p>
    <w:p w:rsidRDefault="00F863BD" w:rsidP="00F863BD" w:rsidR="00F863BD">
      <w:pPr>
        <w:spacing w:before="160"/>
        <w:ind w:firstLine="709"/>
        <w:jc w:val="both"/>
        <w:rPr>
          <w:rFonts w:eastAsia="Times New Roman"/>
          <w:lang w:eastAsia="hr-HR"/>
        </w:rPr>
      </w:pPr>
      <w:r>
        <w:t>Iz potvrda Općinskog suda u Splitu – Zemljišnoknjižni odjel Split od 15. rujna 2017. (list 27 spisa) i Općinskog suda u Splitu – Zemljišnoknjižni odjel Imotski od 13. rujna 2017. (list 28 spisa) proizlazi da dužnik nije upisan kao vlasnik nekretnina na području nadležnosti tih zemljišnoknjižnih odjela, a iz uvjerenja MUP-a, Policijska uprava Splitsko-dalmatinska od 8. rujna 2017. proizlazi da je prema službenoj evidenciji registracije cestovnih vozila dužnik evidentiran kao vlasnik dvaju vozila (list 30 spisa).</w:t>
      </w:r>
    </w:p>
    <w:p w:rsidRDefault="00F863BD" w:rsidP="00F863BD" w:rsidR="00F863BD">
      <w:pPr>
        <w:spacing w:before="160"/>
        <w:ind w:firstLine="720"/>
        <w:jc w:val="both"/>
      </w:pPr>
      <w:r>
        <w:t xml:space="preserve">Iz potvrde FINA-e od 3. listopada 2018. (list 87 spisa) proizlazi da dužnik u Očevidniku redoslijeda osnova za plaćanje ima evidentirane neizvršene osnove za plaćanje u neprekinutom razdoblju od 993 dana, slijedom čega ovaj sud utvrđuje da je na strani dužnika ostvaren stečajni razlog nesposobnosti za plaćanje u smislu odredbi članka 6. </w:t>
      </w:r>
      <w:r>
        <w:rPr>
          <w:rFonts w:cstheme="minorBidi"/>
          <w:szCs w:val="22"/>
        </w:rPr>
        <w:t>SZ-a</w:t>
      </w:r>
      <w:r>
        <w:t>.</w:t>
      </w:r>
    </w:p>
    <w:p w:rsidRDefault="003C0EDB" w:rsidP="00A20C99" w:rsidR="003C0EDB" w:rsidRPr="00B9502C">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F863BD">
        <w:rPr>
          <w:rFonts w:cs="Times New Roman" w:hAnsi="Times New Roman" w:ascii="Times New Roman"/>
          <w:sz w:val="24"/>
          <w:szCs w:val="24"/>
        </w:rPr>
        <w:t>8</w:t>
      </w:r>
      <w:r w:rsidR="00550179">
        <w:rPr>
          <w:rFonts w:cs="Times New Roman" w:hAnsi="Times New Roman" w:ascii="Times New Roman"/>
          <w:sz w:val="24"/>
          <w:szCs w:val="24"/>
        </w:rPr>
        <w:t>0</w:t>
      </w:r>
      <w:r w:rsidR="00F863BD">
        <w:rPr>
          <w:rFonts w:cs="Times New Roman" w:hAnsi="Times New Roman" w:ascii="Times New Roman"/>
          <w:sz w:val="24"/>
          <w:szCs w:val="24"/>
        </w:rPr>
        <w:t>9</w:t>
      </w:r>
      <w:r w:rsidR="00550179">
        <w:rPr>
          <w:rFonts w:cs="Times New Roman" w:hAnsi="Times New Roman" w:ascii="Times New Roman"/>
          <w:sz w:val="24"/>
          <w:szCs w:val="24"/>
        </w:rPr>
        <w:t>/2017</w:t>
      </w:r>
      <w:r w:rsidR="00A20C99">
        <w:rPr>
          <w:rFonts w:cs="Times New Roman" w:hAnsi="Times New Roman" w:ascii="Times New Roman"/>
          <w:sz w:val="24"/>
          <w:szCs w:val="24"/>
        </w:rPr>
        <w:t>-</w:t>
      </w:r>
      <w:r w:rsidR="00F863BD">
        <w:rPr>
          <w:rFonts w:cs="Times New Roman" w:hAnsi="Times New Roman" w:ascii="Times New Roman"/>
          <w:sz w:val="24"/>
          <w:szCs w:val="24"/>
        </w:rPr>
        <w:t>35</w:t>
      </w:r>
      <w:r w:rsidRPr="00B9502C">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550179">
        <w:rPr>
          <w:rFonts w:cs="Times New Roman" w:hAnsi="Times New Roman" w:ascii="Times New Roman"/>
          <w:sz w:val="24"/>
          <w:szCs w:val="24"/>
        </w:rPr>
        <w:t>2. studenog</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F863BD" w:rsidRPr="00F863BD">
        <w:rPr>
          <w:rFonts w:cs="Times New Roman" w:hAnsi="Times New Roman" w:ascii="Times New Roman"/>
          <w:sz w:val="24"/>
          <w:szCs w:val="24"/>
        </w:rPr>
        <w:t>LABOR d.o.o., OIB: 06681400687, Donji Proložac</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550179">
        <w:rPr>
          <w:rFonts w:cs="Times New Roman" w:hAnsi="Times New Roman" w:ascii="Times New Roman"/>
          <w:sz w:val="24"/>
          <w:szCs w:val="24"/>
        </w:rPr>
        <w:t>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550179">
        <w:rPr>
          <w:rFonts w:cs="Times New Roman" w:hAnsi="Times New Roman" w:ascii="Times New Roman"/>
          <w:sz w:val="24"/>
          <w:szCs w:val="24"/>
        </w:rPr>
        <w:t>2. studenog</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A20C99" w:rsidR="003C0EDB" w:rsidRPr="00B9502C">
      <w:pPr>
        <w:spacing w:before="16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550179" w:rsidR="00550179">
      <w:pPr>
        <w:spacing w:before="260"/>
        <w:ind w:firstLine="708"/>
        <w:jc w:val="both"/>
      </w:pPr>
      <w:r w:rsidRPr="00550179">
        <w:t>Obzirom da je u prethodnom postupku rješenjem ovog suda 11.St-</w:t>
      </w:r>
      <w:r w:rsidR="00F863BD">
        <w:t>8</w:t>
      </w:r>
      <w:r>
        <w:t>0</w:t>
      </w:r>
      <w:r w:rsidR="00F863BD">
        <w:t>9</w:t>
      </w:r>
      <w:r w:rsidRPr="00550179">
        <w:t>/20</w:t>
      </w:r>
      <w:r w:rsidR="00F863BD">
        <w:t>17</w:t>
      </w:r>
      <w:r w:rsidRPr="00550179">
        <w:t xml:space="preserve"> od </w:t>
      </w:r>
      <w:r w:rsidR="00F863BD">
        <w:t>5. srpnja 2017</w:t>
      </w:r>
      <w:r w:rsidRPr="00550179">
        <w:t>. imenovan privremen</w:t>
      </w:r>
      <w:r>
        <w:t>i</w:t>
      </w:r>
      <w:r w:rsidRPr="00550179">
        <w:t xml:space="preserve"> stečajn</w:t>
      </w:r>
      <w:r>
        <w:t>i</w:t>
      </w:r>
      <w:r w:rsidRPr="00550179">
        <w:t xml:space="preserve"> upravitelj </w:t>
      </w:r>
      <w:r w:rsidR="00F863BD">
        <w:t>Ivan Sunara</w:t>
      </w:r>
      <w:r w:rsidRPr="00550179">
        <w:t>, ist</w:t>
      </w:r>
      <w:r>
        <w:t>og</w:t>
      </w:r>
      <w:r w:rsidRPr="00550179">
        <w:t xml:space="preserve"> je temeljem odredbe članka 85. stavka 2. SZ-a valjalo imenovati stečajnim upraviteljem u rješenju o otvaranju stečajnog postupka.</w:t>
      </w:r>
    </w:p>
    <w:p w:rsidRDefault="0091365B" w:rsidP="00321415" w:rsidR="0091365B">
      <w:pPr>
        <w:spacing w:before="260"/>
        <w:jc w:val="center"/>
      </w:pPr>
      <w:r>
        <w:t xml:space="preserve">U Splitu </w:t>
      </w:r>
      <w:r w:rsidR="00B751AE">
        <w:t>1</w:t>
      </w:r>
      <w:r w:rsidR="0047353E">
        <w:t>6</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53730B">
      <w:pPr>
        <w:ind w:left="6372"/>
        <w:jc w:val="center"/>
      </w:pPr>
      <w:r>
        <w:t>Ana Golub Gruić</w:t>
      </w:r>
      <w:r w:rsidR="0053730B">
        <w:t>, v.r.</w:t>
      </w:r>
    </w:p>
    <w:p w:rsidRDefault="0053730B" w:rsidP="008832A6" w:rsidR="0053730B">
      <w:pPr>
        <w:jc w:val="right"/>
      </w:pPr>
      <w:r>
        <w:t>za točnost otpravka – ovlašteni službenik</w:t>
      </w:r>
    </w:p>
    <w:p w:rsidRDefault="0053730B" w:rsidP="008832A6" w:rsidR="0053730B">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53730B">
          <w:rPr>
            <w:noProof/>
          </w:rPr>
          <w:t>4</w:t>
        </w:r>
        <w:r>
          <w:fldChar w:fldCharType="end"/>
        </w:r>
        <w:r w:rsidR="002948BF">
          <w:tab/>
        </w:r>
        <w:r w:rsidR="00321415">
          <w:t>Poslovni broj: 11.</w:t>
        </w:r>
        <w:r>
          <w:t>St-</w:t>
        </w:r>
        <w:r w:rsidR="00F863BD">
          <w:t>809/2017-37</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232A60"/>
    <w:rsid w:val="002948BF"/>
    <w:rsid w:val="00321415"/>
    <w:rsid w:val="00335ED3"/>
    <w:rsid w:val="003A1748"/>
    <w:rsid w:val="003A2600"/>
    <w:rsid w:val="003C0EDB"/>
    <w:rsid w:val="003C7934"/>
    <w:rsid w:val="003E60FA"/>
    <w:rsid w:val="003E6770"/>
    <w:rsid w:val="0047353E"/>
    <w:rsid w:val="004B3697"/>
    <w:rsid w:val="004B6C7F"/>
    <w:rsid w:val="0053730B"/>
    <w:rsid w:val="00550179"/>
    <w:rsid w:val="00606538"/>
    <w:rsid w:val="006234D0"/>
    <w:rsid w:val="006874D9"/>
    <w:rsid w:val="006D6610"/>
    <w:rsid w:val="00715B08"/>
    <w:rsid w:val="00725507"/>
    <w:rsid w:val="007D78C0"/>
    <w:rsid w:val="007E0D1B"/>
    <w:rsid w:val="00843869"/>
    <w:rsid w:val="00887A0B"/>
    <w:rsid w:val="0091365B"/>
    <w:rsid w:val="009360DB"/>
    <w:rsid w:val="00977F82"/>
    <w:rsid w:val="00A20C99"/>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863BD"/>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3730B"/>
    <w:rPr>
      <w:color w:val="808080"/>
      <w:bdr w:space="0" w:sz="0" w:color="auto" w:val="none"/>
      <w:shd w:fill="auto" w:color="auto" w:val="clear"/>
    </w:rPr>
  </w:style>
  <w:style w:customStyle="true" w:styleId="eSPISCCParagraphDefaultFont" w:type="character">
    <w:name w:val="eSPIS_CC_Paragraph Default Font"/>
    <w:basedOn w:val="Zadanifontodlomka"/>
    <w:rsid w:val="0053730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3730B"/>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3730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730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3730B"/>
    <w:rPr>
      <w:color w:val="808080"/>
      <w:bdr w:color="auto" w:space="0" w:sz="0" w:val="none"/>
      <w:shd w:color="auto" w:fill="auto" w:val="clear"/>
    </w:rPr>
  </w:style>
  <w:style w:customStyle="1" w:styleId="eSPISCCParagraphDefaultFont" w:type="character">
    <w:name w:val="eSPIS_CC_Paragraph Default Font"/>
    <w:basedOn w:val="Zadanifontodlomka"/>
    <w:rsid w:val="0053730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3730B"/>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3730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730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896501819">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St-809/2017</izvorni_sadrzaj>
    <derivirana_varijabla naziv="DomainObject.Predmet.OznakaBroj_1">St-809/2017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LABOR društvo s ograničenom odgovornošću za građenje i trgovinu zastupanog po punomoćniku Ana Perković Žaja</izvorni_sadrzaj>
    <derivirana_varijabla naziv="DomainObject.Predmet.ProtustrankaFormated_1">  LABOR društvo s ograničenom odgovornošću za građenje i trgovinu zastupanog po punomoćniku Ana Perković Žaja</derivirana_varijabla>
  </DomainObject.Predmet.ProtustrankaFormated>
  <DomainObject.Predmet.ProtustrankaFormatedOIB>
    <izvorni_sadrzaj>  LABOR društvo s ograničenom odgovornošću za građenje i trgovinu, OIB 06681400687 zastupanog po punomoćniku Ana Perković Žaja</izvorni_sadrzaj>
    <derivirana_varijabla naziv="DomainObject.Predmet.ProtustrankaFormatedOIB_1">  LABOR društvo s ograničenom odgovornošću za građenje i trgovinu, OIB 06681400687 zastupanog po punomoćniku Ana Perković Žaja</derivirana_varijabla>
  </DomainObject.Predmet.ProtustrankaFormatedOIB>
  <DomainObject.Predmet.ProtustrankaFormatedWithAdress>
    <izvorni_sadrzaj> LABOR društvo s ograničenom odgovornošću za građenje i trgovinu, Donji Proložac, 21260 Donji Proložac zastupanog po punomoćniku Ana Perković Žaja</izvorni_sadrzaj>
    <derivirana_varijabla naziv="DomainObject.Predmet.ProtustrankaFormatedWithAdress_1"> LABOR društvo s ograničenom odgovornošću za građenje i trgovinu, Donji Proložac, 21260 Donji Proložac zastupanog po punomoćniku Ana Perković Žaja</derivirana_varijabla>
  </DomainObject.Predmet.ProtustrankaFormatedWithAdress>
  <DomainObject.Predmet.ProtustrankaFormatedWithAdressOIB>
    <izvorni_sadrzaj> LABOR društvo s ograničenom odgovornošću za građenje i trgovinu, OIB 06681400687, Donji Proložac, 21260 Donji Proložac zastupanog po punomoćniku Ana Perković Žaja</izvorni_sadrzaj>
    <derivirana_varijabla naziv="DomainObject.Predmet.ProtustrankaFormatedWithAdressOIB_1"> LABOR društvo s ograničenom odgovornošću za građenje i trgovinu, OIB 06681400687, Donji Proložac, 21260 Donji Proložac zastupanog po punomoćniku Ana Perković Žaja</derivirana_varijabla>
  </DomainObject.Predmet.ProtustrankaFormatedWithAdressOIB>
  <DomainObject.Predmet.ProtustrankaWithAdress>
    <izvorni_sadrzaj>LABOR društvo s ograničenom odgovornošću za građenje i trgovinu Donji Proložac, 21260 Donji Proložac</izvorni_sadrzaj>
    <derivirana_varijabla naziv="DomainObject.Predmet.ProtustrankaWithAdress_1">LABOR društvo s ograničenom odgovornošću za građenje i trgovinu Donji Proložac, 21260 Donji Proložac</derivirana_varijabla>
  </DomainObject.Predmet.ProtustrankaWithAdress>
  <DomainObject.Predmet.ProtustrankaWithAdressOIB>
    <izvorni_sadrzaj>LABOR društvo s ograničenom odgovornošću za građenje i trgovinu, OIB 06681400687, Donji Proložac, 21260 Donji Proložac</izvorni_sadrzaj>
    <derivirana_varijabla naziv="DomainObject.Predmet.ProtustrankaWithAdressOIB_1">LABOR društvo s ograničenom odgovornošću za građenje i trgovinu, OIB 06681400687, Donji Proložac, 21260 Donji Proložac</derivirana_varijabla>
  </DomainObject.Predmet.ProtustrankaWithAdressOIB>
  <DomainObject.Predmet.ProtustrankaNazivFormated>
    <izvorni_sadrzaj>LABOR društvo s ograničenom odgovornošću za građenje i trgovinu</izvorni_sadrzaj>
    <derivirana_varijabla naziv="DomainObject.Predmet.ProtustrankaNazivFormated_1">LABOR društvo s ograničenom odgovornošću za građenje i trgovinu</derivirana_varijabla>
  </DomainObject.Predmet.ProtustrankaNazivFormated>
  <DomainObject.Predmet.ProtustrankaNazivFormatedOIB>
    <izvorni_sadrzaj>LABOR društvo s ograničenom odgovornošću za građenje i trgovinu, OIB 06681400687</izvorni_sadrzaj>
    <derivirana_varijabla naziv="DomainObject.Predmet.ProtustrankaNazivFormatedOIB_1">LABOR društvo s ograničenom odgovornošću za građenje i trgovinu, OIB 06681400687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2522981.00</izvorni_sadrzaj>
    <derivirana_varijabla naziv="DomainObject.Predmet.TrenutnaVrijednost_1">2522981.00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LABOR društvo s ograničenom odgovornošću za građenje i trgovinu zastupanog po punomoćniku Ana Perković Žaja</item>
    </izvorni_sadrzaj>
    <derivirana_varijabla naziv="DomainObject.Predmet.ProtuStrankaListFormated_1">
      <item>LABOR društvo s ograničenom odgovornošću za građenje i trgovinu zastupanog po punomoćniku Ana Perković Žaja</item>
    </derivirana_varijabla>
  </DomainObject.Predmet.ProtuStrankaListFormated>
  <DomainObject.Predmet.ProtuStrankaListFormatedOIB>
    <izvorni_sadrzaj>
      <item>LABOR društvo s ograničenom odgovornošću za građenje i trgovinu, OIB 06681400687 zastupanog po punomoćniku Ana Perković Žaja</item>
    </izvorni_sadrzaj>
    <derivirana_varijabla naziv="DomainObject.Predmet.ProtuStrankaListFormatedOIB_1">
      <item>LABOR društvo s ograničenom odgovornošću za građenje i trgovinu, OIB 06681400687 zastupanog po punomoćniku Ana Perković Žaja</item>
    </derivirana_varijabla>
  </DomainObject.Predmet.ProtuStrankaListFormatedOIB>
  <DomainObject.Predmet.ProtuStrankaListFormatedWithAdress>
    <izvorni_sadrzaj>
      <item>LABOR društvo s ograničenom odgovornošću za građenje i trgovinu, Donji Proložac, 21260 Donji Proložac zastupanog po punomoćniku Ana Perković Žaja</item>
    </izvorni_sadrzaj>
    <derivirana_varijabla naziv="DomainObject.Predmet.ProtuStrankaListFormatedWithAdress_1">
      <item>LABOR društvo s ograničenom odgovornošću za građenje i trgovinu, Donji Proložac, 21260 Donji Proložac zastupanog po punomoćniku Ana Perković Žaja</item>
    </derivirana_varijabla>
  </DomainObject.Predmet.ProtuStrankaListFormatedWithAdress>
  <DomainObject.Predmet.ProtuStrankaListFormatedWithAdressOIB>
    <izvorni_sadrzaj>
      <item>LABOR društvo s ograničenom odgovornošću za građenje i trgovinu, OIB 06681400687, Donji Proložac, 21260 Donji Proložac zastupanog po punomoćniku Ana Perković Žaja</item>
    </izvorni_sadrzaj>
    <derivirana_varijabla naziv="DomainObject.Predmet.ProtuStrankaListFormatedWithAdressOIB_1">
      <item>LABOR društvo s ograničenom odgovornošću za građenje i trgovinu, OIB 06681400687, Donji Proložac, 21260 Donji Proložac zastupanog po punomoćniku Ana Perković Žaja</item>
    </derivirana_varijabla>
  </DomainObject.Predmet.ProtuStrankaListFormatedWithAdressOIB>
  <DomainObject.Predmet.ProtuStrankaListNazivFormated>
    <izvorni_sadrzaj>
      <item>LABOR društvo s ograničenom odgovornošću za građenje i trgovinu</item>
    </izvorni_sadrzaj>
    <derivirana_varijabla naziv="DomainObject.Predmet.ProtuStrankaListNazivFormated_1">
      <item>LABOR društvo s ograničenom odgovornošću za građenje i trgovinu</item>
    </derivirana_varijabla>
  </DomainObject.Predmet.ProtuStrankaListNazivFormated>
  <DomainObject.Predmet.ProtuStrankaListNazivFormatedOIB>
    <izvorni_sadrzaj>
      <item>LABOR društvo s ograničenom odgovornošću za građenje i trgovinu, OIB 06681400687</item>
    </izvorni_sadrzaj>
    <derivirana_varijabla naziv="DomainObject.Predmet.ProtuStrankaListNazivFormatedOIB_1">
      <item>LABOR društvo s ograničenom odgovornošću za građenje i trgovinu, OIB 06681400687</item>
    </derivirana_varijabla>
  </DomainObject.Predmet.ProtuStrankaListNazivFormatedOIB>
  <DomainObject.Predmet.OstaliListFormated>
    <izvorni_sadrzaj>
      <item>ŽUPANIJSKO DRŽAVNO ODVJETNIŠTVO U SPLITU punomoćnik sudionika u postupku RH, Ministarstvo financija</item>
      <item>Ante Petričević</item>
      <item>Ana Perković Žaja punomoćnik sudionika u postupku LABOR društvo s ograničenom odgovornošću za građenje i trgovinu</item>
    </izvorni_sadrzaj>
    <derivirana_varijabla naziv="DomainObject.Predmet.OstaliListFormated_1">
      <item>ŽUPANIJSKO DRŽAVNO ODVJETNIŠTVO U SPLITU punomoćnik sudionika u postupku RH, Ministarstvo financija</item>
      <item>Ante Petričević</item>
      <item>Ana Perković Žaja punomoćnik sudionika u postupku LABOR društvo s ograničenom odgovornošću za građenje i trgovinu</item>
    </derivirana_varijabla>
  </DomainObject.Predmet.OstaliListFormated>
  <DomainObject.Predmet.OstaliListFormatedOIB>
    <izvorni_sadrzaj>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izvorni_sadrzaj>
    <derivirana_varijabla naziv="DomainObject.Predmet.OstaliListFormatedOIB_1">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derivirana_varijabla>
  </DomainObject.Predmet.OstaliListFormatedOIB>
  <DomainObject.Predmet.OstaliListFormatedWithAdress>
    <izvorni_sadrzaj>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_1">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
  <DomainObject.Predmet.OstaliListFormatedWithAdressOIB>
    <izvorni_sadrzaj>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OIB_1">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OIB>
  <DomainObject.Predmet.OstaliListNazivFormated>
    <izvorni_sadrzaj>
      <item>ŽUPANIJSKO DRŽAVNO ODVJETNIŠTVO U SPLITU</item>
      <item>Ante Petričević</item>
      <item>Ana Perković Žaja</item>
    </izvorni_sadrzaj>
    <derivirana_varijabla naziv="DomainObject.Predmet.OstaliListNazivFormated_1">
      <item>ŽUPANIJSKO DRŽAVNO ODVJETNIŠTVO U SPLITU</item>
      <item>Ante Petričević</item>
      <item>Ana Perković Žaja</item>
    </derivirana_varijabla>
  </DomainObject.Predmet.OstaliListNazivFormated>
  <DomainObject.Predmet.OstaliListNazivFormatedOIB>
    <izvorni_sadrzaj>
      <item>ŽUPANIJSKO DRŽAVNO ODVJETNIŠTVO U SPLITU</item>
      <item>Ante Petričević, OIB 79325232705</item>
      <item>Ana Perković Žaja</item>
    </izvorni_sadrzaj>
    <derivirana_varijabla naziv="DomainObject.Predmet.OstaliListNazivFormatedOIB_1">
      <item>ŽUPANIJSKO DRŽAVNO ODVJETNIŠTVO U SPLITU</item>
      <item>Ante Petričević, OIB 79325232705</item>
      <item>Ana Perković 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LABOR društvo s ograničenom odgovornošću za građenje i trgovinu</izvorni_sadrzaj>
    <derivirana_varijabla naziv="DomainObject.Predmet.ProtustrankaIDrugi_1">LABOR društvo s ograničenom odgovornošću za građenje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LABOR društvo s ograničenom odgovornošću za građenje i trgovinu, OIB 06681400687, Donji Proložac, 21260 Donji Proložac</izvorni_sadrzaj>
    <derivirana_varijabla naziv="DomainObject.Predmet.ProtustrankaIDrugiAdressOIB_1">LABOR društvo s ograničenom odgovornošću za građenje i trgovinu, OIB 06681400687, Donji Proložac,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LABOR društvo s ograničenom odgovornošću za građenje i trgovinu</item>
      <item>FINANCIJSKA AGENCIJA, RC SPLIT</item>
      <item>RH, Ministarstvo financija</item>
      <item>ŽUPANIJSKO DRŽAVNO ODVJETNIŠTVO U SPLITU</item>
      <item>Ante Petričević</item>
      <item>Ana Perković Žaja</item>
    </izvorni_sadrzaj>
    <derivirana_varijabla naziv="DomainObject.Predmet.SudioniciListNaziv_1">
      <item>LABOR društvo s ograničenom odgovornošću za građenje i trgovinu</item>
      <item>FINANCIJSKA AGENCIJA, RC SPLIT</item>
      <item>RH, Ministarstvo financija</item>
      <item>ŽUPANIJSKO DRŽAVNO ODVJETNIŠTVO U SPLITU</item>
      <item>Ante Petričević</item>
      <item>Ana Perković Žaja</item>
    </derivirana_varijabla>
  </DomainObject.Predmet.SudioniciListNaziv>
  <DomainObject.Predmet.SudioniciListAdressOIB>
    <izvorni_sadrzaj>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izvorni_sadrzaj>
    <derivirana_varijabla naziv="DomainObject.Predmet.SudioniciListAdressOIB_1">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06681400687</item>
      <item>, OIB 85821130368</item>
      <item>, OIB 18683136487</item>
      <item>, OIB null</item>
      <item>, OIB 79325232705</item>
      <item>, OIB null</item>
    </izvorni_sadrzaj>
    <derivirana_varijabla naziv="DomainObject.Predmet.SudioniciListNazivOIB_1">
      <item>, OIB 06681400687</item>
      <item>, OIB 85821130368</item>
      <item>, OIB 18683136487</item>
      <item>, OIB null</item>
      <item>, OIB 79325232705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St-809/2017-31</izvorni_sadrzaj>
    <derivirana_varijabla naziv="DomainObject.PredzadnjaOdlukaIzPredmeta.Oznaka_1">St-809/2017-31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C70248-593B-49B9-A179-2B9BB5DC6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1485</properties:Words>
  <properties:Characters>8495</properties:Characters>
  <properties:Lines>144</properties:Lines>
  <properties:Paragraphs>36</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2019-01-16T08:57:00Z</cp:lastPrinted>
  <dcterms:modified xmlns:xsi="http://www.w3.org/2001/XMLSchema-instance" xsi:type="dcterms:W3CDTF">2019-01-16T08:57:00Z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(St-809-2017 rješenje otvaranje i zaključenje.docx)</vt:lpwstr>
  </prop:property>
  <prop:property name="CC_coloring" pid="4" fmtid="{D5CDD505-2E9C-101B-9397-08002B2CF9AE}">
    <vt:bool>false</vt:bool>
  </prop:property>
  <prop:property name="BrojStranica" pid="5" fmtid="{D5CDD505-2E9C-101B-9397-08002B2CF9AE}">
    <vt:i4>4</vt:i4>
  </prop:property>
</prop:Properties>
</file>