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9dbd1" w14:paraId="2e9dbd1" w:rsidRDefault="004B0DC2" w:rsidP="004B0DC2" w:rsidR="004B0DC2" w:rsidRPr="004D2800">
      <w:pPr>
        <w15:collapsed w:val="false"/>
      </w:pPr>
      <w:bookmarkStart w:name="_GoBack" w:id="0"/>
      <w:bookmarkEnd w:id="0"/>
      <w:r w:rsidRPr="004D2800">
        <w:t xml:space="preserve">      REPUBLIKA HRVATSKA</w:t>
      </w:r>
    </w:p>
    <w:p w:rsidRDefault="004B0DC2" w:rsidP="004B0DC2" w:rsidR="004B0DC2" w:rsidRPr="004D2800">
      <w:r w:rsidRPr="004D2800">
        <w:t xml:space="preserve">TRGOVAČKI SUD U VARAŽDINU                      </w:t>
      </w:r>
      <w:r w:rsidR="00143105" w:rsidRPr="004D2800">
        <w:t xml:space="preserve">   </w:t>
      </w:r>
      <w:r w:rsidR="00176F92" w:rsidRPr="004D2800">
        <w:t xml:space="preserve">           </w:t>
      </w:r>
      <w:r w:rsidR="00176F92" w:rsidRPr="004D2800">
        <w:tab/>
      </w:r>
      <w:r w:rsidR="00E31307" w:rsidRPr="004D2800">
        <w:t xml:space="preserve">         </w:t>
      </w:r>
    </w:p>
    <w:p w:rsidRDefault="00DB629D" w:rsidP="004B0DC2" w:rsidR="00DB629D"/>
    <w:p w:rsidRDefault="004D2800" w:rsidP="004B0DC2" w:rsidR="004D2800" w:rsidRPr="004D2800"/>
    <w:p w:rsidRDefault="004B0DC2" w:rsidP="004B0DC2" w:rsidR="004B0DC2" w:rsidRPr="004D2800">
      <w:pPr>
        <w:jc w:val="center"/>
      </w:pPr>
      <w:r w:rsidRPr="004D2800">
        <w:t>Z A P I S N I K</w:t>
      </w:r>
    </w:p>
    <w:p w:rsidRDefault="00E961D9" w:rsidP="00865EDD" w:rsidR="00147537" w:rsidRPr="004D2800">
      <w:pPr>
        <w:jc w:val="center"/>
      </w:pPr>
      <w:r w:rsidRPr="004D2800">
        <w:t xml:space="preserve">o održanoj javnoj dražbi </w:t>
      </w:r>
      <w:r w:rsidR="00876FAB" w:rsidRPr="004D2800">
        <w:t>kod Trgovačkog suda u Varaždinu</w:t>
      </w:r>
    </w:p>
    <w:p w:rsidRDefault="00946ECD" w:rsidP="00F937F5" w:rsidR="00F937F5" w:rsidRPr="004D2800">
      <w:pPr>
        <w:jc w:val="center"/>
      </w:pPr>
      <w:r w:rsidRPr="004D2800">
        <w:t xml:space="preserve">nad dužnikom </w:t>
      </w:r>
      <w:r w:rsidR="00F937F5" w:rsidRPr="004D2800">
        <w:t>SIPKO d.o.o. za strojarski inženjering, projektiranje i konzal</w:t>
      </w:r>
      <w:r w:rsidR="009909B9" w:rsidRPr="004D2800">
        <w:t>ting u stečaju</w:t>
      </w:r>
    </w:p>
    <w:p w:rsidRDefault="00F937F5" w:rsidP="00F937F5" w:rsidR="00F937F5" w:rsidRPr="004D2800">
      <w:pPr>
        <w:jc w:val="center"/>
      </w:pPr>
      <w:r w:rsidRPr="004D2800">
        <w:t>Bana Josipa Jelačića 73, Čakovec, OIB: 52143596678</w:t>
      </w:r>
    </w:p>
    <w:p w:rsidRDefault="00037C8D" w:rsidP="00F937F5" w:rsidR="00946ECD" w:rsidRPr="004D2800">
      <w:pPr>
        <w:jc w:val="center"/>
        <w:rPr>
          <w:lang w:val="pt-BR"/>
        </w:rPr>
      </w:pPr>
      <w:r>
        <w:t>7. siječnja 2016</w:t>
      </w:r>
      <w:r w:rsidR="003B7527" w:rsidRPr="004D2800">
        <w:t>.</w:t>
      </w:r>
    </w:p>
    <w:p w:rsidRDefault="0048343E" w:rsidP="008118D8" w:rsidR="0048343E" w:rsidRPr="004D2800"/>
    <w:p w:rsidRDefault="0059343F" w:rsidP="008118D8" w:rsidR="0059343F"/>
    <w:p w:rsidRDefault="004D2800" w:rsidP="008118D8" w:rsidR="004D2800" w:rsidRPr="004D2800"/>
    <w:p w:rsidRDefault="004B0DC2" w:rsidP="004B0DC2" w:rsidR="004B0DC2" w:rsidRPr="004D2800">
      <w:pPr>
        <w:jc w:val="both"/>
      </w:pPr>
      <w:r w:rsidRPr="004D2800">
        <w:t>NAZOČNI OD STRANE SUDA:</w:t>
      </w:r>
    </w:p>
    <w:p w:rsidRDefault="004B0DC2" w:rsidP="004B0DC2" w:rsidR="004B0DC2" w:rsidRPr="004D2800">
      <w:pPr>
        <w:jc w:val="both"/>
      </w:pPr>
      <w:r w:rsidRPr="004D2800">
        <w:t xml:space="preserve">STEČAJNI SUDAC: </w:t>
      </w:r>
      <w:r w:rsidR="005820DB" w:rsidRPr="004D2800">
        <w:t>Ksenija Flack-Makitan</w:t>
      </w:r>
    </w:p>
    <w:p w:rsidRDefault="004B0DC2" w:rsidP="004B0DC2" w:rsidR="004B0DC2" w:rsidRPr="004D2800">
      <w:pPr>
        <w:jc w:val="both"/>
      </w:pPr>
      <w:r w:rsidRPr="004D2800">
        <w:t xml:space="preserve">ZAPISNIČAR: </w:t>
      </w:r>
      <w:r w:rsidR="005B3C45" w:rsidRPr="004D2800">
        <w:t>Lea Rogina</w:t>
      </w:r>
    </w:p>
    <w:p w:rsidRDefault="00143105" w:rsidP="004B0DC2" w:rsidR="00143105" w:rsidRPr="004D2800">
      <w:pPr>
        <w:jc w:val="both"/>
      </w:pPr>
    </w:p>
    <w:p w:rsidRDefault="004B0DC2" w:rsidP="004B0DC2" w:rsidR="004B0DC2">
      <w:pPr>
        <w:jc w:val="both"/>
      </w:pPr>
      <w:r w:rsidRPr="004D2800">
        <w:t xml:space="preserve">Početak u </w:t>
      </w:r>
      <w:r w:rsidR="00037C8D">
        <w:t xml:space="preserve">08,40 </w:t>
      </w:r>
      <w:r w:rsidR="0058108C" w:rsidRPr="004D2800">
        <w:t>sati.</w:t>
      </w:r>
    </w:p>
    <w:p w:rsidRDefault="00946ECD" w:rsidP="00946ECD" w:rsidR="00946ECD"/>
    <w:p w:rsidRDefault="004D2800" w:rsidP="00946ECD" w:rsidR="004D2800" w:rsidRPr="004D2800"/>
    <w:p w:rsidRDefault="00946ECD" w:rsidP="00946ECD" w:rsidR="00DB629D">
      <w:r w:rsidRPr="004D2800">
        <w:t>PRISUTNI:</w:t>
      </w:r>
    </w:p>
    <w:p w:rsidRDefault="004D2800" w:rsidP="00946ECD" w:rsidR="004D2800" w:rsidRPr="004D2800"/>
    <w:p w:rsidRDefault="00DB629D" w:rsidP="00876FAB" w:rsidR="00DB629D" w:rsidRPr="004D2800">
      <w:pPr>
        <w:jc w:val="both"/>
      </w:pPr>
      <w:r w:rsidRPr="004D2800">
        <w:t>-stečajna upraviteljica Slavica Orehovec</w:t>
      </w:r>
    </w:p>
    <w:p w:rsidRDefault="004313E2" w:rsidP="00876FAB" w:rsidR="003D3B0D" w:rsidRPr="004D2800">
      <w:pPr>
        <w:jc w:val="both"/>
      </w:pPr>
      <w:r w:rsidRPr="004D2800">
        <w:t>-za vjerovn</w:t>
      </w:r>
      <w:r w:rsidR="00D039E4" w:rsidRPr="004D2800">
        <w:t>ika Republiku Hrvatsku, zamjenica</w:t>
      </w:r>
      <w:r w:rsidRPr="004D2800">
        <w:t xml:space="preserve"> Županijskog državnog odvjetnika u Varaždinu, Građansko-upravni odjel, </w:t>
      </w:r>
      <w:r w:rsidR="007939DA" w:rsidRPr="004D2800">
        <w:t>Tanja Purić-Stamenković</w:t>
      </w:r>
    </w:p>
    <w:p w:rsidRDefault="00EF3874" w:rsidP="0026297D" w:rsidR="00E961D9">
      <w:pPr>
        <w:jc w:val="both"/>
      </w:pPr>
      <w:r w:rsidRPr="004D2800">
        <w:tab/>
      </w:r>
    </w:p>
    <w:p w:rsidRDefault="004D2800" w:rsidP="0026297D" w:rsidR="004D2800">
      <w:pPr>
        <w:jc w:val="both"/>
      </w:pPr>
    </w:p>
    <w:p w:rsidRDefault="007D3EBE" w:rsidP="0026297D" w:rsidR="007D3EBE">
      <w:pPr>
        <w:jc w:val="both"/>
      </w:pPr>
    </w:p>
    <w:p w:rsidRDefault="007D3EBE" w:rsidP="0026297D" w:rsidR="007D3EBE" w:rsidRPr="004D2800">
      <w:pPr>
        <w:jc w:val="both"/>
      </w:pPr>
      <w:r>
        <w:tab/>
        <w:t>Utvrđuje se da za današnju javnu dražbu nema uplaćenih jamčevina.</w:t>
      </w:r>
    </w:p>
    <w:p w:rsidRDefault="004313E2" w:rsidP="0026297D" w:rsidR="004313E2" w:rsidRPr="004D2800">
      <w:pPr>
        <w:jc w:val="both"/>
      </w:pPr>
    </w:p>
    <w:p w:rsidRDefault="0066173B" w:rsidP="0066173B" w:rsidR="00D039E4">
      <w:pPr>
        <w:ind w:firstLine="708"/>
        <w:jc w:val="both"/>
      </w:pPr>
      <w:r w:rsidRPr="004D2800">
        <w:t>Stečajna upraviteljica predaje u spis dokaze o javnim objava</w:t>
      </w:r>
      <w:r w:rsidR="007D3EBE">
        <w:t>ma prodaje predmetne nekretnine i predlaže smanjenje cijene za 10 %, na iznos od 166.485,82 kn.</w:t>
      </w:r>
    </w:p>
    <w:p w:rsidRDefault="007D3EBE" w:rsidP="0066173B" w:rsidR="007D3EBE" w:rsidRPr="004D2800">
      <w:pPr>
        <w:ind w:firstLine="708"/>
        <w:jc w:val="both"/>
      </w:pPr>
    </w:p>
    <w:p w:rsidRDefault="004D2800" w:rsidP="0066173B" w:rsidR="004D2800" w:rsidRPr="004D2800"/>
    <w:p w:rsidRDefault="0066173B" w:rsidP="007D3EBE" w:rsidR="0066173B" w:rsidRPr="004D2800">
      <w:pPr>
        <w:ind w:firstLine="708"/>
        <w:jc w:val="both"/>
      </w:pPr>
      <w:r w:rsidRPr="004D2800">
        <w:t>Stečajni sudac nakon toga donosi sljedeći</w:t>
      </w:r>
    </w:p>
    <w:p w:rsidRDefault="002260FF" w:rsidP="0026297D" w:rsidR="002260FF" w:rsidRPr="004D2800">
      <w:pPr>
        <w:jc w:val="both"/>
      </w:pPr>
    </w:p>
    <w:p w:rsidRDefault="004313E2" w:rsidP="0026297D" w:rsidR="004313E2" w:rsidRPr="004D2800">
      <w:pPr>
        <w:jc w:val="both"/>
      </w:pPr>
    </w:p>
    <w:p w:rsidRDefault="004313E2" w:rsidP="004D2800" w:rsidR="00E961D9">
      <w:pPr>
        <w:jc w:val="center"/>
      </w:pPr>
      <w:r w:rsidRPr="004D2800">
        <w:t>ZAKLJUČAK</w:t>
      </w:r>
    </w:p>
    <w:p w:rsidRDefault="004D2800" w:rsidP="004D2800" w:rsidR="004D2800" w:rsidRPr="004D2800">
      <w:pPr>
        <w:jc w:val="center"/>
      </w:pPr>
    </w:p>
    <w:p w:rsidRDefault="00E961D9" w:rsidP="0026297D" w:rsidR="00E961D9" w:rsidRPr="004D2800">
      <w:pPr>
        <w:jc w:val="both"/>
      </w:pPr>
    </w:p>
    <w:p w:rsidRDefault="00E961D9" w:rsidP="00E961D9" w:rsidR="00E961D9" w:rsidRPr="004D2800">
      <w:pPr>
        <w:pStyle w:val="Odlomakpopisa"/>
        <w:numPr>
          <w:ilvl w:val="0"/>
          <w:numId w:val="30"/>
        </w:numPr>
        <w:spacing w:lineRule="auto" w:line="240"/>
        <w:jc w:val="both"/>
        <w:rPr>
          <w:rFonts w:hAnsi="Times New Roman" w:ascii="Times New Roman"/>
          <w:sz w:val="24"/>
          <w:szCs w:val="24"/>
        </w:rPr>
      </w:pPr>
      <w:r w:rsidRPr="004D2800">
        <w:rPr>
          <w:rFonts w:hAnsi="Times New Roman" w:ascii="Times New Roman"/>
          <w:sz w:val="24"/>
          <w:szCs w:val="24"/>
        </w:rPr>
        <w:t>Određuje se  usmena javna dražba za prodaju nekretnina  stečajnog dužnika SIPKO d.o.o. za strojarski inženjering, projektiranja i konzalting u stečaju, Bana Josipa Jelačića 73, Čakovec, OIB: 52143596678,  i to:</w:t>
      </w:r>
    </w:p>
    <w:p w:rsidRDefault="00E961D9" w:rsidP="00E961D9" w:rsidR="00E961D9" w:rsidRPr="004D2800">
      <w:pPr>
        <w:jc w:val="both"/>
      </w:pPr>
      <w:r w:rsidRPr="004D2800">
        <w:t xml:space="preserve">-čkbr.355/B/5/2/1/2 oranica Hrebavec sa 1996 m2, upisano u z.k.ul.2528, k.o. Šenkovec kod Općinskog suda u Čakovcu, Zemljišno-knjižni odjel, u vlasništvu stečajnog dužnika u 1/1 dijela po cijeni od </w:t>
      </w:r>
      <w:r w:rsidR="007D3EBE">
        <w:t>166.485,82</w:t>
      </w:r>
      <w:r w:rsidRPr="004D2800">
        <w:t xml:space="preserve"> kn.</w:t>
      </w:r>
    </w:p>
    <w:p w:rsidRDefault="00E961D9" w:rsidP="00E961D9" w:rsidR="00E961D9" w:rsidRPr="004D2800">
      <w:pPr>
        <w:jc w:val="both"/>
      </w:pPr>
    </w:p>
    <w:p w:rsidRDefault="00E961D9" w:rsidP="004D2800" w:rsidR="004D2800" w:rsidRPr="004D2800">
      <w:pPr>
        <w:pStyle w:val="Odlomakpopisa"/>
        <w:numPr>
          <w:ilvl w:val="0"/>
          <w:numId w:val="30"/>
        </w:numPr>
        <w:spacing w:lineRule="auto" w:line="240" w:after="0"/>
        <w:jc w:val="both"/>
        <w:rPr>
          <w:rFonts w:hAnsi="Times New Roman" w:ascii="Times New Roman"/>
          <w:b/>
          <w:sz w:val="24"/>
          <w:szCs w:val="24"/>
        </w:rPr>
      </w:pPr>
      <w:r w:rsidRPr="004D2800">
        <w:rPr>
          <w:rFonts w:hAnsi="Times New Roman" w:ascii="Times New Roman"/>
          <w:sz w:val="24"/>
          <w:szCs w:val="24"/>
        </w:rPr>
        <w:t xml:space="preserve">Ročište za prodaju nekretnine održati će se na Trgovačkom sudu u Varaždinu, soba broj 232/II, </w:t>
      </w:r>
      <w:r w:rsidR="007D3EBE">
        <w:rPr>
          <w:rFonts w:hAnsi="Times New Roman" w:ascii="Times New Roman"/>
          <w:b/>
          <w:sz w:val="24"/>
          <w:szCs w:val="24"/>
        </w:rPr>
        <w:t>1. veljače 2016</w:t>
      </w:r>
      <w:r w:rsidR="004313E2" w:rsidRPr="004D2800">
        <w:rPr>
          <w:rFonts w:hAnsi="Times New Roman" w:ascii="Times New Roman"/>
          <w:b/>
          <w:sz w:val="24"/>
          <w:szCs w:val="24"/>
        </w:rPr>
        <w:t xml:space="preserve">. u </w:t>
      </w:r>
      <w:r w:rsidR="007D3EBE">
        <w:rPr>
          <w:rFonts w:hAnsi="Times New Roman" w:ascii="Times New Roman"/>
          <w:b/>
          <w:sz w:val="24"/>
          <w:szCs w:val="24"/>
        </w:rPr>
        <w:t>09,3</w:t>
      </w:r>
      <w:r w:rsidR="0066173B" w:rsidRPr="004D2800">
        <w:rPr>
          <w:rFonts w:hAnsi="Times New Roman" w:ascii="Times New Roman"/>
          <w:b/>
          <w:sz w:val="24"/>
          <w:szCs w:val="24"/>
        </w:rPr>
        <w:t xml:space="preserve">0 </w:t>
      </w:r>
      <w:r w:rsidRPr="004D2800">
        <w:rPr>
          <w:rFonts w:hAnsi="Times New Roman" w:ascii="Times New Roman"/>
          <w:b/>
          <w:sz w:val="24"/>
          <w:szCs w:val="24"/>
        </w:rPr>
        <w:t>sati.</w:t>
      </w:r>
    </w:p>
    <w:p w:rsidRDefault="00E961D9" w:rsidP="00E961D9" w:rsidR="00E961D9" w:rsidRPr="004D2800">
      <w:pPr>
        <w:pStyle w:val="Odlomakpopisa"/>
        <w:spacing w:lineRule="auto" w:line="240" w:after="0"/>
        <w:jc w:val="both"/>
        <w:rPr>
          <w:rFonts w:hAnsi="Times New Roman" w:ascii="Times New Roman"/>
          <w:sz w:val="24"/>
          <w:szCs w:val="24"/>
        </w:rPr>
      </w:pPr>
    </w:p>
    <w:p w:rsidRDefault="00E961D9" w:rsidP="00E961D9" w:rsidR="00E961D9" w:rsidRPr="004D2800">
      <w:pPr>
        <w:pStyle w:val="Odlomakpopisa"/>
        <w:numPr>
          <w:ilvl w:val="0"/>
          <w:numId w:val="30"/>
        </w:numPr>
        <w:spacing w:lineRule="auto" w:line="240" w:after="0"/>
        <w:jc w:val="both"/>
        <w:rPr>
          <w:rFonts w:hAnsi="Times New Roman" w:ascii="Times New Roman"/>
          <w:sz w:val="24"/>
          <w:szCs w:val="24"/>
        </w:rPr>
      </w:pPr>
      <w:r w:rsidRPr="004D2800">
        <w:rPr>
          <w:rFonts w:hAnsi="Times New Roman" w:ascii="Times New Roman"/>
          <w:sz w:val="24"/>
          <w:szCs w:val="24"/>
        </w:rPr>
        <w:t>Pravo sudjelovanja na dražbi imaju oni kupci koji su tri dana prije održavanja javne dražbe uplatili osiguranje u visini 10% vrijednosti nekretnine na žiro račun  Trgovačkog suda u Varaždinu broj: HR40 2390 0011 3000 0275 4, uz naznaku broja predmeta St-72/14.</w:t>
      </w:r>
    </w:p>
    <w:p w:rsidRDefault="00E961D9" w:rsidP="00E961D9" w:rsidR="00E961D9" w:rsidRPr="004D2800">
      <w:pPr>
        <w:jc w:val="both"/>
      </w:pPr>
    </w:p>
    <w:p w:rsidRDefault="00E961D9" w:rsidP="004313E2" w:rsidR="00E961D9" w:rsidRPr="004D2800">
      <w:pPr>
        <w:pStyle w:val="Odlomakpopisa"/>
        <w:numPr>
          <w:ilvl w:val="0"/>
          <w:numId w:val="30"/>
        </w:numPr>
        <w:spacing w:lineRule="auto" w:line="240" w:after="0"/>
        <w:jc w:val="both"/>
        <w:rPr>
          <w:rFonts w:hAnsi="Times New Roman" w:ascii="Times New Roman"/>
          <w:sz w:val="24"/>
          <w:szCs w:val="24"/>
        </w:rPr>
      </w:pPr>
      <w:r w:rsidRPr="004D2800">
        <w:rPr>
          <w:rFonts w:hAnsi="Times New Roman" w:ascii="Times New Roman"/>
          <w:sz w:val="24"/>
          <w:szCs w:val="24"/>
        </w:rPr>
        <w:lastRenderedPageBreak/>
        <w:t>Kupac je dužan kupovninu platiti u roku od 30 dana od dana pravomoćnosti rješenja o dosudi, s time da će se uplaćeno osiguranje uračunati u kupovninu. Ukoliko kupac ne uplati u ovome roku kupovninu, smatrat će se da je odustao od kupnje, čime gubi pravo na povrat jamčevine, a nekretnina će se dosuditi kupcima koji će ponuditi nižu cijenu prema veličini ponuđene cijene ako kupci koji su ponudili veću cijenu ne polože kupovninu u roku koji će im za to biti određen.</w:t>
      </w:r>
    </w:p>
    <w:p w:rsidRDefault="00E961D9" w:rsidP="00E961D9" w:rsidR="00E961D9" w:rsidRPr="004D2800">
      <w:pPr>
        <w:pStyle w:val="Odlomakpopisa"/>
        <w:spacing w:lineRule="auto" w:line="240"/>
        <w:jc w:val="both"/>
        <w:rPr>
          <w:rFonts w:hAnsi="Times New Roman" w:ascii="Times New Roman"/>
          <w:sz w:val="24"/>
          <w:szCs w:val="24"/>
        </w:rPr>
      </w:pPr>
    </w:p>
    <w:p w:rsidRDefault="00E961D9" w:rsidP="00E961D9" w:rsidR="00E961D9" w:rsidRPr="004D2800">
      <w:pPr>
        <w:pStyle w:val="Odlomakpopisa"/>
        <w:numPr>
          <w:ilvl w:val="0"/>
          <w:numId w:val="30"/>
        </w:numPr>
        <w:spacing w:lineRule="auto" w:line="240" w:after="0"/>
        <w:jc w:val="both"/>
        <w:rPr>
          <w:rFonts w:hAnsi="Times New Roman" w:ascii="Times New Roman"/>
          <w:sz w:val="24"/>
          <w:szCs w:val="24"/>
        </w:rPr>
      </w:pPr>
      <w:r w:rsidRPr="004D2800">
        <w:rPr>
          <w:rFonts w:hAnsi="Times New Roman" w:ascii="Times New Roman"/>
          <w:sz w:val="24"/>
          <w:szCs w:val="24"/>
        </w:rPr>
        <w:t>Nekretnina se prodaje po načelu „viđeno-kupljeno“, te se time isključuju svi prigovori glede nedostataka kupljene nekretnine.  Nekretnina nije slobodna od stvari. Obavijesti vezane uz prodaju predmetne nekretnine mogu se dobiti od stečajnog upravitelja Slavice Orehovec, radnim danom na telefonski broj 098776551 od 8,00-19,00 sati.</w:t>
      </w:r>
    </w:p>
    <w:p w:rsidRDefault="00E961D9" w:rsidP="00E961D9" w:rsidR="00E961D9" w:rsidRPr="004D2800">
      <w:pPr>
        <w:pStyle w:val="Odlomakpopisa"/>
        <w:spacing w:lineRule="auto" w:line="240" w:after="0"/>
        <w:jc w:val="both"/>
        <w:rPr>
          <w:rFonts w:hAnsi="Times New Roman" w:ascii="Times New Roman"/>
          <w:sz w:val="24"/>
          <w:szCs w:val="24"/>
        </w:rPr>
      </w:pPr>
    </w:p>
    <w:p w:rsidRDefault="00E961D9" w:rsidP="00E961D9" w:rsidR="00E961D9" w:rsidRPr="004D2800">
      <w:pPr>
        <w:pStyle w:val="Odlomakpopisa"/>
        <w:numPr>
          <w:ilvl w:val="0"/>
          <w:numId w:val="30"/>
        </w:numPr>
        <w:spacing w:lineRule="auto" w:line="240" w:after="0"/>
        <w:jc w:val="both"/>
        <w:rPr>
          <w:rFonts w:hAnsi="Times New Roman" w:ascii="Times New Roman"/>
          <w:sz w:val="24"/>
          <w:szCs w:val="24"/>
        </w:rPr>
      </w:pPr>
      <w:r w:rsidRPr="004D2800">
        <w:rPr>
          <w:rFonts w:hAnsi="Times New Roman" w:ascii="Times New Roman"/>
          <w:sz w:val="24"/>
          <w:szCs w:val="24"/>
        </w:rPr>
        <w:t>Zadužuje se stečajni upravitelj da sukladno ovom zaključku izradi tekst oglasa te isti objavi u javnom glasilu, na web stranicama Hrvatske gospodarske komore, kao i na web stranicama Visokog trgovačkog suda u Zagrebu. Također se zadužuje stečajni upravitelj da objavljeni tekst oglasa dostavi u sudski spis.</w:t>
      </w:r>
    </w:p>
    <w:p w:rsidRDefault="00E961D9" w:rsidP="00E961D9" w:rsidR="00E961D9" w:rsidRPr="004D2800"/>
    <w:p w:rsidRDefault="00E961D9" w:rsidP="0026297D" w:rsidR="00E961D9" w:rsidRPr="004D2800">
      <w:pPr>
        <w:jc w:val="both"/>
      </w:pPr>
    </w:p>
    <w:p w:rsidRDefault="004313E2" w:rsidP="0026297D" w:rsidR="0026297D" w:rsidRPr="004D2800">
      <w:pPr>
        <w:pStyle w:val="Odlomakpopisa"/>
        <w:ind w:firstLine="360" w:left="0"/>
        <w:jc w:val="both"/>
        <w:rPr>
          <w:rFonts w:eastAsia="Times New Roman" w:hAnsi="Times New Roman" w:ascii="Times New Roman"/>
          <w:sz w:val="24"/>
          <w:szCs w:val="24"/>
          <w:lang w:eastAsia="hr-HR"/>
        </w:rPr>
      </w:pPr>
      <w:r w:rsidRPr="004D2800">
        <w:rPr>
          <w:rFonts w:eastAsia="Times New Roman" w:hAnsi="Times New Roman" w:ascii="Times New Roman"/>
          <w:sz w:val="24"/>
          <w:szCs w:val="24"/>
          <w:lang w:eastAsia="hr-HR"/>
        </w:rPr>
        <w:t>Ovaj zapisnik objaviti će se na E-oglasnoj ploči suda.</w:t>
      </w:r>
    </w:p>
    <w:p w:rsidRDefault="004313E2" w:rsidP="00D61F3F" w:rsidR="004313E2" w:rsidRPr="004D2800">
      <w:pPr>
        <w:pStyle w:val="Odlomakpopisa"/>
        <w:ind w:left="0"/>
        <w:jc w:val="both"/>
        <w:rPr>
          <w:rFonts w:eastAsia="Times New Roman" w:hAnsi="Times New Roman" w:ascii="Times New Roman"/>
          <w:sz w:val="24"/>
          <w:szCs w:val="24"/>
          <w:lang w:eastAsia="hr-HR"/>
        </w:rPr>
      </w:pPr>
    </w:p>
    <w:p w:rsidRDefault="00D61F3F" w:rsidP="00D61F3F" w:rsidR="00D61F3F" w:rsidRPr="004D2800">
      <w:pPr>
        <w:jc w:val="both"/>
      </w:pPr>
    </w:p>
    <w:p w:rsidRDefault="00D61F3F" w:rsidP="00D61F3F" w:rsidR="00904548" w:rsidRPr="004D2800">
      <w:pPr>
        <w:jc w:val="center"/>
      </w:pPr>
      <w:r w:rsidRPr="004D2800">
        <w:t xml:space="preserve">Dovršeno u </w:t>
      </w:r>
      <w:r w:rsidR="007D3EBE">
        <w:t>08,50</w:t>
      </w:r>
      <w:r w:rsidR="00F135C8" w:rsidRPr="004D2800">
        <w:t xml:space="preserve"> </w:t>
      </w:r>
      <w:r w:rsidRPr="004D2800">
        <w:t>sati.</w:t>
      </w:r>
    </w:p>
    <w:sectPr w:rsidSect="004D2800" w:rsidR="00904548" w:rsidRPr="004D2800">
      <w:headerReference w:type="even" r:id="rId10"/>
      <w:headerReference w:type="default" r:id="rId11"/>
      <w:headerReference w:type="first" r:id="rId12"/>
      <w:pgSz w:h="16838" w:w="11906"/>
      <w:pgMar w:gutter="0" w:footer="709" w:header="709" w:left="1418" w:bottom="142"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2878" w:rsidR="00072878">
      <w:r>
        <w:separator/>
      </w:r>
    </w:p>
  </w:endnote>
  <w:endnote w:id="0" w:type="continuationSeparator">
    <w:p w:rsidRDefault="00072878" w:rsidR="000728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2878" w:rsidR="00072878">
      <w:r>
        <w:separator/>
      </w:r>
    </w:p>
  </w:footnote>
  <w:footnote w:id="0" w:type="continuationSeparator">
    <w:p w:rsidRDefault="00072878" w:rsidR="000728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6CA" w:rsidR="000A06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2E29" w:rsidR="00282E29">
    <w:pPr>
      <w:pStyle w:val="Zaglavlje"/>
      <w:jc w:val="center"/>
    </w:pPr>
    <w:r>
      <w:fldChar w:fldCharType="begin"/>
    </w:r>
    <w:r>
      <w:instrText>PAGE   \* MERGEFORMAT</w:instrText>
    </w:r>
    <w:r>
      <w:fldChar w:fldCharType="separate"/>
    </w:r>
    <w:r w:rsidR="006879DA">
      <w:rPr>
        <w:noProof/>
      </w:rPr>
      <w:t>2</w:t>
    </w:r>
    <w:r>
      <w:fldChar w:fldCharType="end"/>
    </w:r>
  </w:p>
  <w:p w:rsidRDefault="000A06CA" w:rsidR="000A06CA">
    <w:pPr>
      <w:pStyle w:val="Zaglavlje"/>
    </w:pPr>
  </w:p>
  <w:p w:rsidRDefault="000162B3" w:rsidP="00282E29" w:rsidR="00282E29">
    <w:pPr>
      <w:pStyle w:val="Zaglavlje"/>
    </w:pPr>
    <w:r>
      <w:tab/>
    </w:r>
    <w:r>
      <w:tab/>
      <w:t>Poslovni broj: 5 ST-72/14-50</w:t>
    </w:r>
  </w:p>
  <w:p w:rsidRDefault="00F135C8" w:rsidP="00282E29" w:rsidR="00F135C8">
    <w:pPr>
      <w:pStyle w:val="Zaglavlje"/>
    </w:pPr>
  </w:p>
  <w:p w:rsidRDefault="00282E29" w:rsidR="00282E2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2E29" w:rsidR="00282E29">
    <w:pPr>
      <w:pStyle w:val="Zaglavlje"/>
      <w:jc w:val="center"/>
    </w:pPr>
  </w:p>
  <w:p w:rsidRDefault="00F25791" w:rsidP="00282E29" w:rsidR="00282E29">
    <w:pPr>
      <w:pStyle w:val="Zaglavlje"/>
    </w:pPr>
    <w:r>
      <w:tab/>
    </w:r>
    <w:r>
      <w:tab/>
      <w:t>Poslovni broj: 5 ST-72/14-</w:t>
    </w:r>
    <w:r w:rsidR="000162B3">
      <w:t>50</w:t>
    </w:r>
  </w:p>
  <w:p w:rsidRDefault="00282E29" w:rsidR="00282E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32A8F"/>
    <w:multiLevelType w:val="hybridMultilevel"/>
    <w:tmpl w:val="8B7A51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6F7B0F"/>
    <w:multiLevelType w:val="hybridMultilevel"/>
    <w:tmpl w:val="70FE35B4"/>
    <w:lvl w:tplc="7668D49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39F2249"/>
    <w:multiLevelType w:val="hybridMultilevel"/>
    <w:tmpl w:val="CE38E4E8"/>
    <w:lvl w:tplc="041A000F"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56C36BB"/>
    <w:multiLevelType w:val="hybridMultilevel"/>
    <w:tmpl w:val="D42410B8"/>
    <w:lvl w:tplc="329E3A44" w:ilvl="0">
      <w:start w:val="1"/>
      <w:numFmt w:val="upperLetter"/>
      <w:lvlText w:val="%1)"/>
      <w:lvlJc w:val="left"/>
      <w:pPr>
        <w:ind w:hanging="360" w:left="114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4">
    <w:nsid w:val="10605B1B"/>
    <w:multiLevelType w:val="hybridMultilevel"/>
    <w:tmpl w:val="3760ADDA"/>
    <w:lvl w:tplc="0A7EC8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E0D1105"/>
    <w:multiLevelType w:val="hybridMultilevel"/>
    <w:tmpl w:val="9788D2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4235811"/>
    <w:multiLevelType w:val="hybridMultilevel"/>
    <w:tmpl w:val="42CC0680"/>
    <w:lvl w:tplc="BDAC138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37656D43"/>
    <w:multiLevelType w:val="hybridMultilevel"/>
    <w:tmpl w:val="FF9EFAFC"/>
    <w:lvl w:tplc="304EA792"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B0D2C84"/>
    <w:multiLevelType w:val="hybridMultilevel"/>
    <w:tmpl w:val="F7D423FA"/>
    <w:lvl w:tplc="A7887B7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EA75B3A"/>
    <w:multiLevelType w:val="hybridMultilevel"/>
    <w:tmpl w:val="EDF806AA"/>
    <w:lvl w:tplc="84ECD578" w:ilvl="0">
      <w:start w:val="1"/>
      <w:numFmt w:val="decimal"/>
      <w:lvlText w:val="%1."/>
      <w:lvlJc w:val="left"/>
      <w:pPr>
        <w:tabs>
          <w:tab w:pos="1683" w:val="num"/>
        </w:tabs>
        <w:ind w:hanging="975" w:left="168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43BA75E6"/>
    <w:multiLevelType w:val="hybridMultilevel"/>
    <w:tmpl w:val="F7749F42"/>
    <w:lvl w:tplc="EEC0F68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47CB75B1"/>
    <w:multiLevelType w:val="hybridMultilevel"/>
    <w:tmpl w:val="69CAF602"/>
    <w:lvl w:tplc="90A69DD4"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21E0D3E"/>
    <w:multiLevelType w:val="hybridMultilevel"/>
    <w:tmpl w:val="FFA2AD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30C3810"/>
    <w:multiLevelType w:val="hybridMultilevel"/>
    <w:tmpl w:val="7CDED460"/>
    <w:lvl w:tplc="EE5E213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533F5F84"/>
    <w:multiLevelType w:val="hybridMultilevel"/>
    <w:tmpl w:val="EB302C36"/>
    <w:lvl w:tplc="11EE2B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85B6A1B"/>
    <w:multiLevelType w:val="hybridMultilevel"/>
    <w:tmpl w:val="DA56AEE0"/>
    <w:lvl w:tplc="8C340DDA"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670A4770"/>
    <w:multiLevelType w:val="hybridMultilevel"/>
    <w:tmpl w:val="903233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CD5080E"/>
    <w:multiLevelType w:val="hybridMultilevel"/>
    <w:tmpl w:val="6486FDE0"/>
    <w:lvl w:tplc="CE4237C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6D2C034E"/>
    <w:multiLevelType w:val="hybridMultilevel"/>
    <w:tmpl w:val="7B0C2238"/>
    <w:lvl w:tplc="455EBD4C" w:ilvl="0">
      <w:start w:val="1"/>
      <w:numFmt w:val="upperRoman"/>
      <w:lvlText w:val="%1."/>
      <w:lvlJc w:val="righ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3">
    <w:nsid w:val="741A4FB3"/>
    <w:multiLevelType w:val="hybridMultilevel"/>
    <w:tmpl w:val="A0C09178"/>
    <w:lvl w:tplc="0770CC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74F649CF"/>
    <w:multiLevelType w:val="hybridMultilevel"/>
    <w:tmpl w:val="6C3464DE"/>
    <w:lvl w:tplc="E4D2CE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7BA77B78"/>
    <w:multiLevelType w:val="hybridMultilevel"/>
    <w:tmpl w:val="7F6CF36A"/>
    <w:lvl w:tplc="35AEB99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D7F3E80"/>
    <w:multiLevelType w:val="hybridMultilevel"/>
    <w:tmpl w:val="A80A330A"/>
    <w:lvl w:tplc="99106F54" w:ilvl="0">
      <w:start w:val="1"/>
      <w:numFmt w:val="decimal"/>
      <w:lvlText w:val="%1."/>
      <w:lvlJc w:val="left"/>
      <w:pPr>
        <w:tabs>
          <w:tab w:pos="1068" w:val="num"/>
        </w:tabs>
        <w:ind w:hanging="360" w:left="1068"/>
      </w:pPr>
      <w:rPr>
        <w:rFonts w:hint="default"/>
      </w:rPr>
    </w:lvl>
    <w:lvl w:tplc="883249F6" w:ilvl="1">
      <w:start w:val="1"/>
      <w:numFmt w:val="upperRoman"/>
      <w:lvlText w:val="%2."/>
      <w:lvlJc w:val="left"/>
      <w:pPr>
        <w:tabs>
          <w:tab w:pos="2418" w:val="num"/>
        </w:tabs>
        <w:ind w:hanging="990" w:left="241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8">
    <w:nsid w:val="7F96610E"/>
    <w:multiLevelType w:val="hybridMultilevel"/>
    <w:tmpl w:val="5EDC8AD4"/>
    <w:lvl w:tplc="67C09FC2" w:ilvl="0">
      <w:start w:val="73"/>
      <w:numFmt w:val="bullet"/>
      <w:lvlText w:val="-"/>
      <w:lvlJc w:val="left"/>
      <w:pPr>
        <w:ind w:hanging="360" w:left="720"/>
      </w:pPr>
      <w:rPr>
        <w:rFonts w:cs="Times New Roman" w:eastAsia="Times New Roman" w:hAnsi="Arial Narrow" w:ascii="Arial Narro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2"/>
  </w:num>
  <w:num w:numId="2">
    <w:abstractNumId w:val="17"/>
  </w:num>
  <w:num w:numId="3">
    <w:abstractNumId w:val="9"/>
  </w:num>
  <w:num w:numId="4">
    <w:abstractNumId w:val="11"/>
  </w:num>
  <w:num w:numId="5">
    <w:abstractNumId w:val="18"/>
  </w:num>
  <w:num w:numId="6">
    <w:abstractNumId w:val="26"/>
  </w:num>
  <w:num w:numId="7">
    <w:abstractNumId w:val="16"/>
  </w:num>
  <w:num w:numId="8">
    <w:abstractNumId w:val="12"/>
  </w:num>
  <w:num w:numId="9">
    <w:abstractNumId w:val="14"/>
  </w:num>
  <w:num w:numId="10">
    <w:abstractNumId w:val="24"/>
  </w:num>
  <w:num w:numId="11">
    <w:abstractNumId w:val="15"/>
  </w:num>
  <w:num w:numId="12">
    <w:abstractNumId w:val="6"/>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0"/>
  </w:num>
  <w:num w:numId="17">
    <w:abstractNumId w:val="8"/>
  </w:num>
  <w:num w:numId="18">
    <w:abstractNumId w:val="1"/>
  </w:num>
  <w:num w:numId="19">
    <w:abstractNumId w:val="13"/>
  </w:num>
  <w:num w:numId="20">
    <w:abstractNumId w:val="3"/>
  </w:num>
  <w:num w:numId="21">
    <w:abstractNumId w:val="19"/>
  </w:num>
  <w:num w:numId="22">
    <w:abstractNumId w:val="4"/>
  </w:num>
  <w:num w:numId="23">
    <w:abstractNumId w:val="2"/>
  </w:num>
  <w:num w:numId="24">
    <w:abstractNumId w:val="0"/>
  </w:num>
  <w:num w:numId="25">
    <w:abstractNumId w:val="28"/>
  </w:num>
  <w:num w:numId="26">
    <w:abstractNumId w:val="7"/>
  </w:num>
  <w:num w:numId="27">
    <w:abstractNumId w:val="25"/>
  </w:num>
  <w:num w:numId="28">
    <w:abstractNumId w:val="10"/>
  </w:num>
  <w:num w:numId="29">
    <w:abstractNumId w:val="27"/>
  </w:num>
  <w:num w:numId="30">
    <w:abstractNumId w:val="21"/>
  </w:num>
  <w:num w:numId="3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5"/>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5E29"/>
    <w:rsid w:val="000114D3"/>
    <w:rsid w:val="00012AEE"/>
    <w:rsid w:val="000162B3"/>
    <w:rsid w:val="00037C8D"/>
    <w:rsid w:val="000424E6"/>
    <w:rsid w:val="00052223"/>
    <w:rsid w:val="0005791B"/>
    <w:rsid w:val="00072878"/>
    <w:rsid w:val="00092932"/>
    <w:rsid w:val="000A06CA"/>
    <w:rsid w:val="000C6C55"/>
    <w:rsid w:val="000D2052"/>
    <w:rsid w:val="000F4B16"/>
    <w:rsid w:val="00105E9D"/>
    <w:rsid w:val="00110262"/>
    <w:rsid w:val="00116D15"/>
    <w:rsid w:val="001267BB"/>
    <w:rsid w:val="00143105"/>
    <w:rsid w:val="00147537"/>
    <w:rsid w:val="00176F92"/>
    <w:rsid w:val="00182ABD"/>
    <w:rsid w:val="00194822"/>
    <w:rsid w:val="00197461"/>
    <w:rsid w:val="001A79A0"/>
    <w:rsid w:val="001B7692"/>
    <w:rsid w:val="001F7588"/>
    <w:rsid w:val="00200255"/>
    <w:rsid w:val="00205F29"/>
    <w:rsid w:val="002146C2"/>
    <w:rsid w:val="002237B0"/>
    <w:rsid w:val="002260FF"/>
    <w:rsid w:val="00246338"/>
    <w:rsid w:val="00246453"/>
    <w:rsid w:val="00261199"/>
    <w:rsid w:val="0026297D"/>
    <w:rsid w:val="00263342"/>
    <w:rsid w:val="00275B27"/>
    <w:rsid w:val="00282E29"/>
    <w:rsid w:val="002A1118"/>
    <w:rsid w:val="002A4328"/>
    <w:rsid w:val="002B738C"/>
    <w:rsid w:val="002C5BD1"/>
    <w:rsid w:val="002D45BE"/>
    <w:rsid w:val="002F0B67"/>
    <w:rsid w:val="002F31D6"/>
    <w:rsid w:val="002F54D3"/>
    <w:rsid w:val="002F63C5"/>
    <w:rsid w:val="00300254"/>
    <w:rsid w:val="00301CE4"/>
    <w:rsid w:val="00314B84"/>
    <w:rsid w:val="003406A8"/>
    <w:rsid w:val="00360E96"/>
    <w:rsid w:val="003639D3"/>
    <w:rsid w:val="00370D41"/>
    <w:rsid w:val="00376E9A"/>
    <w:rsid w:val="003B1958"/>
    <w:rsid w:val="003B437C"/>
    <w:rsid w:val="003B6594"/>
    <w:rsid w:val="003B7527"/>
    <w:rsid w:val="003C65E5"/>
    <w:rsid w:val="003D3B0D"/>
    <w:rsid w:val="003E05F0"/>
    <w:rsid w:val="003E26DA"/>
    <w:rsid w:val="003F4DB5"/>
    <w:rsid w:val="003F5052"/>
    <w:rsid w:val="00426271"/>
    <w:rsid w:val="00426717"/>
    <w:rsid w:val="004313E2"/>
    <w:rsid w:val="00441742"/>
    <w:rsid w:val="00443F70"/>
    <w:rsid w:val="00446590"/>
    <w:rsid w:val="00447473"/>
    <w:rsid w:val="00452F32"/>
    <w:rsid w:val="00465004"/>
    <w:rsid w:val="0047355D"/>
    <w:rsid w:val="0048343E"/>
    <w:rsid w:val="004A218A"/>
    <w:rsid w:val="004B0DC2"/>
    <w:rsid w:val="004C5224"/>
    <w:rsid w:val="004D2800"/>
    <w:rsid w:val="004D2836"/>
    <w:rsid w:val="004D4216"/>
    <w:rsid w:val="005005F9"/>
    <w:rsid w:val="00501470"/>
    <w:rsid w:val="005126D5"/>
    <w:rsid w:val="00521DEC"/>
    <w:rsid w:val="00523E0E"/>
    <w:rsid w:val="00527C9F"/>
    <w:rsid w:val="0053270E"/>
    <w:rsid w:val="00535D7E"/>
    <w:rsid w:val="00546DA0"/>
    <w:rsid w:val="00550362"/>
    <w:rsid w:val="00552603"/>
    <w:rsid w:val="005706D8"/>
    <w:rsid w:val="005734E5"/>
    <w:rsid w:val="00576B71"/>
    <w:rsid w:val="0058108C"/>
    <w:rsid w:val="005820DB"/>
    <w:rsid w:val="0059343F"/>
    <w:rsid w:val="005A310D"/>
    <w:rsid w:val="005B3C45"/>
    <w:rsid w:val="005D6979"/>
    <w:rsid w:val="005E3E4B"/>
    <w:rsid w:val="00603DC4"/>
    <w:rsid w:val="00605E9A"/>
    <w:rsid w:val="00607699"/>
    <w:rsid w:val="00623B03"/>
    <w:rsid w:val="0062438B"/>
    <w:rsid w:val="00634572"/>
    <w:rsid w:val="00642348"/>
    <w:rsid w:val="00660413"/>
    <w:rsid w:val="0066173B"/>
    <w:rsid w:val="006626CF"/>
    <w:rsid w:val="006649E9"/>
    <w:rsid w:val="00670F89"/>
    <w:rsid w:val="0067741B"/>
    <w:rsid w:val="00680051"/>
    <w:rsid w:val="00680E81"/>
    <w:rsid w:val="00683539"/>
    <w:rsid w:val="006879DA"/>
    <w:rsid w:val="00692DDC"/>
    <w:rsid w:val="006E218B"/>
    <w:rsid w:val="0070083D"/>
    <w:rsid w:val="0070215E"/>
    <w:rsid w:val="007241DC"/>
    <w:rsid w:val="00735499"/>
    <w:rsid w:val="0074140E"/>
    <w:rsid w:val="00745B77"/>
    <w:rsid w:val="00746793"/>
    <w:rsid w:val="00747E9D"/>
    <w:rsid w:val="00770441"/>
    <w:rsid w:val="007715C3"/>
    <w:rsid w:val="007723AE"/>
    <w:rsid w:val="007803ED"/>
    <w:rsid w:val="007939DA"/>
    <w:rsid w:val="007D3EBE"/>
    <w:rsid w:val="007E2B04"/>
    <w:rsid w:val="007F7265"/>
    <w:rsid w:val="008118D8"/>
    <w:rsid w:val="00847688"/>
    <w:rsid w:val="00865EDD"/>
    <w:rsid w:val="00876FAB"/>
    <w:rsid w:val="008A7E6F"/>
    <w:rsid w:val="00904548"/>
    <w:rsid w:val="00931263"/>
    <w:rsid w:val="00932150"/>
    <w:rsid w:val="0093397B"/>
    <w:rsid w:val="009348F0"/>
    <w:rsid w:val="00946ECD"/>
    <w:rsid w:val="00951A35"/>
    <w:rsid w:val="00951E04"/>
    <w:rsid w:val="00962E6C"/>
    <w:rsid w:val="00971F33"/>
    <w:rsid w:val="009768BF"/>
    <w:rsid w:val="00976E91"/>
    <w:rsid w:val="009909B9"/>
    <w:rsid w:val="009A579D"/>
    <w:rsid w:val="009A57D7"/>
    <w:rsid w:val="009B2FCC"/>
    <w:rsid w:val="00A02DED"/>
    <w:rsid w:val="00A308C1"/>
    <w:rsid w:val="00A377AD"/>
    <w:rsid w:val="00A57908"/>
    <w:rsid w:val="00A91684"/>
    <w:rsid w:val="00A92C19"/>
    <w:rsid w:val="00AA1810"/>
    <w:rsid w:val="00AA3E3B"/>
    <w:rsid w:val="00AC1C34"/>
    <w:rsid w:val="00AC24F8"/>
    <w:rsid w:val="00AD4DE4"/>
    <w:rsid w:val="00AE77A7"/>
    <w:rsid w:val="00AF0074"/>
    <w:rsid w:val="00AF5138"/>
    <w:rsid w:val="00AF6A84"/>
    <w:rsid w:val="00B020B6"/>
    <w:rsid w:val="00B076A1"/>
    <w:rsid w:val="00B22661"/>
    <w:rsid w:val="00B41C8D"/>
    <w:rsid w:val="00B47697"/>
    <w:rsid w:val="00B53FF6"/>
    <w:rsid w:val="00B66872"/>
    <w:rsid w:val="00B765D5"/>
    <w:rsid w:val="00B86ADD"/>
    <w:rsid w:val="00B93447"/>
    <w:rsid w:val="00B94263"/>
    <w:rsid w:val="00BA12BE"/>
    <w:rsid w:val="00BB0001"/>
    <w:rsid w:val="00BB53B7"/>
    <w:rsid w:val="00BC6357"/>
    <w:rsid w:val="00BC6D4E"/>
    <w:rsid w:val="00BE24FA"/>
    <w:rsid w:val="00BE67EB"/>
    <w:rsid w:val="00C025BD"/>
    <w:rsid w:val="00C170A9"/>
    <w:rsid w:val="00C27988"/>
    <w:rsid w:val="00C43CC2"/>
    <w:rsid w:val="00CB5E78"/>
    <w:rsid w:val="00CC4139"/>
    <w:rsid w:val="00CD1C04"/>
    <w:rsid w:val="00CD1DF8"/>
    <w:rsid w:val="00CE4237"/>
    <w:rsid w:val="00CF062D"/>
    <w:rsid w:val="00CF35F4"/>
    <w:rsid w:val="00D039E4"/>
    <w:rsid w:val="00D064F5"/>
    <w:rsid w:val="00D238AB"/>
    <w:rsid w:val="00D477F1"/>
    <w:rsid w:val="00D55FE9"/>
    <w:rsid w:val="00D61F3F"/>
    <w:rsid w:val="00D7318C"/>
    <w:rsid w:val="00D93AED"/>
    <w:rsid w:val="00DB629D"/>
    <w:rsid w:val="00DC2B52"/>
    <w:rsid w:val="00DE17D7"/>
    <w:rsid w:val="00E03E89"/>
    <w:rsid w:val="00E13236"/>
    <w:rsid w:val="00E31307"/>
    <w:rsid w:val="00E43576"/>
    <w:rsid w:val="00E509B4"/>
    <w:rsid w:val="00E516D3"/>
    <w:rsid w:val="00E75E19"/>
    <w:rsid w:val="00E80065"/>
    <w:rsid w:val="00E9292F"/>
    <w:rsid w:val="00E93B10"/>
    <w:rsid w:val="00E961D9"/>
    <w:rsid w:val="00EA75D9"/>
    <w:rsid w:val="00EB0C04"/>
    <w:rsid w:val="00EE4EEE"/>
    <w:rsid w:val="00EF3874"/>
    <w:rsid w:val="00F07444"/>
    <w:rsid w:val="00F1079F"/>
    <w:rsid w:val="00F135C8"/>
    <w:rsid w:val="00F218D4"/>
    <w:rsid w:val="00F22160"/>
    <w:rsid w:val="00F23225"/>
    <w:rsid w:val="00F25791"/>
    <w:rsid w:val="00F61119"/>
    <w:rsid w:val="00F831CD"/>
    <w:rsid w:val="00F83603"/>
    <w:rsid w:val="00F911F9"/>
    <w:rsid w:val="00F937F5"/>
    <w:rsid w:val="00FA1C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cs="Tahoma" w:hAnsi="Tahoma" w:ascii="Tahoma"/>
      <w:sz w:val="16"/>
      <w:szCs w:val="16"/>
    </w:rPr>
  </w:style>
  <w:style w:styleId="Odlomakpopisa" w:type="paragraph">
    <w:name w:val="List Paragraph"/>
    <w:basedOn w:val="Normal"/>
    <w:uiPriority w:val="34"/>
    <w:qFormat/>
    <w:rsid w:val="000114D3"/>
    <w:pPr>
      <w:spacing w:lineRule="auto" w:line="276" w:after="200"/>
      <w:ind w:left="720"/>
      <w:contextualSpacing/>
    </w:pPr>
    <w:rPr>
      <w:rFonts w:eastAsia="Calibri" w:hAnsi="Calibri" w:ascii="Calibri"/>
      <w:sz w:val="22"/>
      <w:szCs w:val="22"/>
      <w:lang w:eastAsia="en-US"/>
    </w:rPr>
  </w:style>
  <w:style w:styleId="Tijeloteksta" w:type="paragraph">
    <w:name w:val="Body Text"/>
    <w:basedOn w:val="Normal"/>
    <w:link w:val="TijelotekstaChar"/>
    <w:rsid w:val="00282E29"/>
    <w:pPr>
      <w:jc w:val="both"/>
    </w:pPr>
    <w:rPr>
      <w:lang w:eastAsia="en-US" w:val="x-none"/>
    </w:rPr>
  </w:style>
  <w:style w:customStyle="true" w:styleId="TijelotekstaChar" w:type="character">
    <w:name w:val="Tijelo teksta Char"/>
    <w:link w:val="Tijeloteksta"/>
    <w:rsid w:val="00282E29"/>
    <w:rPr>
      <w:sz w:val="24"/>
      <w:szCs w:val="24"/>
      <w:lang w:eastAsia="en-US" w:val="x-none"/>
    </w:rPr>
  </w:style>
  <w:style w:customStyle="true" w:styleId="Srednjareetka21" w:type="paragraph">
    <w:name w:val="Srednja rešetka 21"/>
    <w:uiPriority w:val="1"/>
    <w:qFormat/>
    <w:rsid w:val="00282E29"/>
    <w:rPr>
      <w:rFonts w:eastAsia="Calibri" w:hAnsi="Calibri" w:ascii="Calibri"/>
      <w:sz w:val="22"/>
      <w:szCs w:val="22"/>
      <w:lang w:eastAsia="en-US"/>
    </w:rPr>
  </w:style>
  <w:style w:styleId="Podnoje" w:type="paragraph">
    <w:name w:val="footer"/>
    <w:basedOn w:val="Normal"/>
    <w:link w:val="PodnojeChar"/>
    <w:rsid w:val="00282E29"/>
    <w:pPr>
      <w:tabs>
        <w:tab w:pos="4536" w:val="center"/>
        <w:tab w:pos="9072" w:val="right"/>
      </w:tabs>
    </w:pPr>
  </w:style>
  <w:style w:customStyle="true" w:styleId="PodnojeChar" w:type="character">
    <w:name w:val="Podnožje Char"/>
    <w:link w:val="Podnoje"/>
    <w:rsid w:val="00282E29"/>
    <w:rPr>
      <w:sz w:val="24"/>
      <w:szCs w:val="24"/>
    </w:rPr>
  </w:style>
  <w:style w:customStyle="true" w:styleId="ZaglavljeChar" w:type="character">
    <w:name w:val="Zaglavlje Char"/>
    <w:link w:val="Zaglavlje"/>
    <w:uiPriority w:val="99"/>
    <w:rsid w:val="00282E29"/>
    <w:rPr>
      <w:sz w:val="24"/>
      <w:szCs w:val="24"/>
    </w:rPr>
  </w:style>
  <w:style w:customStyle="true" w:styleId="western" w:type="paragraph">
    <w:name w:val="western"/>
    <w:basedOn w:val="Normal"/>
    <w:rsid w:val="0066173B"/>
    <w:pPr>
      <w:spacing w:after="119" w:beforeAutospacing="true" w:before="100"/>
    </w:pPr>
  </w:style>
  <w:style w:styleId="Tekstrezerviranogmjesta" w:type="character">
    <w:name w:val="Placeholder Text"/>
    <w:basedOn w:val="Zadanifontodlomka"/>
    <w:uiPriority w:val="99"/>
    <w:semiHidden/>
    <w:rsid w:val="006879DA"/>
    <w:rPr>
      <w:color w:val="808080"/>
      <w:bdr w:space="0" w:sz="0" w:color="auto" w:val="none"/>
      <w:shd w:fill="auto" w:color="auto" w:val="clear"/>
    </w:rPr>
  </w:style>
  <w:style w:customStyle="true" w:styleId="eSPISCCParagraphDefaultFont" w:type="character">
    <w:name w:val="eSPIS_CC_Paragraph Default Font"/>
    <w:basedOn w:val="Zadanifontodlomka"/>
    <w:rsid w:val="006879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79DA"/>
    <w:rPr>
      <w:bdr w:space="0" w:sz="0" w:color="auto" w:val="none"/>
      <w:shd w:fill="FFFFCC" w:color="auto" w:val="clear"/>
      <w:lang w:val="hr-HR"/>
    </w:rPr>
  </w:style>
  <w:style w:customStyle="true" w:styleId="PozadinaSvijetloCrvena" w:type="character">
    <w:name w:val="Pozadina_SvijetloCrvena"/>
    <w:basedOn w:val="eSPISCCParagraphDefaultFont"/>
    <w:rsid w:val="006879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79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ascii="Tahoma" w:cs="Tahoma" w:hAnsi="Tahoma"/>
      <w:sz w:val="16"/>
      <w:szCs w:val="16"/>
    </w:rPr>
  </w:style>
  <w:style w:styleId="Odlomakpopisa" w:type="paragraph">
    <w:name w:val="List Paragraph"/>
    <w:basedOn w:val="Normal"/>
    <w:uiPriority w:val="34"/>
    <w:qFormat/>
    <w:rsid w:val="000114D3"/>
    <w:pPr>
      <w:spacing w:after="200" w:line="276" w:lineRule="auto"/>
      <w:ind w:left="720"/>
      <w:contextualSpacing/>
    </w:pPr>
    <w:rPr>
      <w:rFonts w:ascii="Calibri" w:eastAsia="Calibri" w:hAnsi="Calibri"/>
      <w:sz w:val="22"/>
      <w:szCs w:val="22"/>
      <w:lang w:eastAsia="en-US"/>
    </w:rPr>
  </w:style>
  <w:style w:styleId="Tijeloteksta" w:type="paragraph">
    <w:name w:val="Body Text"/>
    <w:basedOn w:val="Normal"/>
    <w:link w:val="TijelotekstaChar"/>
    <w:rsid w:val="00282E29"/>
    <w:pPr>
      <w:jc w:val="both"/>
    </w:pPr>
    <w:rPr>
      <w:lang w:eastAsia="en-US" w:val="x-none"/>
    </w:rPr>
  </w:style>
  <w:style w:customStyle="1" w:styleId="TijelotekstaChar" w:type="character">
    <w:name w:val="Tijelo teksta Char"/>
    <w:link w:val="Tijeloteksta"/>
    <w:rsid w:val="00282E29"/>
    <w:rPr>
      <w:sz w:val="24"/>
      <w:szCs w:val="24"/>
      <w:lang w:eastAsia="en-US" w:val="x-none"/>
    </w:rPr>
  </w:style>
  <w:style w:customStyle="1" w:styleId="Srednjareetka21" w:type="paragraph">
    <w:name w:val="Srednja rešetka 21"/>
    <w:uiPriority w:val="1"/>
    <w:qFormat/>
    <w:rsid w:val="00282E29"/>
    <w:rPr>
      <w:rFonts w:ascii="Calibri" w:eastAsia="Calibri" w:hAnsi="Calibri"/>
      <w:sz w:val="22"/>
      <w:szCs w:val="22"/>
      <w:lang w:eastAsia="en-US"/>
    </w:rPr>
  </w:style>
  <w:style w:styleId="Podnoje" w:type="paragraph">
    <w:name w:val="footer"/>
    <w:basedOn w:val="Normal"/>
    <w:link w:val="PodnojeChar"/>
    <w:rsid w:val="00282E29"/>
    <w:pPr>
      <w:tabs>
        <w:tab w:pos="4536" w:val="center"/>
        <w:tab w:pos="9072" w:val="right"/>
      </w:tabs>
    </w:pPr>
  </w:style>
  <w:style w:customStyle="1" w:styleId="PodnojeChar" w:type="character">
    <w:name w:val="Podnožje Char"/>
    <w:link w:val="Podnoje"/>
    <w:rsid w:val="00282E29"/>
    <w:rPr>
      <w:sz w:val="24"/>
      <w:szCs w:val="24"/>
    </w:rPr>
  </w:style>
  <w:style w:customStyle="1" w:styleId="ZaglavljeChar" w:type="character">
    <w:name w:val="Zaglavlje Char"/>
    <w:link w:val="Zaglavlje"/>
    <w:uiPriority w:val="99"/>
    <w:rsid w:val="00282E29"/>
    <w:rPr>
      <w:sz w:val="24"/>
      <w:szCs w:val="24"/>
    </w:rPr>
  </w:style>
  <w:style w:customStyle="1" w:styleId="western" w:type="paragraph">
    <w:name w:val="western"/>
    <w:basedOn w:val="Normal"/>
    <w:rsid w:val="0066173B"/>
    <w:pPr>
      <w:spacing w:after="119" w:before="100" w:beforeAutospacing="1"/>
    </w:pPr>
  </w:style>
  <w:style w:styleId="Tekstrezerviranogmjesta" w:type="character">
    <w:name w:val="Placeholder Text"/>
    <w:basedOn w:val="Zadanifontodlomka"/>
    <w:uiPriority w:val="99"/>
    <w:semiHidden/>
    <w:rsid w:val="006879DA"/>
    <w:rPr>
      <w:color w:val="808080"/>
      <w:bdr w:color="auto" w:space="0" w:sz="0" w:val="none"/>
      <w:shd w:color="auto" w:fill="auto" w:val="clear"/>
    </w:rPr>
  </w:style>
  <w:style w:customStyle="1" w:styleId="eSPISCCParagraphDefaultFont" w:type="character">
    <w:name w:val="eSPIS_CC_Paragraph Default Font"/>
    <w:basedOn w:val="Zadanifontodlomka"/>
    <w:rsid w:val="006879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79DA"/>
    <w:rPr>
      <w:bdr w:color="auto" w:space="0" w:sz="0" w:val="none"/>
      <w:shd w:color="auto" w:fill="FFFFCC" w:val="clear"/>
      <w:lang w:val="hr-HR"/>
    </w:rPr>
  </w:style>
  <w:style w:customStyle="1" w:styleId="PozadinaSvijetloCrvena" w:type="character">
    <w:name w:val="Pozadina_SvijetloCrvena"/>
    <w:basedOn w:val="eSPISCCParagraphDefaultFont"/>
    <w:rsid w:val="006879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79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847163">
      <w:bodyDiv w:val="true"/>
      <w:marLeft w:val="0"/>
      <w:marRight w:val="0"/>
      <w:marTop w:val="0"/>
      <w:marBottom w:val="0"/>
      <w:divBdr>
        <w:top w:space="0" w:sz="0" w:color="auto" w:val="none"/>
        <w:left w:space="0" w:sz="0" w:color="auto" w:val="none"/>
        <w:bottom w:space="0" w:sz="0" w:color="auto" w:val="none"/>
        <w:right w:space="0" w:sz="0" w:color="auto" w:val="none"/>
      </w:divBdr>
    </w:div>
    <w:div w:id="1926062066">
      <w:bodyDiv w:val="true"/>
      <w:marLeft w:val="0"/>
      <w:marRight w:val="0"/>
      <w:marTop w:val="0"/>
      <w:marBottom w:val="0"/>
      <w:divBdr>
        <w:top w:space="0" w:sz="0" w:color="auto" w:val="none"/>
        <w:left w:space="0" w:sz="0" w:color="auto" w:val="none"/>
        <w:bottom w:space="0" w:sz="0" w:color="auto" w:val="none"/>
        <w:right w:space="0" w:sz="0" w:color="auto" w:val="none"/>
      </w:divBdr>
    </w:div>
    <w:div w:id="213335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7. siječnja 2016.</izvorni_sadrzaj>
    <derivirana_varijabla naziv="DomainObject.StvarniPocetakDatum_1">7. siječnja 2016.</derivirana_varijabla>
  </DomainObject.StvarniPocetakDatum>
  <DomainObject.StvarniZavrsetakDatum>
    <izvorni_sadrzaj>7. siječnja 2016.</izvorni_sadrzaj>
    <derivirana_varijabla naziv="DomainObject.StvarniZavrsetakDatum_1">7. siječnja 2016.</derivirana_varijabla>
  </DomainObject.StvarniZavrsetakDatum>
  <DomainObject.PlaniraniZavrsetakDatum>
    <izvorni_sadrzaj>7. siječnja 2016.</izvorni_sadrzaj>
    <derivirana_varijabla naziv="DomainObject.PlaniraniZavrsetakDatum_1">7. siječnja 2016.</derivirana_varijabla>
  </DomainObject.PlaniraniZavrsetakDatum>
  <DomainObject.PlaniraniPocetakDatum>
    <izvorni_sadrzaj>7. siječnja 2016.</izvorni_sadrzaj>
    <derivirana_varijabla naziv="DomainObject.PlaniraniPocetakDatum_1">7. siječnja 2016.</derivirana_varijabla>
  </DomainObject.PlaniraniPocetakDatum>
  <DomainObject.StvarniPocetakVrijeme>
    <izvorni_sadrzaj>08:40</izvorni_sadrzaj>
    <derivirana_varijabla naziv="DomainObject.StvarniPocetakVrijeme_1">08:40</derivirana_varijabla>
  </DomainObject.StvarniPocetakVrijeme>
  <DomainObject.StvarniZavrsetakVrijeme>
    <izvorni_sadrzaj>15:00</izvorni_sadrzaj>
    <derivirana_varijabla naziv="DomainObject.StvarniZavrsetakVrijeme_1">15:00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08:40</izvorni_sadrzaj>
    <derivirana_varijabla naziv="DomainObject.PlaniraniPocetakVrijeme_1">08:40</derivirana_varijabla>
  </DomainObject.PlaniraniPocetakVrijeme>
  <DomainObject.UcesnikSudskeRadnjeListNaziv>
    <izvorni_sadrzaj>
      <item>LINDE PLIN društvo s ograničenom odgovornošću za proizvodnju, trgovinu, uvoz i izvoz tehničkih plinova</item>
      <item>RH Općinski sud u Čakovcu</item>
      <item>SUDSKI REGISTAR</item>
      <item>ZOU Zdravko Babura</item>
      <item>Damir Jalšovec</item>
      <item>FINANCIJSKA AGENCIJA</item>
      <item>OGLASNA PLOČA</item>
      <item>SIPKO društvo s ograničenom odgovornošću za strojarski inženjering, projektiranje i konzalting</item>
      <item>Slavica Orehovec</item>
    </izvorni_sadrzaj>
    <derivirana_varijabla naziv="DomainObject.UcesnikSudskeRadnjeListNaziv_1">
      <item>LINDE PLIN društvo s ograničenom odgovornošću za proizvodnju, trgovinu, uvoz i izvoz tehničkih plinova</item>
      <item>RH Općinski sud u Čakovcu</item>
      <item>SUDSKI REGISTAR</item>
      <item>ZOU Zdravko Babura</item>
      <item>Damir Jalšovec</item>
      <item>FINANCIJSKA AGENCIJA</item>
      <item>OGLASNA PLOČA</item>
      <item>SIPKO društvo s ograničenom odgovornošću za strojarski inženjering, projektiranje i konzalting</item>
      <item>Slavica Orehovec</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2014.</izvorni_sadrzaj>
    <derivirana_varijabla naziv="DomainObject.Predmet.DatumOsnivanja_1">15.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St-72/2014</izvorni_sadrzaj>
    <derivirana_varijabla naziv="DomainObject.Predmet.OznakaBroj_1">St-72/2014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SIPKO društvo s ograničenom odgovornošću za strojarski inženjering, projektiranje i konzalting</izvorni_sadrzaj>
    <derivirana_varijabla naziv="DomainObject.Predmet.ProtustrankaFormated_1">  SIPKO društvo s ograničenom odgovornošću za strojarski inženjering, projektiranje i konzalting</derivirana_varijabla>
  </DomainObject.Predmet.ProtustrankaFormated>
  <DomainObject.Predmet.ProtustrankaFormatedOIB>
    <izvorni_sadrzaj>  SIPKO društvo s ograničenom odgovornošću za strojarski inženjering, projektiranje i konzalting, OIB 52143596678</izvorni_sadrzaj>
    <derivirana_varijabla naziv="DomainObject.Predmet.ProtustrankaFormatedOIB_1">  SIPKO društvo s ograničenom odgovornošću za strojarski inženjering, projektiranje i konzalting, OIB 52143596678</derivirana_varijabla>
  </DomainObject.Predmet.ProtustrankaFormatedOIB>
  <DomainObject.Predmet.ProtustrankaFormatedWithAdress>
    <izvorni_sadrzaj> SIPKO društvo s ograničenom odgovornošću za strojarski inženjering, projektiranje i konzalting, Bana Josipa Jelačića 73, 40000 Čakovec</izvorni_sadrzaj>
    <derivirana_varijabla naziv="DomainObject.Predmet.ProtustrankaFormatedWithAdress_1"> SIPKO društvo s ograničenom odgovornošću za strojarski inženjering, projektiranje i konzalting, Bana Josipa Jelačića 73, 40000 Čakovec</derivirana_varijabla>
  </DomainObject.Predmet.ProtustrankaFormatedWithAdress>
  <DomainObject.Predmet.ProtustrankaFormatedWithAdressOIB>
    <izvorni_sadrzaj> SIPKO društvo s ograničenom odgovornošću za strojarski inženjering, projektiranje i konzalting, OIB 52143596678, Bana Josipa Jelačića 73, 40000 Čakovec</izvorni_sadrzaj>
    <derivirana_varijabla naziv="DomainObject.Predmet.ProtustrankaFormatedWithAdressOIB_1"> SIPKO društvo s ograničenom odgovornošću za strojarski inženjering, projektiranje i konzalting, OIB 52143596678, Bana Josipa Jelačića 73, 40000 Čakovec</derivirana_varijabla>
  </DomainObject.Predmet.ProtustrankaFormatedWithAdressOIB>
  <DomainObject.Predmet.ProtustrankaWithAdress>
    <izvorni_sadrzaj>SIPKO društvo s ograničenom odgovornošću za strojarski inženjering, projektiranje i konzalting Bana Josipa Jelačića 73, 40000 Čakovec</izvorni_sadrzaj>
    <derivirana_varijabla naziv="DomainObject.Predmet.ProtustrankaWithAdress_1">SIPKO društvo s ograničenom odgovornošću za strojarski inženjering, projektiranje i konzalting Bana Josipa Jelačića 73, 40000 Čakovec</derivirana_varijabla>
  </DomainObject.Predmet.ProtustrankaWithAdress>
  <DomainObject.Predmet.ProtustrankaWithAdressOIB>
    <izvorni_sadrzaj>SIPKO društvo s ograničenom odgovornošću za strojarski inženjering, projektiranje i konzalting, OIB 52143596678, Bana Josipa Jelačića 73, 40000 Čakovec</izvorni_sadrzaj>
    <derivirana_varijabla naziv="DomainObject.Predmet.ProtustrankaWithAdressOIB_1">SIPKO društvo s ograničenom odgovornošću za strojarski inženjering, projektiranje i konzalting, OIB 52143596678, Bana Josipa Jelačića 73, 40000 Čakovec</derivirana_varijabla>
  </DomainObject.Predmet.ProtustrankaWithAdressOIB>
  <DomainObject.Predmet.ProtustrankaNazivFormated>
    <izvorni_sadrzaj>SIPKO društvo s ograničenom odgovornošću za strojarski inženjering, projektiranje i konzalting</izvorni_sadrzaj>
    <derivirana_varijabla naziv="DomainObject.Predmet.ProtustrankaNazivFormated_1">SIPKO društvo s ograničenom odgovornošću za strojarski inženjering, projektiranje i konzalting</derivirana_varijabla>
  </DomainObject.Predmet.ProtustrankaNazivFormated>
  <DomainObject.Predmet.ProtustrankaNazivFormatedOIB>
    <izvorni_sadrzaj>SIPKO društvo s ograničenom odgovornošću za strojarski inženjering, projektiranje i konzalting, OIB 52143596678</izvorni_sadrzaj>
    <derivirana_varijabla naziv="DomainObject.Predmet.ProtustrankaNazivFormatedOIB_1">SIPKO društvo s ograničenom odgovornošću za strojarski inženjering, projektiranje i konzalting, OIB 52143596678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izvorni_sadrzaj>
    <derivirana_varijabla naziv="DomainObject.Predmet.StrankaFormatedOIB_1">  FINANCIJSKA AGENCIJA</derivirana_varijabla>
  </DomainObject.Predmet.StrankaFormatedOIB>
  <DomainObject.Predmet.StrankaFormatedWithAdress>
    <izvorni_sadrzaj> FINANCIJSKA AGENCIJA, Ilica 307, 10000 Zagreb</izvorni_sadrzaj>
    <derivirana_varijabla naziv="DomainObject.Predmet.StrankaFormatedWithAdress_1"> FINANCIJSKA AGENCIJA, Ilica 307, 10000 Zagreb</derivirana_varijabla>
  </DomainObject.Predmet.StrankaFormatedWithAdress>
  <DomainObject.Predmet.StrankaFormatedWithAdressOIB>
    <izvorni_sadrzaj> FINANCIJSKA AGENCIJA, Ilica 307, 10000 Zagreb</izvorni_sadrzaj>
    <derivirana_varijabla naziv="DomainObject.Predmet.StrankaFormatedWithAdressOIB_1"> FINANCIJSKA AGENCIJA, Ilica 307, 10000 Zagreb</derivirana_varijabla>
  </DomainObject.Predmet.StrankaFormatedWithAdressOIB>
  <DomainObject.Predmet.StrankaWithAdress>
    <izvorni_sadrzaj>FINANCIJSKA AGENCIJA Ilica 307,10000 Zagreb</izvorni_sadrzaj>
    <derivirana_varijabla naziv="DomainObject.Predmet.StrankaWithAdress_1">FINANCIJSKA AGENCIJA Ilica 307,10000 Zagreb</derivirana_varijabla>
  </DomainObject.Predmet.StrankaWithAdress>
  <DomainObject.Predmet.StrankaWithAdressOIB>
    <izvorni_sadrzaj>FINANCIJSKA AGENCIJA, Ilica 307,10000 Zagreb</izvorni_sadrzaj>
    <derivirana_varijabla naziv="DomainObject.Predmet.StrankaWithAdressOIB_1">FINANCIJSKA AGENCIJA, Ilica 307,10000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izvorni_sadrzaj>
    <derivirana_varijabla naziv="DomainObject.Predmet.StrankaNazivFormatedOIB_1">FINANCIJSKA AGENCIJA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item>
    </izvorni_sadrzaj>
    <derivirana_varijabla naziv="DomainObject.Predmet.StrankaListFormatedOIB_1">
      <item>FINANCIJSKA AGENCIJA</item>
    </derivirana_varijabla>
  </DomainObject.Predmet.StrankaListFormatedOIB>
  <DomainObject.Predmet.StrankaListFormatedWithAdress>
    <izvorni_sadrzaj>
      <item>FINANCIJSKA AGENCIJA, Ilica 307, 10000 Zagreb</item>
    </izvorni_sadrzaj>
    <derivirana_varijabla naziv="DomainObject.Predmet.StrankaListFormatedWithAdress_1">
      <item>FINANCIJSKA AGENCIJA, Ilica 307, 10000 Zagreb</item>
    </derivirana_varijabla>
  </DomainObject.Predmet.StrankaListFormatedWithAdress>
  <DomainObject.Predmet.StrankaListFormatedWithAdressOIB>
    <izvorni_sadrzaj>
      <item>FINANCIJSKA AGENCIJA, Ilica 307, 10000 Zagreb</item>
    </izvorni_sadrzaj>
    <derivirana_varijabla naziv="DomainObject.Predmet.StrankaListFormatedWithAdressOIB_1">
      <item>FINANCIJSKA AGENCIJA, Ilica 307,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item>
    </izvorni_sadrzaj>
    <derivirana_varijabla naziv="DomainObject.Predmet.StrankaListNazivFormatedOIB_1">
      <item>FINANCIJSKA AGENCIJA</item>
    </derivirana_varijabla>
  </DomainObject.Predmet.StrankaListNazivFormatedOIB>
  <DomainObject.Predmet.ProtuStrankaListFormated>
    <izvorni_sadrzaj>
      <item>SIPKO društvo s ograničenom odgovornošću za strojarski inženjering, projektiranje i konzalting</item>
    </izvorni_sadrzaj>
    <derivirana_varijabla naziv="DomainObject.Predmet.ProtuStrankaListFormated_1">
      <item>SIPKO društvo s ograničenom odgovornošću za strojarski inženjering, projektiranje i konzalting</item>
    </derivirana_varijabla>
  </DomainObject.Predmet.ProtuStrankaListFormated>
  <DomainObject.Predmet.ProtuStrankaListFormatedOIB>
    <izvorni_sadrzaj>
      <item>SIPKO društvo s ograničenom odgovornošću za strojarski inženjering, projektiranje i konzalting, OIB 52143596678</item>
    </izvorni_sadrzaj>
    <derivirana_varijabla naziv="DomainObject.Predmet.ProtuStrankaListFormatedOIB_1">
      <item>SIPKO društvo s ograničenom odgovornošću za strojarski inženjering, projektiranje i konzalting, OIB 52143596678</item>
    </derivirana_varijabla>
  </DomainObject.Predmet.ProtuStrankaListFormatedOIB>
  <DomainObject.Predmet.ProtuStrankaListFormatedWithAdress>
    <izvorni_sadrzaj>
      <item>SIPKO društvo s ograničenom odgovornošću za strojarski inženjering, projektiranje i konzalting, Bana Josipa Jelačića 73, 40000 Čakovec</item>
    </izvorni_sadrzaj>
    <derivirana_varijabla naziv="DomainObject.Predmet.ProtuStrankaListFormatedWithAdress_1">
      <item>SIPKO društvo s ograničenom odgovornošću za strojarski inženjering, projektiranje i konzalting, Bana Josipa Jelačića 73, 40000 Čakovec</item>
    </derivirana_varijabla>
  </DomainObject.Predmet.ProtuStrankaListFormatedWithAdress>
  <DomainObject.Predmet.ProtuStrankaListFormatedWithAdressOIB>
    <izvorni_sadrzaj>
      <item>SIPKO društvo s ograničenom odgovornošću za strojarski inženjering, projektiranje i konzalting, OIB 52143596678, Bana Josipa Jelačića 73, 40000 Čakovec</item>
    </izvorni_sadrzaj>
    <derivirana_varijabla naziv="DomainObject.Predmet.ProtuStrankaListFormatedWithAdressOIB_1">
      <item>SIPKO društvo s ograničenom odgovornošću za strojarski inženjering, projektiranje i konzalting, OIB 52143596678, Bana Josipa Jelačića 73, 40000 Čakovec</item>
    </derivirana_varijabla>
  </DomainObject.Predmet.ProtuStrankaListFormatedWithAdressOIB>
  <DomainObject.Predmet.ProtuStrankaListNazivFormated>
    <izvorni_sadrzaj>
      <item>SIPKO društvo s ograničenom odgovornošću za strojarski inženjering, projektiranje i konzalting</item>
    </izvorni_sadrzaj>
    <derivirana_varijabla naziv="DomainObject.Predmet.ProtuStrankaListNazivFormated_1">
      <item>SIPKO društvo s ograničenom odgovornošću za strojarski inženjering, projektiranje i konzalting</item>
    </derivirana_varijabla>
  </DomainObject.Predmet.ProtuStrankaListNazivFormated>
  <DomainObject.Predmet.ProtuStrankaListNazivFormatedOIB>
    <izvorni_sadrzaj>
      <item>SIPKO društvo s ograničenom odgovornošću za strojarski inženjering, projektiranje i konzalting, OIB 52143596678</item>
    </izvorni_sadrzaj>
    <derivirana_varijabla naziv="DomainObject.Predmet.ProtuStrankaListNazivFormatedOIB_1">
      <item>SIPKO društvo s ograničenom odgovornošću za strojarski inženjering, projektiranje i konzalting, OIB 52143596678</item>
    </derivirana_varijabla>
  </DomainObject.Predmet.ProtuStrankaListNazivFormatedOIB>
  <DomainObject.Predmet.OstaliListFormated>
    <izvorni_sadrzaj>
      <item>OGLASNA PLOČA</item>
      <item>SUDSKI REGISTAR</item>
      <item>Slavica Orehovec</item>
      <item>Damir Jalšovec</item>
      <item>LINDE PLIN društvo s ograničenom odgovornošću za proizvodnju, trgovinu, uvoz i izvoz tehničkih plinova</item>
      <item>ZOU Zdravko Babura</item>
      <item>RH Općinski sud u Čakovcu</item>
    </izvorni_sadrzaj>
    <derivirana_varijabla naziv="DomainObject.Predmet.OstaliListFormated_1">
      <item>OGLASNA PLOČA</item>
      <item>SUDSKI REGISTAR</item>
      <item>Slavica Orehovec</item>
      <item>Damir Jalšovec</item>
      <item>LINDE PLIN društvo s ograničenom odgovornošću za proizvodnju, trgovinu, uvoz i izvoz tehničkih plinova</item>
      <item>ZOU Zdravko Babura</item>
      <item>RH Općinski sud u Čakovcu</item>
    </derivirana_varijabla>
  </DomainObject.Predmet.OstaliListFormated>
  <DomainObject.Predmet.OstaliListFormatedOIB>
    <izvorni_sadrzaj>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izvorni_sadrzaj>
    <derivirana_varijabla naziv="DomainObject.Predmet.OstaliListFormatedOIB_1">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derivirana_varijabla>
  </DomainObject.Predmet.OstaliListFormatedOIB>
  <DomainObject.Predmet.OstaliListFormatedWithAdress>
    <izvorni_sadrzaj>
      <item>OGLASNA PLOČA</item>
      <item>SUDSKI REGISTAR</item>
      <item>Slavica Orehovec, France Prešerna 11b, 40000 Čakovec</item>
      <item>Damir Jalšovec, Ulica Bana Josipa Jelačića 73, 40000 Čakovec</item>
      <item>LINDE PLIN društvo s ograničenom odgovornošću za proizvodnju, trgovinu, uvoz i izvoz tehničkih plinova, Kalinovac 2/a, 47000 Karlovac</item>
      <item>ZOU Zdravko Babura, Strojarska 2, 10000 Zagreb</item>
      <item>RH Općinski sud u Čakovcu</item>
    </izvorni_sadrzaj>
    <derivirana_varijabla naziv="DomainObject.Predmet.OstaliListFormatedWithAdress_1">
      <item>OGLASNA PLOČA</item>
      <item>SUDSKI REGISTAR</item>
      <item>Slavica Orehovec, France Prešerna 11b, 40000 Čakovec</item>
      <item>Damir Jalšovec, Ulica Bana Josipa Jelačića 73, 40000 Čakovec</item>
      <item>LINDE PLIN društvo s ograničenom odgovornošću za proizvodnju, trgovinu, uvoz i izvoz tehničkih plinova, Kalinovac 2/a, 47000 Karlovac</item>
      <item>ZOU Zdravko Babura, Strojarska 2, 10000 Zagreb</item>
      <item>RH Općinski sud u Čakovcu</item>
    </derivirana_varijabla>
  </DomainObject.Predmet.OstaliListFormatedWithAdress>
  <DomainObject.Predmet.OstaliListFormatedWithAdressOIB>
    <izvorni_sadrzaj>
      <item>OGLASNA PLOČA</item>
      <item>SUDSKI REGISTAR</item>
      <item>Slavica Orehovec, OIB 69855771162, France Prešerna 11b, 40000 Čakovec</item>
      <item>Damir Jalšovec, OIB 63173855429, Ulica Bana Josipa Jelačića 73, 40000 Čakovec</item>
      <item>LINDE PLIN društvo s ograničenom odgovornošću za proizvodnju, trgovinu, uvoz i izvoz tehničkih plinova, OIB 64936811186, Kalinovac 2/a, 47000 Karlovac</item>
      <item>ZOU Zdravko Babura, Strojarska 2, 10000 Zagreb</item>
      <item>RH Općinski sud u Čakovcu</item>
    </izvorni_sadrzaj>
    <derivirana_varijabla naziv="DomainObject.Predmet.OstaliListFormatedWithAdressOIB_1">
      <item>OGLASNA PLOČA</item>
      <item>SUDSKI REGISTAR</item>
      <item>Slavica Orehovec, OIB 69855771162, France Prešerna 11b, 40000 Čakovec</item>
      <item>Damir Jalšovec, OIB 63173855429, Ulica Bana Josipa Jelačića 73, 40000 Čakovec</item>
      <item>LINDE PLIN društvo s ograničenom odgovornošću za proizvodnju, trgovinu, uvoz i izvoz tehničkih plinova, OIB 64936811186, Kalinovac 2/a, 47000 Karlovac</item>
      <item>ZOU Zdravko Babura, Strojarska 2, 10000 Zagreb</item>
      <item>RH Općinski sud u Čakovcu</item>
    </derivirana_varijabla>
  </DomainObject.Predmet.OstaliListFormatedWithAdressOIB>
  <DomainObject.Predmet.OstaliListNazivFormated>
    <izvorni_sadrzaj>
      <item>OGLASNA PLOČA</item>
      <item>SUDSKI REGISTAR</item>
      <item>Slavica Orehovec</item>
      <item>Damir Jalšovec</item>
      <item>LINDE PLIN društvo s ograničenom odgovornošću za proizvodnju, trgovinu, uvoz i izvoz tehničkih plinova</item>
      <item>ZOU Zdravko Babura</item>
      <item>RH Općinski sud u Čakovcu</item>
    </izvorni_sadrzaj>
    <derivirana_varijabla naziv="DomainObject.Predmet.OstaliListNazivFormated_1">
      <item>OGLASNA PLOČA</item>
      <item>SUDSKI REGISTAR</item>
      <item>Slavica Orehovec</item>
      <item>Damir Jalšovec</item>
      <item>LINDE PLIN društvo s ograničenom odgovornošću za proizvodnju, trgovinu, uvoz i izvoz tehničkih plinova</item>
      <item>ZOU Zdravko Babura</item>
      <item>RH Općinski sud u Čakovcu</item>
    </derivirana_varijabla>
  </DomainObject.Predmet.OstaliListNazivFormated>
  <DomainObject.Predmet.OstaliListNazivFormatedOIB>
    <izvorni_sadrzaj>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izvorni_sadrzaj>
    <derivirana_varijabla naziv="DomainObject.Predmet.OstaliListNazivFormatedOIB_1">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SIPKO društvo s ograničenom odgovornošću za strojarski inženjering, projektiranje i konzalting</izvorni_sadrzaj>
    <derivirana_varijabla naziv="DomainObject.Predmet.ProtustrankaIDrugi_1">SIPKO društvo s ograničenom odgovornošću za strojarski inženjering, projektiranje i konzalting</derivirana_varijabla>
  </DomainObject.Predmet.ProtustrankaIDrugi>
  <DomainObject.Predmet.StrankaIDrugiAdressOIB>
    <izvorni_sadrzaj>FINANCIJSKA AGENCIJA, Ilica 307, 10000 Zagreb</izvorni_sadrzaj>
    <derivirana_varijabla naziv="DomainObject.Predmet.StrankaIDrugiAdressOIB_1">FINANCIJSKA AGENCIJA, Ilica 307, 10000 Zagreb</derivirana_varijabla>
  </DomainObject.Predmet.StrankaIDrugiAdressOIB>
  <DomainObject.Predmet.ProtustrankaIDrugiAdressOIB>
    <izvorni_sadrzaj>SIPKO društvo s ograničenom odgovornošću za strojarski inženjering, projektiranje i konzalting, OIB 52143596678, Bana Josipa Jelačića 73, 40000 Čakovec</izvorni_sadrzaj>
    <derivirana_varijabla naziv="DomainObject.Predmet.ProtustrankaIDrugiAdressOIB_1">SIPKO društvo s ograničenom odgovornošću za strojarski inženjering, projektiranje i konzalting, OIB 52143596678, Bana Josipa Jelačića 73,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OGLASNA PLOČA</item>
      <item>SUDSKI REGISTAR</item>
      <item>FINANCIJSKA AGENCIJA</item>
      <item>SIPKO društvo s ograničenom odgovornošću za strojarski inženjering, projektiranje i konzalting</item>
      <item>Slavica Orehovec</item>
      <item>Damir Jalšovec</item>
      <item>LINDE PLIN društvo s ograničenom odgovornošću za proizvodnju, trgovinu, uvoz i izvoz tehničkih plinova</item>
      <item>ZOU Zdravko Babura</item>
      <item>RH Općinski sud u Čakovcu</item>
    </izvorni_sadrzaj>
    <derivirana_varijabla naziv="DomainObject.Predmet.SudioniciListNaziv_1">
      <item>OGLASNA PLOČA</item>
      <item>SUDSKI REGISTAR</item>
      <item>FINANCIJSKA AGENCIJA</item>
      <item>SIPKO društvo s ograničenom odgovornošću za strojarski inženjering, projektiranje i konzalting</item>
      <item>Slavica Orehovec</item>
      <item>Damir Jalšovec</item>
      <item>LINDE PLIN društvo s ograničenom odgovornošću za proizvodnju, trgovinu, uvoz i izvoz tehničkih plinova</item>
      <item>ZOU Zdravko Babura</item>
      <item>RH Općinski sud u Čakovcu</item>
    </derivirana_varijabla>
  </DomainObject.Predmet.SudioniciListNaziv>
  <DomainObject.Predmet.SudioniciListAdressOIB>
    <izvorni_sadrzaj>
      <item>OGLASNA PLOČA</item>
      <item>SUDSKI REGISTAR</item>
      <item>FINANCIJSKA AGENCIJA, Ilica 307,10000 Zagreb</item>
      <item>SIPKO društvo s ograničenom odgovornošću za strojarski inženjering, projektiranje i konzalting, OIB 52143596678, Bana Josipa Jelačića 73,40000 Čakovec</item>
      <item>Slavica Orehovec, OIB 69855771162, France Prešerna 11b,40000 Čakovec</item>
      <item>Damir Jalšovec, OIB 63173855429, Ulica Bana Josipa Jelačića 73,40000 Čakovec</item>
      <item>LINDE PLIN društvo s ograničenom odgovornošću za proizvodnju, trgovinu, uvoz i izvoz tehničkih plinova, OIB 64936811186, Kalinovac 2/a,47000 Karlovac</item>
      <item>ZOU Zdravko Babura, Strojarska 2,10000 Zagreb</item>
      <item>RH Općinski sud u Čakovcu</item>
    </izvorni_sadrzaj>
    <derivirana_varijabla naziv="DomainObject.Predmet.SudioniciListAdressOIB_1">
      <item>OGLASNA PLOČA</item>
      <item>SUDSKI REGISTAR</item>
      <item>FINANCIJSKA AGENCIJA, Ilica 307,10000 Zagreb</item>
      <item>SIPKO društvo s ograničenom odgovornošću za strojarski inženjering, projektiranje i konzalting, OIB 52143596678, Bana Josipa Jelačića 73,40000 Čakovec</item>
      <item>Slavica Orehovec, OIB 69855771162, France Prešerna 11b,40000 Čakovec</item>
      <item>Damir Jalšovec, OIB 63173855429, Ulica Bana Josipa Jelačića 73,40000 Čakovec</item>
      <item>LINDE PLIN društvo s ograničenom odgovornošću za proizvodnju, trgovinu, uvoz i izvoz tehničkih plinova, OIB 64936811186, Kalinovac 2/a,47000 Karlovac</item>
      <item>ZOU Zdravko Babura, Strojarska 2,10000 Zagreb</item>
      <item>RH Općinski sud u Čakovcu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52143596678</item>
      <item>, OIB 69855771162</item>
      <item>, OIB 63173855429</item>
      <item>, OIB 64936811186</item>
      <item>, OIB null</item>
      <item>, OIB null</item>
    </izvorni_sadrzaj>
    <derivirana_varijabla naziv="DomainObject.Predmet.SudioniciListNazivOIB_1">
      <item>, OIB null</item>
      <item>, OIB null</item>
      <item>, OIB null</item>
      <item>, OIB 52143596678</item>
      <item>, OIB 69855771162</item>
      <item>, OIB 63173855429</item>
      <item>, OIB 64936811186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DDDDB3-E76E-4418-ACEB-FE6FF67F84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432</properties:Words>
  <properties:Characters>2431</properties:Characters>
  <properties:Lines>76</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2015-11-17T12:57:00Z</dcterms:created>
  <dc:creator>jlekic</dc:creator>
  <cp:lastModifiedBy>Lea Rogina</cp:lastModifiedBy>
  <cp:lastPrinted>2016-01-07T07:45:00Z</cp:lastPrinted>
  <dcterms:modified xmlns:xsi="http://www.w3.org/2001/XMLSchema-instance" xsi:type="dcterms:W3CDTF">2016-01-07T14:11:00Z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