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61BC" w:rsidR="00A561BC">
        <w:tc>
          <w:tcPr>
            <w:tcW w:type="dxa" w:w="2985"/>
            <w:hideMark/>
          </w:tcPr>
          <w:p w:rsidRDefault="00A561BC" w:rsidP="00A561BC" w:rsidR="00A561B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61BC" w:rsidP="00A561BC" w:rsidR="00A561BC">
            <w:pPr>
              <w:spacing w:after="0"/>
              <w:jc w:val="center"/>
            </w:pPr>
            <w:r>
              <w:t>Republika Hrvatska</w:t>
            </w:r>
          </w:p>
          <w:p w:rsidRDefault="00A561BC" w:rsidP="00A561BC" w:rsidR="00A561BC">
            <w:pPr>
              <w:spacing w:after="0"/>
              <w:jc w:val="center"/>
            </w:pPr>
            <w:r>
              <w:t>Trgovački sud u Varaždinu</w:t>
            </w:r>
          </w:p>
          <w:p w:rsidRDefault="00A561BC" w:rsidP="00A561BC" w:rsidR="00A561B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04b611" w14:paraId="b04b611" w:rsidRDefault="00A561BC" w:rsidP="00A561BC" w:rsidR="00A561B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561BC" w:rsidP="00A561BC" w:rsidR="00A561BC">
      <w:pPr>
        <w:spacing w:after="0"/>
        <w:ind w:left="5664"/>
      </w:pPr>
      <w:r>
        <w:t xml:space="preserve">  Poslovni broj: 3 St-236/2018-9</w:t>
      </w:r>
    </w:p>
    <w:p w:rsidRDefault="00A561BC" w:rsidP="00A561BC" w:rsidR="00A561BC">
      <w:pPr>
        <w:spacing w:after="0"/>
        <w:ind w:left="5664"/>
      </w:pPr>
    </w:p>
    <w:p w:rsidRDefault="00A561BC" w:rsidP="00A561BC" w:rsidR="00A561BC">
      <w:pPr>
        <w:spacing w:after="0"/>
        <w:rPr>
          <w:b/>
        </w:rPr>
      </w:pPr>
    </w:p>
    <w:p w:rsidRDefault="00A561BC" w:rsidP="00A561BC" w:rsidR="00A561BC">
      <w:pPr>
        <w:spacing w:after="0"/>
        <w:rPr>
          <w:b/>
        </w:rPr>
      </w:pPr>
    </w:p>
    <w:p w:rsidRDefault="00A561BC" w:rsidP="00A561BC" w:rsidR="00A561BC">
      <w:pPr>
        <w:spacing w:after="0"/>
        <w:jc w:val="center"/>
      </w:pPr>
      <w:r>
        <w:t>R E P U B L I K A   H R V A T S K A</w:t>
      </w:r>
    </w:p>
    <w:p w:rsidRDefault="00A561BC" w:rsidP="00A561BC" w:rsidR="00A561BC">
      <w:pPr>
        <w:spacing w:after="0"/>
        <w:rPr>
          <w:b/>
        </w:rPr>
      </w:pPr>
    </w:p>
    <w:p w:rsidRDefault="00A561BC" w:rsidP="00A561BC" w:rsidR="00A561BC">
      <w:pPr>
        <w:spacing w:after="0"/>
        <w:jc w:val="center"/>
      </w:pPr>
      <w:r>
        <w:t>R J E Š E N J E</w:t>
      </w:r>
    </w:p>
    <w:p w:rsidRDefault="00A561BC" w:rsidP="00A561BC" w:rsidR="00A561BC">
      <w:pPr>
        <w:spacing w:after="0"/>
        <w:jc w:val="center"/>
      </w:pPr>
    </w:p>
    <w:p w:rsidRDefault="00A561BC" w:rsidP="00A561BC" w:rsidR="00A561BC">
      <w:pPr>
        <w:spacing w:after="0"/>
        <w:jc w:val="both"/>
        <w:rPr>
          <w:b/>
        </w:rPr>
      </w:pPr>
    </w:p>
    <w:p w:rsidRDefault="00A561BC" w:rsidP="00A561BC" w:rsidR="00A561B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ADRIA WEB jednostavno društvo s ograničenom odgovornošću za zastupanje i posredovanje u trgovini, skraćena tvrtka ADRIA WEB j.o.o. Varaždin, Vinička 31, MBS: 070126425, OIB: 53979674692, radi otvaranja stečajnog postupka nad dužnikom, dana 05. rujna 2018. godine,   </w:t>
      </w: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center"/>
      </w:pPr>
      <w:r>
        <w:t>r i j e š i o   j e</w:t>
      </w: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09. listopada 2018. godine u 10,00 sati.</w:t>
      </w:r>
    </w:p>
    <w:p w:rsidRDefault="00A561BC" w:rsidP="00A561BC" w:rsidR="00A561BC">
      <w:pPr>
        <w:spacing w:after="0"/>
        <w:rPr>
          <w:b/>
          <w:i/>
          <w:u w:val="single"/>
        </w:rPr>
      </w:pPr>
    </w:p>
    <w:p w:rsidRDefault="00A561BC" w:rsidP="00A561BC" w:rsidR="00A561BC">
      <w:pPr>
        <w:spacing w:after="0"/>
      </w:pPr>
      <w:r>
        <w:tab/>
        <w:t>II/ Na ročište se poziva:</w:t>
      </w:r>
    </w:p>
    <w:p w:rsidRDefault="00A561BC" w:rsidP="00A561BC" w:rsidR="00A561BC">
      <w:pPr>
        <w:spacing w:after="0"/>
      </w:pPr>
    </w:p>
    <w:p w:rsidRDefault="00A561BC" w:rsidP="00A561BC" w:rsidR="00A561BC">
      <w:pPr>
        <w:numPr>
          <w:ilvl w:val="0"/>
          <w:numId w:val="47"/>
        </w:numPr>
        <w:spacing w:after="0"/>
        <w:jc w:val="both"/>
      </w:pPr>
      <w:r>
        <w:t>direktor dužnika Željko Pauković iz Varaždina, Vinička 31</w:t>
      </w: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ind w:firstLine="708"/>
        <w:jc w:val="both"/>
      </w:pPr>
      <w:r>
        <w:t xml:space="preserve">III/ Direktor dužnika Željko Pauković dužan je dostaviti najkasnije do ročišta javnobilježnički ovjerovljen prokazni popis imovine, jer će u protivnom biti novčano kažnjen. </w:t>
      </w:r>
    </w:p>
    <w:p w:rsidRDefault="00A561BC" w:rsidP="00A561BC" w:rsidR="00A561BC">
      <w:pPr>
        <w:spacing w:after="0"/>
        <w:ind w:firstLine="708"/>
        <w:jc w:val="both"/>
      </w:pPr>
    </w:p>
    <w:p w:rsidRDefault="00A561BC" w:rsidP="00A561BC" w:rsidR="00A561BC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Željko Pauković, da ukoliko se ne odazove pozivu, biti će prisilno doveden po djelatnicima Policijske uprave.   </w:t>
      </w:r>
    </w:p>
    <w:p w:rsidRDefault="00A561BC" w:rsidP="00A561BC" w:rsidR="00A561BC">
      <w:pPr>
        <w:spacing w:after="0"/>
        <w:ind w:firstLine="708"/>
        <w:jc w:val="both"/>
      </w:pPr>
      <w:r>
        <w:t xml:space="preserve"> </w:t>
      </w: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  <w:ind w:left="2832"/>
      </w:pPr>
      <w:r>
        <w:t xml:space="preserve">Varaždin, 5. rujna 2018. </w:t>
      </w:r>
    </w:p>
    <w:p w:rsidRDefault="00A561BC" w:rsidP="00A561BC" w:rsidR="00A561BC">
      <w:pPr>
        <w:spacing w:after="0"/>
        <w:ind w:left="2832"/>
      </w:pP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A561BC" w:rsidP="00A561BC" w:rsidR="00A561BC">
      <w:pPr>
        <w:spacing w:after="0"/>
        <w:ind w:left="2832"/>
      </w:pPr>
    </w:p>
    <w:p w:rsidRDefault="00A561BC" w:rsidP="00A561BC" w:rsidR="00A561BC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A561BC" w:rsidP="00A561BC" w:rsidR="00A561BC">
      <w:pPr>
        <w:spacing w:after="0"/>
        <w:ind w:left="2832"/>
        <w:jc w:val="both"/>
      </w:pPr>
      <w:r>
        <w:lastRenderedPageBreak/>
        <w:t xml:space="preserve">                                     </w:t>
      </w:r>
    </w:p>
    <w:p w:rsidRDefault="00A561BC" w:rsidP="00A561BC" w:rsidR="00A561BC">
      <w:pPr>
        <w:spacing w:after="0"/>
      </w:pPr>
      <w:r>
        <w:tab/>
        <w:t>POUKA O PRAVNOM LIJEKU:</w:t>
      </w:r>
    </w:p>
    <w:p w:rsidRDefault="00A561BC" w:rsidP="00A561BC" w:rsidR="00A561BC">
      <w:pPr>
        <w:spacing w:after="0"/>
        <w:rPr>
          <w:b/>
        </w:rPr>
      </w:pPr>
    </w:p>
    <w:p w:rsidRDefault="00A561BC" w:rsidP="00A561BC" w:rsidR="00A561BC">
      <w:pPr>
        <w:spacing w:after="0"/>
      </w:pPr>
      <w:r>
        <w:tab/>
        <w:t>Protiv ovog rješenja žalba nije dopuštena.</w:t>
      </w: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</w:pPr>
    </w:p>
    <w:p w:rsidRDefault="00A561BC" w:rsidP="00A561BC" w:rsidR="00A561BC">
      <w:pPr>
        <w:spacing w:after="0"/>
        <w:jc w:val="both"/>
      </w:pPr>
      <w:r>
        <w:t>DNA: 1. Direktor dužnika Željko Pauković iz Varaždina, Vinička 31</w:t>
      </w:r>
    </w:p>
    <w:p w:rsidRDefault="00A561BC" w:rsidP="00A561BC" w:rsidR="00A561BC">
      <w:pPr>
        <w:spacing w:after="0"/>
        <w:jc w:val="both"/>
      </w:pPr>
      <w:r>
        <w:t xml:space="preserve">          </w:t>
      </w: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both"/>
      </w:pPr>
    </w:p>
    <w:p w:rsidRDefault="00A561BC" w:rsidP="00A561BC" w:rsidR="00A561BC">
      <w:pPr>
        <w:spacing w:after="0"/>
        <w:jc w:val="both"/>
      </w:pPr>
      <w:r>
        <w:t xml:space="preserve">          </w:t>
      </w:r>
    </w:p>
    <w:p w:rsidRDefault="00A561BC" w:rsidP="00A561BC" w:rsidR="00A561BC">
      <w:pPr>
        <w:spacing w:after="0"/>
        <w:jc w:val="both"/>
      </w:pPr>
      <w:r>
        <w:t xml:space="preserve">          </w:t>
      </w:r>
    </w:p>
    <w:p w:rsidRDefault="00AE649C" w:rsidP="00A561BC" w:rsidR="00AE649C" w:rsidRPr="00B76F3C">
      <w:pPr>
        <w:pStyle w:val="NormaleSPIS"/>
        <w:spacing w:after="0"/>
      </w:pPr>
    </w:p>
    <w:p w:rsidRDefault="00AB4602" w:rsidP="00A561B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561B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18C" w:rsidP="00537B78" w:rsidR="004C018C">
      <w:r>
        <w:separator/>
      </w:r>
    </w:p>
  </w:endnote>
  <w:endnote w:id="0" w:type="continuationSeparator">
    <w:p w:rsidRDefault="004C018C" w:rsidP="00537B78" w:rsidR="004C0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18C" w:rsidP="00537B78" w:rsidR="004C018C">
      <w:r>
        <w:separator/>
      </w:r>
    </w:p>
  </w:footnote>
  <w:footnote w:id="0" w:type="continuationSeparator">
    <w:p w:rsidRDefault="004C018C" w:rsidP="00537B78" w:rsidR="004C0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18C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26A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1BC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44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St-236/2018-9</izvorni_sadrzaj>
    <derivirana_varijabla naziv="DomainObject.Oznaka_1">St-236/2018-9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WEB jednostavno društvo s ograničenom odgovornošću za zastupanje i posredovanje u trgovini zastupanog po punomoćniku Željko Pauković</izvorni_sadrzaj>
    <derivirana_varijabla naziv="DomainObject.Predmet.ProtustrankaFormated_1">  ADRIA WEB jednostavno društvo s ograničenom odgovornošću za zastupanje i posredovanje u trgovini zastupanog po punomoćniku Željko Pauković</derivirana_varijabla>
  </DomainObject.Predmet.ProtustrankaFormated>
  <DomainObject.Predmet.ProtustrankaFormatedOIB>
    <izvorni_sadrzaj>  ADRIA WEB jednostavno društvo s ograničenom odgovornošću za zastupanje i posredovanje u trgovini, OIB 53979674692 zastupanog po punomoćniku Željko Pauković</izvorni_sadrzaj>
    <derivirana_varijabla naziv="DomainObject.Predmet.ProtustrankaFormatedOIB_1">  ADRIA WEB jednostavno društvo s ograničenom odgovornošću za zastupanje i posredovanje u trgovini, OIB 53979674692 zastupanog po punomoćniku Željko Pauković</derivirana_varijabla>
  </DomainObject.Predmet.ProtustrankaFormatedOIB>
  <DomainObject.Predmet.ProtustrankaFormatedWithAdress>
    <izvorni_sadrzaj> ADRIA WEB jednostavno društvo s ograničenom odgovornošću za zastupanje i posredovanje u trgovini, Vinička 31, 42000 Varaždin zastupanog po punomoćniku Željko Pauković</izvorni_sadrzaj>
    <derivirana_varijabla naziv="DomainObject.Predmet.ProtustrankaFormatedWithAdress_1"> ADRIA WEB jednostavno društvo s ograničenom odgovornošću za zastupanje i posredovanje u trgovini, Vinička 31, 42000 Varaždin zastupanog po punomoćniku Željko Pauković</derivirana_varijabla>
  </DomainObject.Predmet.ProtustrankaFormatedWithAdress>
  <DomainObject.Predmet.ProtustrankaFormatedWithAdressOIB>
    <izvorni_sadrzaj> ADRIA WEB jednostavno društvo s ograničenom odgovornošću za zastupanje i posredovanje u trgovini, OIB 53979674692, Vinička 31, 42000 Varaždin zastupanog po punomoćniku Željko Pauković</izvorni_sadrzaj>
    <derivirana_varijabla naziv="DomainObject.Predmet.ProtustrankaFormatedWithAdressOIB_1"> ADRIA WEB jednostavno društvo s ograničenom odgovornošću za zastupanje i posredovanje u trgovini, OIB 53979674692, Vinička 31, 42000 Varaždin zastupanog po punomoćniku Željko Pauković</derivirana_varijabla>
  </DomainObject.Predmet.ProtustrankaFormatedWithAdressOIB>
  <DomainObject.Predmet.ProtustrankaWithAdress>
    <izvorni_sadrzaj>ADRIA WEB jednostavno društvo s ograničenom odgovornošću za zastupanje i posredovanje u trgovini Vinička 31, 42000 Varaždin</izvorni_sadrzaj>
    <derivirana_varijabla naziv="DomainObject.Predmet.ProtustrankaWithAdress_1">ADRIA WEB jednostavno društvo s ograničenom odgovornošću za zastupanje i posredovanje u trgovini Vinička 31, 42000 Varaždin</derivirana_varijabla>
  </DomainObject.Predmet.ProtustrankaWithAdress>
  <DomainObject.Predmet.ProtustrankaWithAdressOIB>
    <izvorni_sadrzaj>ADRIA WEB jednostavno društvo s ograničenom odgovornošću za zastupanje i posredovanje u trgovini, OIB 53979674692, Vinička 31, 42000 Varaždin</izvorni_sadrzaj>
    <derivirana_varijabla naziv="DomainObject.Predmet.ProtustrankaWithAdressOIB_1">ADRIA WEB jednostavno društvo s ograničenom odgovornošću za zastupanje i posredovanje u trgovini, OIB 53979674692, Vinička 31, 42000 Varaždin</derivirana_varijabla>
  </DomainObject.Predmet.ProtustrankaWithAdressOIB>
  <DomainObject.Predmet.ProtustrankaNazivFormated>
    <izvorni_sadrzaj>ADRIA WEB jednostavno društvo s ograničenom odgovornošću za zastupanje i posredovanje u trgovini</izvorni_sadrzaj>
    <derivirana_varijabla naziv="DomainObject.Predmet.ProtustrankaNazivFormated_1">ADRIA WEB jednostavno društvo s ograničenom odgovornošću za zastupanje i posredovanje u trgovini</derivirana_varijabla>
  </DomainObject.Predmet.ProtustrankaNazivFormated>
  <DomainObject.Predmet.ProtustrankaNazivFormatedOIB>
    <izvorni_sadrzaj>ADRIA WEB jednostavno društvo s ograničenom odgovornošću za zastupanje i posredovanje u trgovini, OIB 53979674692</izvorni_sadrzaj>
    <derivirana_varijabla naziv="DomainObject.Predmet.ProtustrankaNazivFormatedOIB_1">ADRIA WEB jednostavno društvo s ograničenom odgovornošću za zastupanje i posredovanje u trgovini, OIB 53979674692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28453.84</izvorni_sadrzaj>
    <derivirana_varijabla naziv="DomainObject.Predmet.TrenutnaVrijednost_1">28453.84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WEB jednostavno društvo s ograničenom odgovornošću za zastupanje i posredovanje u trgovini zastupanog po punomoćniku Željko Pauković</item>
    </izvorni_sadrzaj>
    <derivirana_varijabla naziv="DomainObject.Predmet.ProtuStrankaListFormated_1">
      <item>ADRIA WEB jednostavno društvo s ograničenom odgovornošću za zastupanje i posredovanje u trgovini zastupanog po punomoćniku Željko Pauković</item>
    </derivirana_varijabla>
  </DomainObject.Predmet.ProtuStrankaListFormated>
  <DomainObject.Predmet.ProtuStrankaListFormatedOIB>
    <izvorni_sadrzaj>
      <item>ADRIA WEB jednostavno društvo s ograničenom odgovornošću za zastupanje i posredovanje u trgovini, OIB 53979674692 zastupanog po punomoćniku Željko Pauković</item>
    </izvorni_sadrzaj>
    <derivirana_varijabla naziv="DomainObject.Predmet.ProtuStrankaListFormatedOIB_1">
      <item>ADRIA WEB jednostavno društvo s ograničenom odgovornošću za zastupanje i posredovanje u trgovini, OIB 53979674692 zastupanog po punomoćniku Željko Pauković</item>
    </derivirana_varijabla>
  </DomainObject.Predmet.ProtuStrankaListFormatedOIB>
  <DomainObject.Predmet.ProtuStrankaListFormatedWithAdress>
    <izvorni_sadrzaj>
      <item>ADRIA WEB jednostavno društvo s ograničenom odgovornošću za zastupanje i posredovanje u trgovini, Vinička 31, 42000 Varaždin zastupanog po punomoćniku Željko Pauković</item>
    </izvorni_sadrzaj>
    <derivirana_varijabla naziv="DomainObject.Predmet.ProtuStrankaListFormatedWithAdress_1">
      <item>ADRIA WEB jednostavno društvo s ograničenom odgovornošću za zastupanje i posredovanje u trgovini, Vinička 31, 42000 Varaždin zastupanog po punomoćniku Željko Pauković</item>
    </derivirana_varijabla>
  </DomainObject.Predmet.ProtuStrankaListFormatedWithAdress>
  <DomainObject.Predmet.ProtuStrankaListFormatedWithAdressOIB>
    <izvorni_sadrzaj>
      <item>ADRIA WEB jednostavno društvo s ograničenom odgovornošću za zastupanje i posredovanje u trgovini, OIB 53979674692, Vinička 31, 42000 Varaždin zastupanog po punomoćniku Željko Pauković</item>
    </izvorni_sadrzaj>
    <derivirana_varijabla naziv="DomainObject.Predmet.ProtuStrankaListFormatedWithAdressOIB_1">
      <item>ADRIA WEB jednostavno društvo s ograničenom odgovornošću za zastupanje i posredovanje u trgovini, OIB 53979674692, Vinička 31, 42000 Varaždin zastupanog po punomoćniku Željko Pauković</item>
    </derivirana_varijabla>
  </DomainObject.Predmet.ProtuStrankaListFormatedWithAdressOIB>
  <DomainObject.Predmet.ProtuStrankaListNazivFormated>
    <izvorni_sadrzaj>
      <item>ADRIA WEB jednostavno društvo s ograničenom odgovornošću za zastupanje i posredovanje u trgovini</item>
    </izvorni_sadrzaj>
    <derivirana_varijabla naziv="DomainObject.Predmet.ProtuStrankaListNazivFormated_1">
      <item>ADRIA WEB jednostavno društvo s ograničenom odgovornošću za zastupanje i posredovanje u trgovini</item>
    </derivirana_varijabla>
  </DomainObject.Predmet.ProtuStrankaListNazivFormated>
  <DomainObject.Predmet.ProtuStrankaListNazivFormatedOIB>
    <izvorni_sadrzaj>
      <item>ADRIA WEB jednostavno društvo s ograničenom odgovornošću za zastupanje i posredovanje u trgovini, OIB 53979674692</item>
    </izvorni_sadrzaj>
    <derivirana_varijabla naziv="DomainObject.Predmet.ProtuStrankaListNazivFormatedOIB_1">
      <item>ADRIA WEB jednostavno društvo s ograničenom odgovornošću za zastupanje i posredovanje u trgovini, OIB 53979674692</item>
    </derivirana_varijabla>
  </DomainObject.Predmet.ProtuStrankaListNazivFormatedOIB>
  <DomainObject.Predmet.OstaliListFormated>
    <izvorni_sadrzaj>
      <item>Sudski registar</item>
      <item>Željko Pauković punomoćnik sudionika u postupku ADRIA WEB jednostavno društvo s ograničenom odgovornošću za zastupanje i posredovanje u trgovini</item>
    </izvorni_sadrzaj>
    <derivirana_varijabla naziv="DomainObject.Predmet.OstaliListFormated_1">
      <item>Sudski registar</item>
      <item>Željko Pauković punomoćnik sudionika u postupku ADRIA WEB jednostavno društvo s ograničenom odgovornošću za zastupanje i posredovanje u trgovini</item>
    </derivirana_varijabla>
  </DomainObject.Predmet.OstaliListFormated>
  <DomainObject.Predmet.OstaliListFormatedOIB>
    <izvorni_sadrzaj>
      <item>Sudski registar</item>
      <item>Željko Pauković, OIB 69385584256 punomoćnik sudionika u postupku ADRIA WEB jednostavno društvo s ograničenom odgovornošću za zastupanje i posredovanje u trgovini</item>
    </izvorni_sadrzaj>
    <derivirana_varijabla naziv="DomainObject.Predmet.OstaliListFormatedOIB_1">
      <item>Sudski registar</item>
      <item>Željko Pauković, OIB 69385584256 punomoćnik sudionika u postupku ADRIA WEB jednostavno društvo s ograničenom odgovornošću za zastupanje i posredovanje u trgovini</item>
    </derivirana_varijabla>
  </DomainObject.Predmet.OstaliListFormatedOIB>
  <DomainObject.Predmet.OstaliListFormatedWithAdress>
    <izvorni_sadrzaj>
      <item>Sudski registar</item>
      <item>Željko Pauković, Vinička 31, 42000 Varaždin punomoćnik sudionika u postupku ADRIA WEB jednostavno društvo s ograničenom odgovornošću za zastupanje i posredovanje u trgovini</item>
    </izvorni_sadrzaj>
    <derivirana_varijabla naziv="DomainObject.Predmet.OstaliListFormatedWithAdress_1">
      <item>Sudski registar</item>
      <item>Željko Pauković, Vinička 31, 42000 Varaždin punomoćnik sudionika u postupku ADRIA WEB jednostavno društvo s ograničenom odgovornošću za zastupanje i posredovanje u trgovini</item>
    </derivirana_varijabla>
  </DomainObject.Predmet.OstaliListFormatedWithAdress>
  <DomainObject.Predmet.OstaliListFormatedWithAdressOIB>
    <izvorni_sadrzaj>
      <item>Sudski registar</item>
      <item>Željko Pauković, OIB 69385584256, Vinička 31, 42000 Varaždin punomoćnik sudionika u postupku ADRIA WEB jednostavno društvo s ograničenom odgovornošću za zastupanje i posredovanje u trgovini</item>
    </izvorni_sadrzaj>
    <derivirana_varijabla naziv="DomainObject.Predmet.OstaliListFormatedWithAdressOIB_1">
      <item>Sudski registar</item>
      <item>Željko Pauković, OIB 69385584256, Vinička 31, 42000 Varaždin punomoćnik sudionika u postupku ADRIA WEB jednostavno društvo s ograničenom odgovornošću za zastupanje i posredovanje u trgovini</item>
    </derivirana_varijabla>
  </DomainObject.Predmet.OstaliListFormatedWithAdressOIB>
  <DomainObject.Predmet.OstaliListNazivFormated>
    <izvorni_sadrzaj>
      <item>Sudski registar</item>
      <item>Željko Pauković</item>
    </izvorni_sadrzaj>
    <derivirana_varijabla naziv="DomainObject.Predmet.OstaliListNazivFormated_1">
      <item>Sudski registar</item>
      <item>Željko Pauković</item>
    </derivirana_varijabla>
  </DomainObject.Predmet.OstaliListNazivFormated>
  <DomainObject.Predmet.OstaliListNazivFormatedOIB>
    <izvorni_sadrzaj>
      <item>Sudski registar</item>
      <item>Željko Pauković, OIB 69385584256</item>
    </izvorni_sadrzaj>
    <derivirana_varijabla naziv="DomainObject.Predmet.OstaliListNazivFormatedOIB_1">
      <item>Sudski registar</item>
      <item>Željko Pauković, OIB 69385584256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St-236/2018-9</izvorni_sadrzaj>
    <derivirana_varijabla naziv="DomainObject.PoslovniBrojDokumenta_1">St-236/2018-9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WEB jednostavno društvo s ograničenom odgovornošću za zastupanje i posredovanje u trgovini</izvorni_sadrzaj>
    <derivirana_varijabla naziv="DomainObject.Predmet.ProtustrankaIDrugi_1">ADRIA WEB jednostavno društvo s ograničenom odgovornošću za zastupanje i posredovanje u trgovini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WEB jednostavno društvo s ograničenom odgovornošću za zastupanje i posredovanje u trgovini, OIB 53979674692, Vinička 31, 42000 Varaždin</izvorni_sadrzaj>
    <derivirana_varijabla naziv="DomainObject.Predmet.ProtustrankaIDrugiAdressOIB_1">ADRIA WEB jednostavno društvo s ograničenom odgovornošću za zastupanje i posredovanje u trgovini, OIB 53979674692, Vinička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WEB jednostavno društvo s ograničenom odgovornošću za zastupanje i posredovanje u trgovini</item>
      <item>Sudski registar</item>
      <item>Željko Pauković</item>
    </izvorni_sadrzaj>
    <derivirana_varijabla naziv="DomainObject.Predmet.SudioniciListNaziv_1">
      <item>Financijska agencija</item>
      <item>ADRIA WEB jednostavno društvo s ograničenom odgovornošću za zastupanje i posredovanje u trgovini</item>
      <item>Sudski registar</item>
      <item>Željko Pauković</item>
    </derivirana_varijabla>
  </DomainObject.Predmet.SudioniciListNaziv>
  <DomainObject.Predmet.SudioniciListAdressOIB>
    <izvorni_sadrzaj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</izvorni_sadrzaj>
    <derivirana_varijabla naziv="DomainObject.Predmet.SudioniciListAdressOIB_1"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C127D-02B5-4754-B0C3-C0B3569CF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1164</properties:Characters>
  <properties:Lines>64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2018-09-05T08:09:00Z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St-236/2018-9 / Odluka - Rješenje - određeno ročište radi izjašnjenja o prijedlogu za otvaranje stečajnog postupka (odluka_St-236_2018-9.docx)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