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fd0f" w14:paraId="a1cfd0f" w:rsidRDefault="00A75177" w:rsidP="00A7517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75177" w:rsidR="00AE649C" w:rsidRPr="00B76F3C">
      <w:pPr>
        <w:pStyle w:val="NormaleSPIS"/>
        <w:spacing w:after="0"/>
      </w:pPr>
    </w:p>
    <w:p w:rsidRDefault="00A75177" w:rsidP="00A75177" w:rsidR="00A7517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75177" w:rsidP="00A75177" w:rsidR="00A7517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75177" w:rsidP="00A75177" w:rsidR="00A75177" w:rsidRPr="00A75177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A75177" w:rsidP="00A75177" w:rsidR="00A75177">
      <w:pPr>
        <w:spacing w:after="0"/>
        <w:jc w:val="right"/>
      </w:pPr>
      <w:r>
        <w:t>Poslovni broj: 2 St-564/2018-4</w:t>
      </w:r>
    </w:p>
    <w:p w:rsidRDefault="00A75177" w:rsidP="00A75177" w:rsidR="00A75177">
      <w:pPr>
        <w:spacing w:after="0"/>
        <w:jc w:val="both"/>
      </w:pPr>
    </w:p>
    <w:p w:rsidRDefault="00A75177" w:rsidP="00A75177" w:rsidR="00A75177">
      <w:pPr>
        <w:spacing w:after="0"/>
        <w:jc w:val="both"/>
      </w:pPr>
    </w:p>
    <w:p w:rsidRDefault="00A75177" w:rsidP="00A75177" w:rsidR="00A75177">
      <w:pPr>
        <w:spacing w:after="0"/>
        <w:jc w:val="center"/>
      </w:pPr>
      <w:r>
        <w:t>U  I M E   R E P U B L I K E   H R V A T S K E</w:t>
      </w:r>
    </w:p>
    <w:p w:rsidRDefault="00A75177" w:rsidP="00A75177" w:rsidR="00A75177">
      <w:pPr>
        <w:spacing w:after="0"/>
        <w:jc w:val="center"/>
      </w:pPr>
    </w:p>
    <w:p w:rsidRDefault="00A75177" w:rsidP="00A75177" w:rsidR="00A75177">
      <w:pPr>
        <w:spacing w:after="0"/>
        <w:jc w:val="center"/>
      </w:pPr>
      <w:r>
        <w:t xml:space="preserve"> R J E Š E N J E</w:t>
      </w:r>
    </w:p>
    <w:p w:rsidRDefault="00A75177" w:rsidP="00A75177" w:rsidR="00A75177">
      <w:pPr>
        <w:spacing w:after="0"/>
        <w:jc w:val="both"/>
      </w:pPr>
    </w:p>
    <w:p w:rsidRDefault="00A75177" w:rsidP="00A75177" w:rsidR="00A75177">
      <w:pPr>
        <w:spacing w:after="0"/>
        <w:jc w:val="both"/>
      </w:pPr>
    </w:p>
    <w:p w:rsidRDefault="00A75177" w:rsidP="00A75177" w:rsidR="00A75177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SENEKS JEZICI, d.o.o. za poduku stranih jezika i prevođenje, Zagreb, Račkoga 11, MBS: 080010622, OIB: 17861225222, 26. srpnja 2018.</w:t>
      </w:r>
    </w:p>
    <w:p w:rsidRDefault="00A75177" w:rsidP="00A75177" w:rsidR="00A75177">
      <w:pPr>
        <w:spacing w:after="0"/>
        <w:jc w:val="both"/>
      </w:pPr>
    </w:p>
    <w:p w:rsidRDefault="00A75177" w:rsidP="00A75177" w:rsidR="00A75177">
      <w:pPr>
        <w:spacing w:after="0"/>
        <w:jc w:val="both"/>
      </w:pPr>
    </w:p>
    <w:p w:rsidRDefault="00A75177" w:rsidP="00A75177" w:rsidR="00A75177">
      <w:pPr>
        <w:spacing w:after="0"/>
        <w:jc w:val="center"/>
      </w:pPr>
      <w:r>
        <w:t>r i j e š i o   j e</w:t>
      </w:r>
    </w:p>
    <w:p w:rsidRDefault="00A75177" w:rsidP="00A75177" w:rsidR="00A75177">
      <w:pPr>
        <w:spacing w:after="0"/>
        <w:jc w:val="both"/>
      </w:pPr>
    </w:p>
    <w:p w:rsidRDefault="00A75177" w:rsidP="00A75177" w:rsidR="00A75177">
      <w:pPr>
        <w:spacing w:after="0"/>
        <w:jc w:val="both"/>
        <w:rPr>
          <w:szCs w:val="20"/>
        </w:rPr>
      </w:pPr>
      <w:r>
        <w:tab/>
        <w:t>1. Otvara se stečajni postupak nad dužnikom SENEKS JEZICI, d.o.o. za poduku stranih jezika i prevođenje, Zagreb, Račkoga 11, MBS: 080010622, OIB: 17861225222.</w:t>
      </w:r>
    </w:p>
    <w:p w:rsidRDefault="00A75177" w:rsidP="00A75177" w:rsidR="00A75177">
      <w:pPr>
        <w:spacing w:after="0"/>
        <w:jc w:val="both"/>
      </w:pPr>
    </w:p>
    <w:p w:rsidRDefault="00A75177" w:rsidP="00A75177" w:rsidR="00A75177">
      <w:pPr>
        <w:spacing w:after="0"/>
        <w:jc w:val="both"/>
      </w:pPr>
      <w:r>
        <w:tab/>
        <w:t>2. Za stečajnog upravitelja imenuje se KARLO ŠATVAR, Osijek, Zagrebačka 30, OIB: 24771511882.</w:t>
      </w:r>
    </w:p>
    <w:p w:rsidRDefault="00A75177" w:rsidP="00A75177" w:rsidR="00A75177">
      <w:pPr>
        <w:spacing w:after="0"/>
        <w:jc w:val="both"/>
      </w:pPr>
    </w:p>
    <w:p w:rsidRDefault="00A75177" w:rsidP="00A75177" w:rsidR="00A75177">
      <w:pPr>
        <w:spacing w:after="0"/>
        <w:jc w:val="both"/>
        <w:rPr>
          <w:szCs w:val="20"/>
        </w:rPr>
      </w:pPr>
      <w:r>
        <w:tab/>
        <w:t>3. Zaključuje se stečajni postupak nad dužnikom SENEKS JEZICI, d.o.o. za poduku stranih jezika i prevođenje, Zagreb, Račkoga 11, MBS: 080010622, OIB: 17861225222.</w:t>
      </w:r>
    </w:p>
    <w:p w:rsidRDefault="00A75177" w:rsidP="00A75177" w:rsidR="00A75177">
      <w:pPr>
        <w:spacing w:after="0"/>
        <w:jc w:val="both"/>
      </w:pPr>
    </w:p>
    <w:p w:rsidRDefault="00A75177" w:rsidP="00A75177" w:rsidR="00A75177">
      <w:pPr>
        <w:spacing w:after="0"/>
        <w:jc w:val="both"/>
      </w:pPr>
      <w:r>
        <w:tab/>
        <w:t>4. Stečajni postupak je otvoren i zaključen s danom 26. srpnja 2018. godine u 12,30 sati, kada je ovo rješenje objavljeno na e-oglasnoj ploči ovoga suda.</w:t>
      </w:r>
    </w:p>
    <w:p w:rsidRDefault="00A75177" w:rsidP="00A75177" w:rsidR="00A75177">
      <w:pPr>
        <w:pStyle w:val="Bezproreda"/>
        <w:spacing w:after="0"/>
        <w:jc w:val="both"/>
      </w:pPr>
    </w:p>
    <w:p w:rsidRDefault="00A75177" w:rsidP="00A75177" w:rsidR="00A75177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75177" w:rsidP="00A75177" w:rsidR="00A75177">
      <w:pPr>
        <w:spacing w:after="0"/>
        <w:jc w:val="both"/>
        <w:rPr>
          <w:rFonts w:cs="Times New Roman"/>
        </w:rPr>
      </w:pPr>
    </w:p>
    <w:p w:rsidRDefault="00A75177" w:rsidP="00A75177" w:rsidR="00A75177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A75177" w:rsidP="00A75177" w:rsidR="00A75177">
      <w:pPr>
        <w:spacing w:after="0"/>
        <w:jc w:val="both"/>
      </w:pPr>
    </w:p>
    <w:p w:rsidRDefault="00A75177" w:rsidP="00A75177" w:rsidR="00A75177">
      <w:pPr>
        <w:spacing w:after="0"/>
        <w:jc w:val="both"/>
      </w:pPr>
    </w:p>
    <w:p w:rsidRDefault="00A75177" w:rsidP="00A75177" w:rsidR="00A75177">
      <w:pPr>
        <w:spacing w:after="0"/>
        <w:jc w:val="center"/>
      </w:pPr>
      <w:r>
        <w:t>Obrazloženje</w:t>
      </w:r>
    </w:p>
    <w:p w:rsidRDefault="00A75177" w:rsidP="00A75177" w:rsidR="00A75177">
      <w:pPr>
        <w:spacing w:after="0"/>
        <w:jc w:val="center"/>
      </w:pPr>
    </w:p>
    <w:p w:rsidRDefault="00A75177" w:rsidP="00A75177" w:rsidR="00A75177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St-564/2018-2, koji je objavljen na mrežnoj stranici e-oglasna ploča Trgovačkog suda u Bjelovaru 1. lipnja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A75177" w:rsidP="00A75177" w:rsidR="00A75177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75177" w:rsidP="00A75177" w:rsidR="00A75177">
      <w:pPr>
        <w:spacing w:after="0"/>
        <w:jc w:val="both"/>
      </w:pPr>
    </w:p>
    <w:p w:rsidRDefault="00A75177" w:rsidP="00A75177" w:rsidR="00A75177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A75177" w:rsidP="00A75177" w:rsidR="00A75177">
      <w:pPr>
        <w:spacing w:after="0"/>
        <w:jc w:val="both"/>
      </w:pPr>
    </w:p>
    <w:p w:rsidRDefault="00A75177" w:rsidP="00A75177" w:rsidR="00A75177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A75177" w:rsidP="00A75177" w:rsidR="00A75177">
      <w:pPr>
        <w:spacing w:after="0"/>
        <w:jc w:val="both"/>
      </w:pPr>
    </w:p>
    <w:p w:rsidRDefault="00A75177" w:rsidP="00A75177" w:rsidR="00A75177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75177" w:rsidP="00A75177" w:rsidR="00A75177">
      <w:pPr>
        <w:pStyle w:val="Bezproreda"/>
        <w:spacing w:after="0"/>
        <w:jc w:val="both"/>
      </w:pPr>
    </w:p>
    <w:p w:rsidRDefault="00A75177" w:rsidP="00A75177" w:rsidR="00A75177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A75177" w:rsidP="00A75177" w:rsidR="00A75177">
      <w:pPr>
        <w:spacing w:after="0"/>
        <w:ind w:firstLine="851"/>
        <w:jc w:val="both"/>
      </w:pPr>
    </w:p>
    <w:p w:rsidRDefault="00A75177" w:rsidP="00A75177" w:rsidR="00A75177">
      <w:pPr>
        <w:spacing w:after="0"/>
        <w:jc w:val="center"/>
      </w:pPr>
      <w:r>
        <w:t>U Bjelovaru 26. srpnja 2018.</w:t>
      </w:r>
    </w:p>
    <w:p w:rsidRDefault="00A75177" w:rsidP="00A75177" w:rsidR="00A75177">
      <w:pPr>
        <w:spacing w:after="0"/>
        <w:jc w:val="both"/>
      </w:pPr>
    </w:p>
    <w:p w:rsidRDefault="00A75177" w:rsidP="00A75177" w:rsidR="00A75177">
      <w:pPr>
        <w:spacing w:after="0"/>
        <w:jc w:val="both"/>
      </w:pPr>
    </w:p>
    <w:p w:rsidRDefault="00A75177" w:rsidP="00A75177" w:rsidR="00A75177">
      <w:pPr>
        <w:spacing w:after="0"/>
        <w:ind w:firstLine="720" w:left="4320"/>
      </w:pPr>
      <w:r>
        <w:t>SUDSKI SAVJETNIK</w:t>
      </w:r>
    </w:p>
    <w:p w:rsidRDefault="00A75177" w:rsidP="00A75177" w:rsidR="00A75177">
      <w:pPr>
        <w:spacing w:after="0"/>
        <w:ind w:firstLine="4111"/>
      </w:pPr>
      <w:r>
        <w:tab/>
        <w:t xml:space="preserve">     MIROSLAV LOVREKOVIĆ, v.r.</w:t>
      </w:r>
    </w:p>
    <w:p w:rsidRDefault="00A75177" w:rsidP="00A75177" w:rsidR="00A7517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A75177" w:rsidP="00A75177" w:rsidR="00A7517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A75177" w:rsidP="00A75177" w:rsidR="00A75177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A75177" w:rsidP="00A75177" w:rsidR="00A75177">
      <w:pPr>
        <w:spacing w:after="0"/>
        <w:jc w:val="both"/>
      </w:pPr>
    </w:p>
    <w:p w:rsidRDefault="00A75177" w:rsidP="00A75177" w:rsidR="00A75177">
      <w:pPr>
        <w:spacing w:after="0"/>
        <w:jc w:val="both"/>
      </w:pPr>
    </w:p>
    <w:p w:rsidRDefault="00A75177" w:rsidP="00A75177" w:rsidR="00A75177">
      <w:pPr>
        <w:spacing w:after="0"/>
        <w:jc w:val="both"/>
      </w:pPr>
    </w:p>
    <w:p w:rsidRDefault="00A75177" w:rsidP="00A75177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A7517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2366696"/>
      <w:docPartObj>
        <w:docPartGallery w:val="Page Numbers (Top of Page)"/>
        <w:docPartUnique/>
      </w:docPartObj>
    </w:sdtPr>
    <w:sdtContent>
      <w:p w:rsidRDefault="00A75177" w:rsidP="00A75177" w:rsidR="00A7517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93D">
          <w:t>2</w:t>
        </w:r>
        <w:r>
          <w:fldChar w:fldCharType="end"/>
        </w:r>
      </w:p>
    </w:sdtContent>
  </w:sdt>
  <w:p w:rsidRDefault="00A75177" w:rsidP="00A75177" w:rsidR="008333A9">
    <w:pPr>
      <w:spacing w:after="0"/>
      <w:jc w:val="right"/>
    </w:pPr>
    <w:r>
      <w:t>Poslovni broj: 2 St-564/2018-4</w:t>
    </w:r>
  </w:p>
  <w:p w:rsidRDefault="00A75177" w:rsidP="00A75177" w:rsidR="00A75177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177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093D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800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26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St-564/2018-4</izvorni_sadrzaj>
    <derivirana_varijabla naziv="DomainObject.Oznaka_1">St-564/2018-4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St-564/2018</izvorni_sadrzaj>
    <derivirana_varijabla naziv="DomainObject.Predmet.OznakaBroj_1">St-564/2018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SENEKS JEZICI, d.o.o. za poduku stranih jezika i prevođenje zastupanog po punomoćniku Sen Bele</izvorni_sadrzaj>
    <derivirana_varijabla naziv="DomainObject.Predmet.ProtustrankaFormated_1">  SENEKS JEZICI, d.o.o. za poduku stranih jezika i prevođenje zastupanog po punomoćniku Sen Bele</derivirana_varijabla>
  </DomainObject.Predmet.ProtustrankaFormated>
  <DomainObject.Predmet.ProtustrankaFormatedOIB>
    <izvorni_sadrzaj>  SENEKS JEZICI, d.o.o. za poduku stranih jezika i prevođenje, OIB 17861225222 zastupanog po punomoćniku Sen Bele</izvorni_sadrzaj>
    <derivirana_varijabla naziv="DomainObject.Predmet.ProtustrankaFormatedOIB_1">  SENEKS JEZICI, d.o.o. za poduku stranih jezika i prevođenje, OIB 17861225222 zastupanog po punomoćniku Sen Bele</derivirana_varijabla>
  </DomainObject.Predmet.ProtustrankaFormatedOIB>
  <DomainObject.Predmet.ProtustrankaFormatedWithAdress>
    <izvorni_sadrzaj> SENEKS JEZICI, d.o.o. za poduku stranih jezika i prevođenje, Račkoga 11, 10000 Zagreb zastupanog po punomoćniku Sen Bele</izvorni_sadrzaj>
    <derivirana_varijabla naziv="DomainObject.Predmet.ProtustrankaFormatedWithAdress_1"> SENEKS JEZICI, d.o.o. za poduku stranih jezika i prevođenje, Račkoga 11, 10000 Zagreb zastupanog po punomoćniku Sen Bele</derivirana_varijabla>
  </DomainObject.Predmet.ProtustrankaFormatedWithAdress>
  <DomainObject.Predmet.ProtustrankaFormatedWithAdressOIB>
    <izvorni_sadrzaj> SENEKS JEZICI, d.o.o. za poduku stranih jezika i prevođenje, OIB 17861225222, Račkoga 11, 10000 Zagreb zastupanog po punomoćniku Sen Bele</izvorni_sadrzaj>
    <derivirana_varijabla naziv="DomainObject.Predmet.ProtustrankaFormatedWithAdressOIB_1"> SENEKS JEZICI, d.o.o. za poduku stranih jezika i prevođenje, OIB 17861225222, Račkoga 11, 10000 Zagreb zastupanog po punomoćniku Sen Bele</derivirana_varijabla>
  </DomainObject.Predmet.ProtustrankaFormatedWithAdressOIB>
  <DomainObject.Predmet.ProtustrankaWithAdress>
    <izvorni_sadrzaj>SENEKS JEZICI, d.o.o. za poduku stranih jezika i prevođenje Račkoga 11, 10000 Zagreb</izvorni_sadrzaj>
    <derivirana_varijabla naziv="DomainObject.Predmet.ProtustrankaWithAdress_1">SENEKS JEZICI, d.o.o. za poduku stranih jezika i prevođenje Račkoga 11, 10000 Zagreb</derivirana_varijabla>
  </DomainObject.Predmet.ProtustrankaWithAdress>
  <DomainObject.Predmet.ProtustrankaWithAdressOIB>
    <izvorni_sadrzaj>SENEKS JEZICI, d.o.o. za poduku stranih jezika i prevođenje, OIB 17861225222, Račkoga 11, 10000 Zagreb</izvorni_sadrzaj>
    <derivirana_varijabla naziv="DomainObject.Predmet.ProtustrankaWithAdressOIB_1">SENEKS JEZICI, d.o.o. za poduku stranih jezika i prevođenje, OIB 17861225222, Račkoga 11, 10000 Zagreb</derivirana_varijabla>
  </DomainObject.Predmet.ProtustrankaWithAdressOIB>
  <DomainObject.Predmet.ProtustrankaNazivFormated>
    <izvorni_sadrzaj>SENEKS JEZICI, d.o.o. za poduku stranih jezika i prevođenje</izvorni_sadrzaj>
    <derivirana_varijabla naziv="DomainObject.Predmet.ProtustrankaNazivFormated_1">SENEKS JEZICI, d.o.o. za poduku stranih jezika i prevođenje</derivirana_varijabla>
  </DomainObject.Predmet.ProtustrankaNazivFormated>
  <DomainObject.Predmet.ProtustrankaNazivFormatedOIB>
    <izvorni_sadrzaj>SENEKS JEZICI, d.o.o. za poduku stranih jezika i prevođenje, OIB 17861225222</izvorni_sadrzaj>
    <derivirana_varijabla naziv="DomainObject.Predmet.ProtustrankaNazivFormatedOIB_1">SENEKS JEZICI, d.o.o. za poduku stranih jezika i prevođenje, OIB 17861225222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SENEKS JEZICI, d.o.o. za poduku stranih jezika i prevođenje zastupanog po punomoćniku Sen Bele</item>
    </izvorni_sadrzaj>
    <derivirana_varijabla naziv="DomainObject.Predmet.ProtuStrankaListFormated_1">
      <item>SENEKS JEZICI, d.o.o. za poduku stranih jezika i prevođenje zastupanog po punomoćniku Sen Bele</item>
    </derivirana_varijabla>
  </DomainObject.Predmet.ProtuStrankaListFormated>
  <DomainObject.Predmet.ProtuStrankaListFormatedOIB>
    <izvorni_sadrzaj>
      <item>SENEKS JEZICI, d.o.o. za poduku stranih jezika i prevođenje, OIB 17861225222 zastupanog po punomoćniku Sen Bele</item>
    </izvorni_sadrzaj>
    <derivirana_varijabla naziv="DomainObject.Predmet.ProtuStrankaListFormatedOIB_1">
      <item>SENEKS JEZICI, d.o.o. za poduku stranih jezika i prevođenje, OIB 17861225222 zastupanog po punomoćniku Sen Bele</item>
    </derivirana_varijabla>
  </DomainObject.Predmet.ProtuStrankaListFormatedOIB>
  <DomainObject.Predmet.ProtuStrankaListFormatedWithAdress>
    <izvorni_sadrzaj>
      <item>SENEKS JEZICI, d.o.o. za poduku stranih jezika i prevođenje, Račkoga 11, 10000 Zagreb zastupanog po punomoćniku Sen Bele</item>
    </izvorni_sadrzaj>
    <derivirana_varijabla naziv="DomainObject.Predmet.ProtuStrankaListFormatedWithAdress_1">
      <item>SENEKS JEZICI, d.o.o. za poduku stranih jezika i prevođenje, Račkoga 11, 10000 Zagreb zastupanog po punomoćniku Sen Bele</item>
    </derivirana_varijabla>
  </DomainObject.Predmet.ProtuStrankaListFormatedWithAdress>
  <DomainObject.Predmet.ProtuStrankaListFormatedWithAdressOIB>
    <izvorni_sadrzaj>
      <item>SENEKS JEZICI, d.o.o. za poduku stranih jezika i prevođenje, OIB 17861225222, Račkoga 11, 10000 Zagreb zastupanog po punomoćniku Sen Bele</item>
    </izvorni_sadrzaj>
    <derivirana_varijabla naziv="DomainObject.Predmet.ProtuStrankaListFormatedWithAdressOIB_1">
      <item>SENEKS JEZICI, d.o.o. za poduku stranih jezika i prevođenje, OIB 17861225222, Račkoga 11, 10000 Zagreb zastupanog po punomoćniku Sen Bele</item>
    </derivirana_varijabla>
  </DomainObject.Predmet.ProtuStrankaListFormatedWithAdressOIB>
  <DomainObject.Predmet.ProtuStrankaListNazivFormated>
    <izvorni_sadrzaj>
      <item>SENEKS JEZICI, d.o.o. za poduku stranih jezika i prevođenje</item>
    </izvorni_sadrzaj>
    <derivirana_varijabla naziv="DomainObject.Predmet.ProtuStrankaListNazivFormated_1">
      <item>SENEKS JEZICI, d.o.o. za poduku stranih jezika i prevođenje</item>
    </derivirana_varijabla>
  </DomainObject.Predmet.ProtuStrankaListNazivFormated>
  <DomainObject.Predmet.ProtuStrankaListNazivFormatedOIB>
    <izvorni_sadrzaj>
      <item>SENEKS JEZICI, d.o.o. za poduku stranih jezika i prevođenje, OIB 17861225222</item>
    </izvorni_sadrzaj>
    <derivirana_varijabla naziv="DomainObject.Predmet.ProtuStrankaListNazivFormatedOIB_1">
      <item>SENEKS JEZICI, d.o.o. za poduku stranih jezika i prevođenje, OIB 17861225222</item>
    </derivirana_varijabla>
  </DomainObject.Predmet.ProtuStrankaListNazivFormatedOIB>
  <DomainObject.Predmet.OstaliListFormated>
    <izvorni_sadrzaj>
      <item>Sen Bele punomoćnik sudionika u postupku SENEKS JEZICI, d.o.o. za poduku stranih jezika i prevođenje</item>
    </izvorni_sadrzaj>
    <derivirana_varijabla naziv="DomainObject.Predmet.OstaliListFormated_1">
      <item>Sen Bele punomoćnik sudionika u postupku SENEKS JEZICI, d.o.o. za poduku stranih jezika i prevođenje</item>
    </derivirana_varijabla>
  </DomainObject.Predmet.OstaliListFormated>
  <DomainObject.Predmet.OstaliListFormatedOIB>
    <izvorni_sadrzaj>
      <item>Sen Bele, OIB 68748971729 punomoćnik sudionika u postupku SENEKS JEZICI, d.o.o. za poduku stranih jezika i prevođenje</item>
    </izvorni_sadrzaj>
    <derivirana_varijabla naziv="DomainObject.Predmet.OstaliListFormatedOIB_1">
      <item>Sen Bele, OIB 68748971729 punomoćnik sudionika u postupku SENEKS JEZICI, d.o.o. za poduku stranih jezika i prevođenje</item>
    </derivirana_varijabla>
  </DomainObject.Predmet.OstaliListFormatedOIB>
  <DomainObject.Predmet.OstaliListFormatedWithAdress>
    <izvorni_sadrzaj>
      <item>Sen Bele, Đorđićeva ulica 23, 10000 Zagreb punomoćnik sudionika u postupku SENEKS JEZICI, d.o.o. za poduku stranih jezika i prevođenje</item>
    </izvorni_sadrzaj>
    <derivirana_varijabla naziv="DomainObject.Predmet.OstaliListFormatedWithAdress_1">
      <item>Sen Bele, Đorđićeva ulica 23, 10000 Zagreb punomoćnik sudionika u postupku SENEKS JEZICI, d.o.o. za poduku stranih jezika i prevođenje</item>
    </derivirana_varijabla>
  </DomainObject.Predmet.OstaliListFormatedWithAdress>
  <DomainObject.Predmet.OstaliListFormatedWithAdressOIB>
    <izvorni_sadrzaj>
      <item>Sen Bele, OIB 68748971729, Đorđićeva ulica 23, 10000 Zagreb punomoćnik sudionika u postupku SENEKS JEZICI, d.o.o. za poduku stranih jezika i prevođenje</item>
    </izvorni_sadrzaj>
    <derivirana_varijabla naziv="DomainObject.Predmet.OstaliListFormatedWithAdressOIB_1">
      <item>Sen Bele, OIB 68748971729, Đorđićeva ulica 23, 10000 Zagreb punomoćnik sudionika u postupku SENEKS JEZICI, d.o.o. za poduku stranih jezika i prevođenje</item>
    </derivirana_varijabla>
  </DomainObject.Predmet.OstaliListFormatedWithAdressOIB>
  <DomainObject.Predmet.OstaliListNazivFormated>
    <izvorni_sadrzaj>
      <item>Sen Bele</item>
    </izvorni_sadrzaj>
    <derivirana_varijabla naziv="DomainObject.Predmet.OstaliListNazivFormated_1">
      <item>Sen Bele</item>
    </derivirana_varijabla>
  </DomainObject.Predmet.OstaliListNazivFormated>
  <DomainObject.Predmet.OstaliListNazivFormatedOIB>
    <izvorni_sadrzaj>
      <item>Sen Bele, OIB 68748971729</item>
    </izvorni_sadrzaj>
    <derivirana_varijabla naziv="DomainObject.Predmet.OstaliListNazivFormatedOIB_1">
      <item>Sen Bele, OIB 68748971729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>St-564/2018-4</izvorni_sadrzaj>
    <derivirana_varijabla naziv="DomainObject.PoslovniBrojDokumenta_1">St-564/2018-4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SENEKS JEZICI, d.o.o. za poduku stranih jezika i prevođenje</izvorni_sadrzaj>
    <derivirana_varijabla naziv="DomainObject.Predmet.ProtustrankaIDrugi_1">SENEKS JEZICI, d.o.o. za poduku stranih jezika i prevođenje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SENEKS JEZICI, d.o.o. za poduku stranih jezika i prevođenje, OIB 17861225222, Račkoga 11, 10000 Zagreb</izvorni_sadrzaj>
    <derivirana_varijabla naziv="DomainObject.Predmet.ProtustrankaIDrugiAdressOIB_1">SENEKS JEZICI, d.o.o. za poduku stranih jezika i prevođenje, OIB 17861225222, Račkoga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SENEKS JEZICI, d.o.o. za poduku stranih jezika i prevođenje</item>
      <item>Sen Bele</item>
    </izvorni_sadrzaj>
    <derivirana_varijabla naziv="DomainObject.Predmet.SudioniciListNaziv_1">
      <item>FINA Regionalni centar Zagreb</item>
      <item>SENEKS JEZICI, d.o.o. za poduku stranih jezika i prevođenje</item>
      <item>Sen Bele</item>
    </derivirana_varijabla>
  </DomainObject.Predmet.SudioniciListNaziv>
  <DomainObject.Predmet.SudioniciListAdressOIB>
    <izvorni_sadrzaj>
      <item>FINA Regionalni centar Zagreb, OIB 85821130368, Trg svibanjskih žrtava 1995. 1.,10000 Zagreb</item>
      <item>SENEKS JEZICI, d.o.o. za poduku stranih jezika i prevođenje, OIB 17861225222, Račkoga 11,10000 Zagreb</item>
      <item>Sen Bele, OIB 68748971729, Đorđićeva ulica 23,10000 Zagreb</item>
    </izvorni_sadrzaj>
    <derivirana_varijabla naziv="DomainObject.Predmet.SudioniciListAdressOIB_1">
      <item>FINA Regionalni centar Zagreb, OIB 85821130368, Trg svibanjskih žrtava 1995. 1.,10000 Zagreb</item>
      <item>SENEKS JEZICI, d.o.o. za poduku stranih jezika i prevođenje, OIB 17861225222, Račkoga 11,10000 Zagreb</item>
      <item>Sen Bele, OIB 68748971729, Đorđićeva ulica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0C5366-BDF8-4CC3-8661-54AF5CC721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3515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2018-07-26T10:11:00Z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St-564/2018-4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