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f260" w14:paraId="33df260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6C7760">
        <w:t>4</w:t>
      </w:r>
      <w:r w:rsidR="001B2A4C">
        <w:t>2</w:t>
      </w:r>
      <w:r w:rsidR="00616264">
        <w:t>56</w:t>
      </w:r>
      <w:r w:rsidR="00E039EE">
        <w:t>/2016</w:t>
      </w:r>
      <w:r w:rsidR="00EF0A29">
        <w:t>-</w:t>
      </w:r>
      <w:r w:rsidR="001B2A4C">
        <w:t>1</w:t>
      </w:r>
      <w:r w:rsidR="00616264">
        <w:t>3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616264">
        <w:t>E. B. ZORIĆ d.o.o., Zagreb, Savica Šanci 151, OIB 13508176937</w:t>
      </w:r>
      <w:r w:rsidR="00390AC0">
        <w:t>,</w:t>
      </w:r>
      <w:r>
        <w:t xml:space="preserve"> dana </w:t>
      </w:r>
      <w:r w:rsidR="007835FD">
        <w:t>17</w:t>
      </w:r>
      <w:r w:rsidR="00782F38">
        <w:t>. siječnja 2019</w:t>
      </w:r>
      <w:r>
        <w:t xml:space="preserve">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534D8A" w:rsidP="0080790D" w:rsidR="0080790D">
      <w:pPr>
        <w:jc w:val="both"/>
        <w:rPr>
          <w:b/>
        </w:rPr>
      </w:pPr>
      <w:r>
        <w:rPr>
          <w:b/>
        </w:rPr>
        <w:t>20</w:t>
      </w:r>
      <w:r w:rsidR="00E039EE">
        <w:rPr>
          <w:b/>
        </w:rPr>
        <w:t>. ožujka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EF0A29">
        <w:rPr>
          <w:b/>
        </w:rPr>
        <w:t>9</w:t>
      </w:r>
      <w:r w:rsidR="008F4FA1">
        <w:rPr>
          <w:b/>
        </w:rPr>
        <w:t>,</w:t>
      </w:r>
      <w:r w:rsidR="00616264">
        <w:rPr>
          <w:b/>
        </w:rPr>
        <w:t>3</w:t>
      </w:r>
      <w:r w:rsidR="006A6752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534D8A">
      <w:r>
        <w:t xml:space="preserve">- </w:t>
      </w:r>
      <w:r w:rsidR="00FF2067">
        <w:t xml:space="preserve">dužnik </w:t>
      </w:r>
      <w:r w:rsidR="00616264">
        <w:t xml:space="preserve">E. B. ZORIĆ </w:t>
      </w:r>
      <w:r w:rsidR="001B2A4C">
        <w:t>d.o.o., Zagreb</w:t>
      </w:r>
    </w:p>
    <w:p w:rsidRDefault="00616264" w:rsidP="00534D8A" w:rsidR="00534D8A">
      <w:r>
        <w:t>- zakonski zastupnici</w:t>
      </w:r>
      <w:r w:rsidR="00534D8A">
        <w:t xml:space="preserve"> dužnika </w:t>
      </w:r>
      <w:r>
        <w:t xml:space="preserve">Goran Zorić, Davor Cindrić 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6C7760">
        <w:t>17</w:t>
      </w:r>
      <w:r w:rsidR="00782F38">
        <w:t>. siječnja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827" w:rsidP="008F69E1" w:rsidR="001C3827">
      <w:r>
        <w:separator/>
      </w:r>
    </w:p>
  </w:endnote>
  <w:endnote w:id="0" w:type="continuationSeparator">
    <w:p w:rsidRDefault="001C3827" w:rsidP="008F69E1" w:rsidR="001C3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827" w:rsidP="008F69E1" w:rsidR="001C3827">
      <w:r>
        <w:separator/>
      </w:r>
    </w:p>
  </w:footnote>
  <w:footnote w:id="0" w:type="continuationSeparator">
    <w:p w:rsidRDefault="001C3827" w:rsidP="008F69E1" w:rsidR="001C3827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C3827"/>
    <w:rsid w:val="001D42B7"/>
    <w:rsid w:val="001D6BE9"/>
    <w:rsid w:val="001E1DFE"/>
    <w:rsid w:val="001E5097"/>
    <w:rsid w:val="001F5479"/>
    <w:rsid w:val="002008F2"/>
    <w:rsid w:val="00235D90"/>
    <w:rsid w:val="0027518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307D2"/>
    <w:rsid w:val="00530E63"/>
    <w:rsid w:val="00534D8A"/>
    <w:rsid w:val="005450EA"/>
    <w:rsid w:val="00551CBA"/>
    <w:rsid w:val="00555276"/>
    <w:rsid w:val="0059233D"/>
    <w:rsid w:val="005A131D"/>
    <w:rsid w:val="005A3C8E"/>
    <w:rsid w:val="005E7389"/>
    <w:rsid w:val="005F141E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A6752"/>
    <w:rsid w:val="006B543E"/>
    <w:rsid w:val="006C52B1"/>
    <w:rsid w:val="006C6846"/>
    <w:rsid w:val="006C7760"/>
    <w:rsid w:val="00722602"/>
    <w:rsid w:val="007257E7"/>
    <w:rsid w:val="0075400C"/>
    <w:rsid w:val="00760643"/>
    <w:rsid w:val="0077270E"/>
    <w:rsid w:val="00782F38"/>
    <w:rsid w:val="007835FD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97293"/>
    <w:rsid w:val="00AA0D6E"/>
    <w:rsid w:val="00AB4D99"/>
    <w:rsid w:val="00AC0EAE"/>
    <w:rsid w:val="00AC7B64"/>
    <w:rsid w:val="00AD2136"/>
    <w:rsid w:val="00AE510D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B86A17"/>
    <w:rsid w:val="00C07FDC"/>
    <w:rsid w:val="00C126E7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E5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1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1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1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1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E5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1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1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1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1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4256</izvorni_sadrzaj>
    <derivirana_varijabla naziv="DomainObject.Predmet.Broj_1">4256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St-4256/2016</izvorni_sadrzaj>
    <derivirana_varijabla naziv="DomainObject.Predmet.OznakaBroj_1">St-4256/2016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E. B. ZORIĆ d.o.o. zastupanog po punomoćniku Goran Zorić; Davor Cindrić</izvorni_sadrzaj>
    <derivirana_varijabla naziv="DomainObject.Predmet.ProtustrankaFormated_1">  E. B. ZORIĆ d.o.o. zastupanog po punomoćniku Goran Zorić; Davor Cindrić</derivirana_varijabla>
  </DomainObject.Predmet.ProtustrankaFormated>
  <DomainObject.Predmet.ProtustrankaFormatedOIB>
    <izvorni_sadrzaj>  E. B. ZORIĆ d.o.o., OIB 13508176937 zastupanog po punomoćniku Goran Zorić; Davor Cindrić</izvorni_sadrzaj>
    <derivirana_varijabla naziv="DomainObject.Predmet.ProtustrankaFormatedOIB_1">  E. B. ZORIĆ d.o.o., OIB 13508176937 zastupanog po punomoćniku Goran Zorić; Davor Cindrić</derivirana_varijabla>
  </DomainObject.Predmet.ProtustrankaFormatedOIB>
  <DomainObject.Predmet.ProtustrankaFormatedWithAdress>
    <izvorni_sadrzaj> E. B. ZORIĆ d.o.o., Savica Šanci 151, 10000 Zagreb zastupanog po punomoćniku Goran Zorić; Davor Cindrić</izvorni_sadrzaj>
    <derivirana_varijabla naziv="DomainObject.Predmet.ProtustrankaFormatedWithAdress_1"> E. B. ZORIĆ d.o.o., Savica Šanci 151, 10000 Zagreb zastupanog po punomoćniku Goran Zorić; Davor Cindrić</derivirana_varijabla>
  </DomainObject.Predmet.ProtustrankaFormatedWithAdress>
  <DomainObject.Predmet.ProtustrankaFormatedWithAdressOIB>
    <izvorni_sadrzaj> E. B. ZORIĆ d.o.o., OIB 13508176937, Savica Šanci 151, 10000 Zagreb zastupanog po punomoćniku Goran Zorić; Davor Cindrić</izvorni_sadrzaj>
    <derivirana_varijabla naziv="DomainObject.Predmet.ProtustrankaFormatedWithAdressOIB_1"> E. B. ZORIĆ d.o.o., OIB 13508176937, Savica Šanci 151, 10000 Zagreb zastupanog po punomoćniku Goran Zorić; Davor Cindrić</derivirana_varijabla>
  </DomainObject.Predmet.ProtustrankaFormatedWithAdressOIB>
  <DomainObject.Predmet.ProtustrankaWithAdress>
    <izvorni_sadrzaj>E. B. ZORIĆ d.o.o. Savica Šanci 151, 10000 Zagreb</izvorni_sadrzaj>
    <derivirana_varijabla naziv="DomainObject.Predmet.ProtustrankaWithAdress_1">E. B. ZORIĆ d.o.o. Savica Šanci 151, 10000 Zagreb</derivirana_varijabla>
  </DomainObject.Predmet.ProtustrankaWithAdress>
  <DomainObject.Predmet.ProtustrankaWithAdressOIB>
    <izvorni_sadrzaj>E. B. ZORIĆ d.o.o., OIB 13508176937, Savica Šanci 151, 10000 Zagreb</izvorni_sadrzaj>
    <derivirana_varijabla naziv="DomainObject.Predmet.ProtustrankaWithAdressOIB_1">E. B. ZORIĆ d.o.o., OIB 13508176937, Savica Šanci 151, 10000 Zagreb</derivirana_varijabla>
  </DomainObject.Predmet.ProtustrankaWithAdressOIB>
  <DomainObject.Predmet.ProtustrankaNazivFormated>
    <izvorni_sadrzaj>E. B. ZORIĆ d.o.o.</izvorni_sadrzaj>
    <derivirana_varijabla naziv="DomainObject.Predmet.ProtustrankaNazivFormated_1">E. B. ZORIĆ d.o.o.</derivirana_varijabla>
  </DomainObject.Predmet.ProtustrankaNazivFormated>
  <DomainObject.Predmet.ProtustrankaNazivFormatedOIB>
    <izvorni_sadrzaj>E. B. ZORIĆ d.o.o., OIB 13508176937</izvorni_sadrzaj>
    <derivirana_varijabla naziv="DomainObject.Predmet.ProtustrankaNazivFormatedOIB_1">E. B. ZORIĆ d.o.o., OIB 13508176937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E. B. ZORIĆ d.o.o. zastupanog po punomoćniku Goran Zorić; Davor Cindrić</item>
    </izvorni_sadrzaj>
    <derivirana_varijabla naziv="DomainObject.Predmet.ProtuStrankaListFormated_1">
      <item>E. B. ZORIĆ d.o.o. zastupanog po punomoćniku Goran Zorić; Davor Cindrić</item>
    </derivirana_varijabla>
  </DomainObject.Predmet.ProtuStrankaListFormated>
  <DomainObject.Predmet.ProtuStrankaListFormatedOIB>
    <izvorni_sadrzaj>
      <item>E. B. ZORIĆ d.o.o., OIB 13508176937 zastupanog po punomoćniku Goran Zorić; Davor Cindrić</item>
    </izvorni_sadrzaj>
    <derivirana_varijabla naziv="DomainObject.Predmet.ProtuStrankaListFormatedOIB_1">
      <item>E. B. ZORIĆ d.o.o., OIB 13508176937 zastupanog po punomoćniku Goran Zorić; Davor Cindrić</item>
    </derivirana_varijabla>
  </DomainObject.Predmet.ProtuStrankaListFormatedOIB>
  <DomainObject.Predmet.ProtuStrankaListFormatedWithAdress>
    <izvorni_sadrzaj>
      <item>E. B. ZORIĆ d.o.o., Savica Šanci 151, 10000 Zagreb zastupanog po punomoćniku Goran Zorić; Davor Cindrić</item>
    </izvorni_sadrzaj>
    <derivirana_varijabla naziv="DomainObject.Predmet.ProtuStrankaListFormatedWithAdress_1">
      <item>E. B. ZORIĆ d.o.o., Savica Šanci 151, 10000 Zagreb zastupanog po punomoćniku Goran Zorić; Davor Cindrić</item>
    </derivirana_varijabla>
  </DomainObject.Predmet.ProtuStrankaListFormatedWithAdress>
  <DomainObject.Predmet.ProtuStrankaListFormatedWithAdressOIB>
    <izvorni_sadrzaj>
      <item>E. B. ZORIĆ d.o.o., OIB 13508176937, Savica Šanci 151, 10000 Zagreb zastupanog po punomoćniku Goran Zorić; Davor Cindrić</item>
    </izvorni_sadrzaj>
    <derivirana_varijabla naziv="DomainObject.Predmet.ProtuStrankaListFormatedWithAdressOIB_1">
      <item>E. B. ZORIĆ d.o.o., OIB 13508176937, Savica Šanci 151, 10000 Zagreb zastupanog po punomoćniku Goran Zorić; Davor Cindrić</item>
    </derivirana_varijabla>
  </DomainObject.Predmet.ProtuStrankaListFormatedWithAdressOIB>
  <DomainObject.Predmet.ProtuStrankaListNazivFormated>
    <izvorni_sadrzaj>
      <item>E. B. ZORIĆ d.o.o.</item>
    </izvorni_sadrzaj>
    <derivirana_varijabla naziv="DomainObject.Predmet.ProtuStrankaListNazivFormated_1">
      <item>E. B. ZORIĆ d.o.o.</item>
    </derivirana_varijabla>
  </DomainObject.Predmet.ProtuStrankaListNazivFormated>
  <DomainObject.Predmet.ProtuStrankaListNazivFormatedOIB>
    <izvorni_sadrzaj>
      <item>E. B. ZORIĆ d.o.o., OIB 13508176937</item>
    </izvorni_sadrzaj>
    <derivirana_varijabla naziv="DomainObject.Predmet.ProtuStrankaListNazivFormatedOIB_1">
      <item>E. B. ZORIĆ d.o.o., OIB 13508176937</item>
    </derivirana_varijabla>
  </DomainObject.Predmet.ProtuStrankaListNazivFormatedOIB>
  <DomainObject.Predmet.OstaliListFormated>
    <izvorni_sadrzaj>
      <item>Goran Zorić punomoćnik sudionika u postupku E. B. ZORIĆ d.o.o.</item>
      <item>Davor Cindrić punomoćnik sudionika u postupku E. B. ZORIĆ d.o.o.</item>
    </izvorni_sadrzaj>
    <derivirana_varijabla naziv="DomainObject.Predmet.OstaliListFormated_1">
      <item>Goran Zorić punomoćnik sudionika u postupku E. B. ZORIĆ d.o.o.</item>
      <item>Davor Cindrić punomoćnik sudionika u postupku E. B. ZORIĆ d.o.o.</item>
    </derivirana_varijabla>
  </DomainObject.Predmet.OstaliListFormated>
  <DomainObject.Predmet.OstaliListFormatedOIB>
    <izvorni_sadrzaj>
      <item>Goran Zorić, OIB 65161424030 punomoćnik sudionika u postupku E. B. ZORIĆ d.o.o.</item>
      <item>Davor Cindrić, OIB 28236126662 punomoćnik sudionika u postupku E. B. ZORIĆ d.o.o.</item>
    </izvorni_sadrzaj>
    <derivirana_varijabla naziv="DomainObject.Predmet.OstaliListFormatedOIB_1">
      <item>Goran Zorić, OIB 65161424030 punomoćnik sudionika u postupku E. B. ZORIĆ d.o.o.</item>
      <item>Davor Cindrić, OIB 28236126662 punomoćnik sudionika u postupku E. B. ZORIĆ d.o.o.</item>
    </derivirana_varijabla>
  </DomainObject.Predmet.OstaliListFormatedOIB>
  <DomainObject.Predmet.OstaliListFormatedWithAdress>
    <izvorni_sadrzaj>
      <item>Goran Zorić, Osječka ulica 128, 31326 Darda punomoćnik sudionika u postupku E. B. ZORIĆ d.o.o.</item>
      <item>Davor Cindrić, Kasar 3, 47250 Duga Resa punomoćnik sudionika u postupku E. B. ZORIĆ d.o.o.</item>
    </izvorni_sadrzaj>
    <derivirana_varijabla naziv="DomainObject.Predmet.OstaliListFormatedWithAdress_1">
      <item>Goran Zorić, Osječka ulica 128, 31326 Darda punomoćnik sudionika u postupku E. B. ZORIĆ d.o.o.</item>
      <item>Davor Cindrić, Kasar 3, 47250 Duga Resa punomoćnik sudionika u postupku E. B. ZORIĆ d.o.o.</item>
    </derivirana_varijabla>
  </DomainObject.Predmet.OstaliListFormatedWithAdress>
  <DomainObject.Predmet.OstaliListFormatedWithAdressOIB>
    <izvorni_sadrzaj>
      <item>Goran Zorić, OIB 65161424030, Osječka ulica 128, 31326 Darda punomoćnik sudionika u postupku E. B. ZORIĆ d.o.o.</item>
      <item>Davor Cindrić, OIB 28236126662, Kasar 3, 47250 Duga Resa punomoćnik sudionika u postupku E. B. ZORIĆ d.o.o.</item>
    </izvorni_sadrzaj>
    <derivirana_varijabla naziv="DomainObject.Predmet.OstaliListFormatedWithAdressOIB_1">
      <item>Goran Zorić, OIB 65161424030, Osječka ulica 128, 31326 Darda punomoćnik sudionika u postupku E. B. ZORIĆ d.o.o.</item>
      <item>Davor Cindrić, OIB 28236126662, Kasar 3, 47250 Duga Resa punomoćnik sudionika u postupku E. B. ZORIĆ d.o.o.</item>
    </derivirana_varijabla>
  </DomainObject.Predmet.OstaliListFormatedWithAdressOIB>
  <DomainObject.Predmet.OstaliListNazivFormated>
    <izvorni_sadrzaj>
      <item>Goran Zorić</item>
      <item>Davor Cindrić</item>
    </izvorni_sadrzaj>
    <derivirana_varijabla naziv="DomainObject.Predmet.OstaliListNazivFormated_1">
      <item>Goran Zorić</item>
      <item>Davor Cindrić</item>
    </derivirana_varijabla>
  </DomainObject.Predmet.OstaliListNazivFormated>
  <DomainObject.Predmet.OstaliListNazivFormatedOIB>
    <izvorni_sadrzaj>
      <item>Goran Zorić, OIB 65161424030</item>
      <item>Davor Cindrić, OIB 28236126662</item>
    </izvorni_sadrzaj>
    <derivirana_varijabla naziv="DomainObject.Predmet.OstaliListNazivFormatedOIB_1">
      <item>Goran Zorić, OIB 65161424030</item>
      <item>Davor Cindrić, OIB 28236126662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E. B. ZORIĆ d.o.o.</izvorni_sadrzaj>
    <derivirana_varijabla naziv="DomainObject.Predmet.ProtustrankaIDrugi_1">E. B. ZORIĆ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E. B. ZORIĆ d.o.o., OIB 13508176937, Savica Šanci 151, 10000 Zagreb</izvorni_sadrzaj>
    <derivirana_varijabla naziv="DomainObject.Predmet.ProtustrankaIDrugiAdressOIB_1">E. B. ZORIĆ d.o.o., OIB 13508176937, Savica Šanci 151,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E. B. ZORIĆ d.o.o.</item>
      <item>Goran Zorić</item>
      <item>Davor Cindrić</item>
    </izvorni_sadrzaj>
    <derivirana_varijabla naziv="DomainObject.Predmet.SudioniciListNaziv_1">
      <item>FINA Regionalni centar Zagreb</item>
      <item>E. B. ZORIĆ d.o.o.</item>
      <item>Goran Zorić</item>
      <item>Davor Cindrić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E. B. ZORIĆ d.o.o., OIB 13508176937, Savica Šanci 151,10000 Zagreb</item>
      <item>Goran Zorić, OIB 65161424030, Osječka ulica 128,31326 Darda</item>
      <item>Davor Cindrić, OIB 28236126662, Kasar 3,47250 Duga Resa</item>
    </izvorni_sadrzaj>
    <derivirana_varijabla naziv="DomainObject.Predmet.SudioniciListAdressOIB_1">
      <item>FINA Regionalni centar Zagreb, OIB 85821130368, Trg svibanjskih žrtava 1995. 1,10000 Zagreb</item>
      <item>E. B. ZORIĆ d.o.o., OIB 13508176937, Savica Šanci 151,10000 Zagreb</item>
      <item>Goran Zorić, OIB 65161424030, Osječka ulica 128,31326 Darda</item>
      <item>Davor Cindrić, OIB 28236126662, Kasar 3,47250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13508176937</item>
      <item>, OIB 65161424030</item>
      <item>, OIB 28236126662</item>
    </izvorni_sadrzaj>
    <derivirana_varijabla naziv="DomainObject.Predmet.SudioniciListNazivOIB_1">
      <item>, OIB 85821130368</item>
      <item>, OIB 13508176937</item>
      <item>, OIB 65161424030</item>
      <item>, OIB 28236126662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St-4256/2016-4</izvorni_sadrzaj>
    <derivirana_varijabla naziv="DomainObject.PredzadnjaOdlukaIzPredmeta.Oznaka_1">St-4256/2016-4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EFFCB1-AE0A-4B05-B830-09AB15CCD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824</properties:Characters>
  <properties:Lines>38</properties:Lines>
  <properties:Paragraphs>21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2019-01-10T06:40:00Z</dcterms:created>
  <dc:creator>gboljkovac</dc:creator>
  <cp:lastModifiedBy>Renata Klokočki</cp:lastModifiedBy>
  <cp:lastPrinted>2019-01-24T08:32:00Z</cp:lastPrinted>
  <dcterms:modified xmlns:xsi="http://www.w3.org/2001/XMLSchema-instance" xsi:type="dcterms:W3CDTF">2019-01-24T10:53:00Z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rasprave-St-4471-16------2019.docx)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