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dca8" w14:paraId="461dca8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914AC3">
        <w:t>759</w:t>
      </w:r>
      <w:r>
        <w:t>/2018-</w:t>
      </w:r>
      <w:r w:rsidR="007E2347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7C07E8">
        <w:t>VINUM ART j.d.o.o. za promidžbu, OIB: 71828020978, Split, Ruđera Boškovića 28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7C07E8">
        <w:t>Bojan Gajić iz Splita, Ruđera Boškovića 28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B16F1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811AB"/>
    <w:rsid w:val="00496DC7"/>
    <w:rsid w:val="004A3788"/>
    <w:rsid w:val="004B4279"/>
    <w:rsid w:val="004B5450"/>
    <w:rsid w:val="004C5686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90F33"/>
    <w:rsid w:val="006A3B07"/>
    <w:rsid w:val="00711DFA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B7270"/>
    <w:rsid w:val="007C07E8"/>
    <w:rsid w:val="007C47CD"/>
    <w:rsid w:val="007E18B0"/>
    <w:rsid w:val="007E2347"/>
    <w:rsid w:val="007F5BBF"/>
    <w:rsid w:val="008616A3"/>
    <w:rsid w:val="00885C31"/>
    <w:rsid w:val="0089171A"/>
    <w:rsid w:val="008935C9"/>
    <w:rsid w:val="008A10ED"/>
    <w:rsid w:val="008A2E97"/>
    <w:rsid w:val="008A523F"/>
    <w:rsid w:val="008B35AF"/>
    <w:rsid w:val="008C5566"/>
    <w:rsid w:val="008D5DF1"/>
    <w:rsid w:val="00902999"/>
    <w:rsid w:val="0090465B"/>
    <w:rsid w:val="009149C3"/>
    <w:rsid w:val="00914AC3"/>
    <w:rsid w:val="0092602F"/>
    <w:rsid w:val="009334F0"/>
    <w:rsid w:val="0095620F"/>
    <w:rsid w:val="0098309B"/>
    <w:rsid w:val="009A5705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42A99"/>
    <w:rsid w:val="00B603FD"/>
    <w:rsid w:val="00B66DAF"/>
    <w:rsid w:val="00B72C27"/>
    <w:rsid w:val="00B8117A"/>
    <w:rsid w:val="00B874FD"/>
    <w:rsid w:val="00BB40F6"/>
    <w:rsid w:val="00BD5F5A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D066E"/>
    <w:rsid w:val="00CE2A85"/>
    <w:rsid w:val="00D03299"/>
    <w:rsid w:val="00D05F05"/>
    <w:rsid w:val="00D41B11"/>
    <w:rsid w:val="00D440D7"/>
    <w:rsid w:val="00D45424"/>
    <w:rsid w:val="00D4730E"/>
    <w:rsid w:val="00D47954"/>
    <w:rsid w:val="00D74B95"/>
    <w:rsid w:val="00D948F5"/>
    <w:rsid w:val="00DA2C78"/>
    <w:rsid w:val="00DB228F"/>
    <w:rsid w:val="00DB4D07"/>
    <w:rsid w:val="00DE53A8"/>
    <w:rsid w:val="00E02077"/>
    <w:rsid w:val="00E02282"/>
    <w:rsid w:val="00E030FB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06D67"/>
    <w:rsid w:val="00F651E1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St-759/2018</izvorni_sadrzaj>
    <derivirana_varijabla naziv="DomainObject.Predmet.OznakaBroj_1">St-759/2018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VINUM ART j.d.o.o. za promidžbu</izvorni_sadrzaj>
    <derivirana_varijabla naziv="DomainObject.Predmet.ProtustrankaFormated_1">  VINUM ART j.d.o.o. za promidžbu</derivirana_varijabla>
  </DomainObject.Predmet.ProtustrankaFormated>
  <DomainObject.Predmet.ProtustrankaFormatedOIB>
    <izvorni_sadrzaj>  VINUM ART j.d.o.o. za promidžbu, OIB 71828020978</izvorni_sadrzaj>
    <derivirana_varijabla naziv="DomainObject.Predmet.ProtustrankaFormatedOIB_1">  VINUM ART j.d.o.o. za promidžbu, OIB 71828020978</derivirana_varijabla>
  </DomainObject.Predmet.ProtustrankaFormatedOIB>
  <DomainObject.Predmet.ProtustrankaFormatedWithAdress>
    <izvorni_sadrzaj> VINUM ART j.d.o.o. za promidžbu, Ruđera Boškovića 28, 21000 Split</izvorni_sadrzaj>
    <derivirana_varijabla naziv="DomainObject.Predmet.ProtustrankaFormatedWithAdress_1"> VINUM ART j.d.o.o. za promidžbu, Ruđera Boškovića 28, 21000 Split</derivirana_varijabla>
  </DomainObject.Predmet.ProtustrankaFormatedWithAdress>
  <DomainObject.Predmet.ProtustrankaFormatedWithAdressOIB>
    <izvorni_sadrzaj> VINUM ART j.d.o.o. za promidžbu, OIB 71828020978, Ruđera Boškovića 28, 21000 Split</izvorni_sadrzaj>
    <derivirana_varijabla naziv="DomainObject.Predmet.ProtustrankaFormatedWithAdressOIB_1"> VINUM ART j.d.o.o. za promidžbu, OIB 71828020978, Ruđera Boškovića 28, 21000 Split</derivirana_varijabla>
  </DomainObject.Predmet.ProtustrankaFormatedWithAdressOIB>
  <DomainObject.Predmet.ProtustrankaWithAdress>
    <izvorni_sadrzaj>VINUM ART j.d.o.o. za promidžbu Ruđera Boškovića 28, 21000 Split</izvorni_sadrzaj>
    <derivirana_varijabla naziv="DomainObject.Predmet.ProtustrankaWithAdress_1">VINUM ART j.d.o.o. za promidžbu Ruđera Boškovića 28, 21000 Split</derivirana_varijabla>
  </DomainObject.Predmet.ProtustrankaWithAdress>
  <DomainObject.Predmet.ProtustrankaWithAdressOIB>
    <izvorni_sadrzaj>VINUM ART j.d.o.o. za promidžbu, OIB 71828020978, Ruđera Boškovića 28, 21000 Split</izvorni_sadrzaj>
    <derivirana_varijabla naziv="DomainObject.Predmet.ProtustrankaWithAdressOIB_1">VINUM ART j.d.o.o. za promidžbu, OIB 71828020978, Ruđera Boškovića 28, 21000 Split</derivirana_varijabla>
  </DomainObject.Predmet.ProtustrankaWithAdressOIB>
  <DomainObject.Predmet.ProtustrankaNazivFormated>
    <izvorni_sadrzaj>VINUM ART j.d.o.o. za promidžbu</izvorni_sadrzaj>
    <derivirana_varijabla naziv="DomainObject.Predmet.ProtustrankaNazivFormated_1">VINUM ART j.d.o.o. za promidžbu</derivirana_varijabla>
  </DomainObject.Predmet.ProtustrankaNazivFormated>
  <DomainObject.Predmet.ProtustrankaNazivFormatedOIB>
    <izvorni_sadrzaj>VINUM ART j.d.o.o. za promidžbu, OIB 71828020978</izvorni_sadrzaj>
    <derivirana_varijabla naziv="DomainObject.Predmet.ProtustrankaNazivFormatedOIB_1">VINUM ART j.d.o.o. za promidžbu, OIB 71828020978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VINA MATOŠEVIĆ d. o. o. za poljoprivredu, ugostiteljstvo i trgovinu; Ministarstvo financija RH zastupanog po punomoćniku Županijsko državno odvjetništvo u Splitu</izvorni_sadrzaj>
    <derivirana_varijabla naziv="DomainObject.Predmet.StrankaFormated_1">  VINA MATOŠEVIĆ d. o. o. za poljoprivredu, ugostiteljstvo i trgovinu; Ministarstvo financija RH zastupanog po punomoćniku Županijsko državno odvjetništvo u Splitu</derivirana_varijabla>
  </DomainObject.Predmet.StrankaFormated>
  <DomainObject.Predmet.StrankaFormatedOIB>
    <izvorni_sadrzaj>  VINA MATOŠEVIĆ d. o. o. za poljoprivredu, ugostiteljstvo i trgovinu, OIB 07522744600; Ministarstvo financija RH zastupanog po punomoćniku Županijsko državno odvjetništvo u Splitu</izvorni_sadrzaj>
    <derivirana_varijabla naziv="DomainObject.Predmet.StrankaFormatedOIB_1">  VINA MATOŠEVIĆ d. o. o. za poljoprivredu, ugostiteljstvo i trgovinu, OIB 07522744600; Ministarstvo financija RH zastupanog po punomoćniku Županijsko državno odvjetništvo u Splitu</derivirana_varijabla>
  </DomainObject.Predmet.StrankaFormatedOIB>
  <DomainObject.Predmet.StrankaFormatedWithAdress>
    <izvorni_sadrzaj> VINA MATOŠEVIĆ d. o. o. za poljoprivredu, ugostiteljstvo i trgovinu, Krunčići 2, 52445 Krunčići; Ministarstvo financija RH, ., 10000 Zagreb zastupanog po punomoćniku Županijsko državno odvjetništvo u Splitu</izvorni_sadrzaj>
    <derivirana_varijabla naziv="DomainObject.Predmet.StrankaFormatedWithAdress_1"> VINA MATOŠEVIĆ d. o. o. za poljoprivredu, ugostiteljstvo i trgovinu, Krunčići 2, 52445 Krunčići; Ministarstvo financija RH, ., 10000 Zagreb zastupanog po punomoćniku Županijsko državno odvjetništvo u Splitu</derivirana_varijabla>
  </DomainObject.Predmet.StrankaFormatedWithAdress>
  <DomainObject.Predmet.StrankaFormatedWithAdressOIB>
    <izvorni_sadrzaj> VINA MATOŠEVIĆ d. o. o. za poljoprivredu, ugostiteljstvo i trgovinu, OIB 07522744600, Krunčići 2, 52445 Krunčići; Ministarstvo financija RH, ., 10000 Zagreb zastupanog po punomoćniku Županijsko državno odvjetništvo u Splitu</izvorni_sadrzaj>
    <derivirana_varijabla naziv="DomainObject.Predmet.StrankaFormatedWithAdressOIB_1"> VINA MATOŠEVIĆ d. o. o. za poljoprivredu, ugostiteljstvo i trgovinu, OIB 07522744600, Krunčići 2, 52445 Krunčići; Ministarstvo financija RH, ., 10000 Zagreb zastupanog po punomoćniku Županijsko državno odvjetništvo u Splitu</derivirana_varijabla>
  </DomainObject.Predmet.StrankaFormatedWithAdressOIB>
  <DomainObject.Predmet.StrankaWithAdress>
    <izvorni_sadrzaj>VINA MATOŠEVIĆ d. o. o. za poljoprivredu, ugostiteljstvo i trgovinu Krunčići 2,52445 Krunčići,Ministarstvo financija RH .,10000 Zagreb</izvorni_sadrzaj>
    <derivirana_varijabla naziv="DomainObject.Predmet.StrankaWithAdress_1">VINA MATOŠEVIĆ d. o. o. za poljoprivredu, ugostiteljstvo i trgovinu Krunčići 2,52445 Krunčići,Ministarstvo financija RH .,10000 Zagreb</derivirana_varijabla>
  </DomainObject.Predmet.StrankaWithAdress>
  <DomainObject.Predmet.StrankaWithAdressOIB>
    <izvorni_sadrzaj>VINA MATOŠEVIĆ d. o. o. za poljoprivredu, ugostiteljstvo i trgovinu, OIB 07522744600, Krunčići 2,52445 Krunčići,Ministarstvo financija RH, .,10000 Zagreb</izvorni_sadrzaj>
    <derivirana_varijabla naziv="DomainObject.Predmet.StrankaWithAdressOIB_1">VINA MATOŠEVIĆ d. o. o. za poljoprivredu, ugostiteljstvo i trgovinu, OIB 07522744600, Krunčići 2,52445 Krunčići,Ministarstvo financija RH, .,10000 Zagreb</derivirana_varijabla>
  </DomainObject.Predmet.StrankaWithAdressOIB>
  <DomainObject.Predmet.StrankaNazivFormated>
    <izvorni_sadrzaj>VINA MATOŠEVIĆ d. o. o. za poljoprivredu, ugostiteljstvo i trgovinu,Ministarstvo financija RH</izvorni_sadrzaj>
    <derivirana_varijabla naziv="DomainObject.Predmet.StrankaNazivFormated_1">VINA MATOŠEVIĆ d. o. o. za poljoprivredu, ugostiteljstvo i trgovinu,Ministarstvo financija RH</derivirana_varijabla>
  </DomainObject.Predmet.StrankaNazivFormated>
  <DomainObject.Predmet.StrankaNazivFormatedOIB>
    <izvorni_sadrzaj>VINA MATOŠEVIĆ d. o. o. za poljoprivredu, ugostiteljstvo i trgovinu, OIB 07522744600,Ministarstvo financija RH</izvorni_sadrzaj>
    <derivirana_varijabla naziv="DomainObject.Predmet.StrankaNazivFormatedOIB_1">VINA MATOŠEVIĆ d. o. o. za poljoprivredu, ugostiteljstvo i trgovinu, OIB 07522744600,Ministarstvo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VINA MATOŠEVIĆ d. o. o. za poljoprivredu, ugostiteljstvo i trgovinu</item>
      <item>Ministarstvo financija RH zastupanog po punomoćniku Županijsko državno odvjetništvo u Splitu</item>
    </izvorni_sadrzaj>
    <derivirana_varijabla naziv="DomainObject.Predmet.StrankaListFormated_1">
      <item>VINA MATOŠEVIĆ d. o. o. za poljoprivredu, ugostiteljstvo i trgovinu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VINA MATOŠEVIĆ d. o. o. za poljoprivredu, ugostiteljstvo i trgovinu, OIB 07522744600</item>
      <item>Ministarstvo financija RH zastupanog po punomoćniku Županijsko državno odvjetništvo u Splitu</item>
    </izvorni_sadrzaj>
    <derivirana_varijabla naziv="DomainObject.Predmet.StrankaListFormatedOIB_1">
      <item>VINA MATOŠEVIĆ d. o. o. za poljoprivredu, ugostiteljstvo i trgovinu, OIB 07522744600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VINA MATOŠEVIĆ d. o. o. za poljoprivredu, ugostiteljstvo i trgovinu, Krunčići 2, 52445 Krunčići</item>
      <item>Ministarstvo financija RH, ., 10000 Zagreb zastupanog po punomoćniku Županijsko državno odvjetništvo u Splitu</item>
    </izvorni_sadrzaj>
    <derivirana_varijabla naziv="DomainObject.Predmet.StrankaListFormatedWithAdress_1">
      <item>VINA MATOŠEVIĆ d. o. o. za poljoprivredu, ugostiteljstvo i trgovinu, Krunčići 2, 52445 Krunčići</item>
      <item>Ministarstvo financija RH, ., 10000 Zagreb zastupanog po punomoćniku Županijsko državno odvjetništvo u Splitu</item>
    </derivirana_varijabla>
  </DomainObject.Predmet.StrankaListFormatedWithAdress>
  <DomainObject.Predmet.StrankaListFormatedWithAdressOIB>
    <izvorni_sadrzaj>
      <item>VINA MATOŠEVIĆ d. o. o. za poljoprivredu, ugostiteljstvo i trgovinu, OIB 07522744600, Krunčići 2, 52445 Krunčići</item>
      <item>Ministarstvo financija RH, ., 10000 Zagreb zastupanog po punomoćniku Županijsko državno odvjetništvo u Splitu</item>
    </izvorni_sadrzaj>
    <derivirana_varijabla naziv="DomainObject.Predmet.StrankaListFormatedWithAdressOIB_1">
      <item>VINA MATOŠEVIĆ d. o. o. za poljoprivredu, ugostiteljstvo i trgovinu, OIB 07522744600, Krunčići 2, 52445 Krunčići</item>
      <item>Ministarstvo financija RH, ., 10000 Zagreb zastupanog po punomoćniku Županijsko državno odvjetništvo u Splitu</item>
    </derivirana_varijabla>
  </DomainObject.Predmet.StrankaListFormatedWithAdressOIB>
  <DomainObject.Predmet.StrankaListNazivFormated>
    <izvorni_sadrzaj>
      <item>VINA MATOŠEVIĆ d. o. o. za poljoprivredu, ugostiteljstvo i trgovinu</item>
      <item>Ministarstvo financija RH</item>
    </izvorni_sadrzaj>
    <derivirana_varijabla naziv="DomainObject.Predmet.StrankaListNazivFormated_1">
      <item>VINA MATOŠEVIĆ d. o. o. za poljoprivredu, ugostiteljstvo i trgovinu</item>
      <item>Ministarstvo financija RH</item>
    </derivirana_varijabla>
  </DomainObject.Predmet.StrankaListNazivFormated>
  <DomainObject.Predmet.StrankaListNazivFormatedOIB>
    <izvorni_sadrzaj>
      <item>VINA MATOŠEVIĆ d. o. o. za poljoprivredu, ugostiteljstvo i trgovinu, OIB 07522744600</item>
      <item>Ministarstvo financija RH</item>
    </izvorni_sadrzaj>
    <derivirana_varijabla naziv="DomainObject.Predmet.StrankaListNazivFormatedOIB_1">
      <item>VINA MATOŠEVIĆ d. o. o. za poljoprivredu, ugostiteljstvo i trgovinu, OIB 07522744600</item>
      <item>Ministarstvo financija RH</item>
    </derivirana_varijabla>
  </DomainObject.Predmet.StrankaListNazivFormatedOIB>
  <DomainObject.Predmet.ProtuStrankaListFormated>
    <izvorni_sadrzaj>
      <item>VINUM ART j.d.o.o. za promidžbu</item>
    </izvorni_sadrzaj>
    <derivirana_varijabla naziv="DomainObject.Predmet.ProtuStrankaListFormated_1">
      <item>VINUM ART j.d.o.o. za promidžbu</item>
    </derivirana_varijabla>
  </DomainObject.Predmet.ProtuStrankaListFormated>
  <DomainObject.Predmet.ProtuStrankaListFormatedOIB>
    <izvorni_sadrzaj>
      <item>VINUM ART j.d.o.o. za promidžbu, OIB 71828020978</item>
    </izvorni_sadrzaj>
    <derivirana_varijabla naziv="DomainObject.Predmet.ProtuStrankaListFormatedOIB_1">
      <item>VINUM ART j.d.o.o. za promidžbu, OIB 71828020978</item>
    </derivirana_varijabla>
  </DomainObject.Predmet.ProtuStrankaListFormatedOIB>
  <DomainObject.Predmet.ProtuStrankaListFormatedWithAdress>
    <izvorni_sadrzaj>
      <item>VINUM ART j.d.o.o. za promidžbu, Ruđera Boškovića 28, 21000 Split</item>
    </izvorni_sadrzaj>
    <derivirana_varijabla naziv="DomainObject.Predmet.ProtuStrankaListFormatedWithAdress_1">
      <item>VINUM ART j.d.o.o. za promidžbu, Ruđera Boškovića 28, 21000 Split</item>
    </derivirana_varijabla>
  </DomainObject.Predmet.ProtuStrankaListFormatedWithAdress>
  <DomainObject.Predmet.ProtuStrankaListFormatedWithAdressOIB>
    <izvorni_sadrzaj>
      <item>VINUM ART j.d.o.o. za promidžbu, OIB 71828020978, Ruđera Boškovića 28, 21000 Split</item>
    </izvorni_sadrzaj>
    <derivirana_varijabla naziv="DomainObject.Predmet.ProtuStrankaListFormatedWithAdressOIB_1">
      <item>VINUM ART j.d.o.o. za promidžbu, OIB 71828020978, Ruđera Boškovića 28, 21000 Split</item>
    </derivirana_varijabla>
  </DomainObject.Predmet.ProtuStrankaListFormatedWithAdressOIB>
  <DomainObject.Predmet.ProtuStrankaListNazivFormated>
    <izvorni_sadrzaj>
      <item>VINUM ART j.d.o.o. za promidžbu</item>
    </izvorni_sadrzaj>
    <derivirana_varijabla naziv="DomainObject.Predmet.ProtuStrankaListNazivFormated_1">
      <item>VINUM ART j.d.o.o. za promidžbu</item>
    </derivirana_varijabla>
  </DomainObject.Predmet.ProtuStrankaListNazivFormated>
  <DomainObject.Predmet.ProtuStrankaListNazivFormatedOIB>
    <izvorni_sadrzaj>
      <item>VINUM ART j.d.o.o. za promidžbu, OIB 71828020978</item>
    </izvorni_sadrzaj>
    <derivirana_varijabla naziv="DomainObject.Predmet.ProtuStrankaListNazivFormatedOIB_1">
      <item>VINUM ART j.d.o.o. za promidžbu, OIB 71828020978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VINA MATOŠEVIĆ d. o. o. za poljoprivredu, ugostiteljstvo i trgovinu i dr.</izvorni_sadrzaj>
    <derivirana_varijabla naziv="DomainObject.Predmet.StrankaIDrugi_1">VINA MATOŠEVIĆ d. o. o. za poljoprivredu, ugostiteljstvo i trgovinu i dr.</derivirana_varijabla>
  </DomainObject.Predmet.StrankaIDrugi>
  <DomainObject.Predmet.ProtustrankaIDrugi>
    <izvorni_sadrzaj>VINUM ART j.d.o.o. za promidžbu</izvorni_sadrzaj>
    <derivirana_varijabla naziv="DomainObject.Predmet.ProtustrankaIDrugi_1">VINUM ART j.d.o.o. za promidžbu</derivirana_varijabla>
  </DomainObject.Predmet.ProtustrankaIDrugi>
  <DomainObject.Predmet.StrankaIDrugiAdressOIB>
    <izvorni_sadrzaj>VINA MATOŠEVIĆ d. o. o. za poljoprivredu, ugostiteljstvo i trgovinu, OIB 07522744600, Krunčići 2, 52445 Krunčići i dr.</izvorni_sadrzaj>
    <derivirana_varijabla naziv="DomainObject.Predmet.StrankaIDrugiAdressOIB_1">VINA MATOŠEVIĆ d. o. o. za poljoprivredu, ugostiteljstvo i trgovinu, OIB 07522744600, Krunčići 2, 52445 Krunčići i dr.</derivirana_varijabla>
  </DomainObject.Predmet.StrankaIDrugiAdressOIB>
  <DomainObject.Predmet.ProtustrankaIDrugiAdressOIB>
    <izvorni_sadrzaj>VINUM ART j.d.o.o. za promidžbu, OIB 71828020978, Ruđera Boškovića 28, 21000 Split</izvorni_sadrzaj>
    <derivirana_varijabla naziv="DomainObject.Predmet.ProtustrankaIDrugiAdressOIB_1">VINUM ART j.d.o.o. za promidžbu, OIB 71828020978, Ruđera Boškovića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VINUM ART j.d.o.o. za promidžbu</item>
      <item>VINA MATOŠEVIĆ d. o. o. za poljoprivredu, ugostiteljstvo i trgovinu</item>
      <item>Ministarstvo financija RH</item>
      <item>Županijsko državno odvjetništvo u Splitu</item>
    </izvorni_sadrzaj>
    <derivirana_varijabla naziv="DomainObject.Predmet.SudioniciListNaziv_1">
      <item>VINUM ART j.d.o.o. za promidžbu</item>
      <item>VINA MATOŠEVIĆ d. o. o. za poljoprivredu, ugostiteljstvo i trgovinu</item>
      <item>Ministarstvo financija RH</item>
      <item>Županijsko državno odvjetništvo u Splitu</item>
    </derivirana_varijabla>
  </DomainObject.Predmet.SudioniciListNaziv>
  <DomainObject.Predmet.SudioniciListAdressOIB>
    <izvorni_sadrzaj>
      <item>VINUM ART j.d.o.o. za promidžbu, OIB 71828020978, Ruđera Boškovića 28,21000 Split</item>
      <item>VINA MATOŠEVIĆ d. o. o. za poljoprivredu, ugostiteljstvo i trgovinu, OIB 07522744600, Krunčići 2,52445 Krunčići</item>
      <item>Ministarstvo financija RH, .,10000 Zagreb</item>
      <item>Županijsko državno odvjetništvo u Splitu, Gundulićeva 29 a,21000 Split</item>
    </izvorni_sadrzaj>
    <derivirana_varijabla naziv="DomainObject.Predmet.SudioniciListAdressOIB_1">
      <item>VINUM ART j.d.o.o. za promidžbu, OIB 71828020978, Ruđera Boškovića 28,21000 Split</item>
      <item>VINA MATOŠEVIĆ d. o. o. za poljoprivredu, ugostiteljstvo i trgovinu, OIB 07522744600, Krunčići 2,52445 Krunčići</item>
      <item>Ministarstvo financija RH, .,10000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71828020978</item>
      <item>, OIB 07522744600</item>
      <item>, OIB null</item>
      <item>, OIB null</item>
    </izvorni_sadrzaj>
    <derivirana_varijabla naziv="DomainObject.Predmet.SudioniciListNazivOIB_1">
      <item>, OIB 71828020978</item>
      <item>, OIB 07522744600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677</properties:Characters>
  <properties:Lines>35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2018-10-25T11:16:00Z</dcterms:created>
  <dc:creator>Marija Elez</dc:creator>
  <cp:lastModifiedBy>Marija Elez</cp:lastModifiedBy>
  <cp:lastPrinted>2018-10-25T11:17:00Z</cp:lastPrinted>
  <dcterms:modified xmlns:xsi="http://www.w3.org/2001/XMLSchema-instance" xsi:type="dcterms:W3CDTF">2018-10-25T11:18:00Z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759.docx)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