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1e21" w14:paraId="2cc1e21" w:rsidRDefault="00905023" w:rsidP="005D7BF8" w:rsidR="0090502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023" w:rsidP="005D7BF8" w:rsidR="0090502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05023" w:rsidP="005D7BF8" w:rsidR="0090502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05023" w:rsidP="005D7BF8" w:rsidR="0090502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05023" w:rsidR="00905023"/>
    <w:p w:rsidRDefault="008E3E5A" w:rsidP="008E3E5A" w:rsidR="008E3E5A" w:rsidRPr="008E3E5A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</w:p>
    <w:p w:rsidRDefault="00C0124F" w:rsidP="00C0124F" w:rsidR="00C0124F" w:rsidRPr="008E3E5A">
      <w:pPr>
        <w:jc w:val="center"/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t>R J E Š E N J E</w:t>
      </w:r>
    </w:p>
    <w:p w:rsidRDefault="00E20C4C" w:rsidP="00AA71D8" w:rsidR="00E20C4C">
      <w:pPr>
        <w:jc w:val="both"/>
        <w:rPr>
          <w:rFonts w:hAnsi="Times New Roman" w:ascii="Times New Roman"/>
          <w:b/>
        </w:rPr>
      </w:pPr>
    </w:p>
    <w:p w:rsidRDefault="00E20C4C" w:rsidP="00AA71D8" w:rsidR="008E3E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="0095295A" w:rsidRPr="00E86D90">
        <w:rPr>
          <w:rFonts w:hAnsi="Times New Roman" w:ascii="Times New Roman"/>
        </w:rPr>
        <w:t>Trgovački sud u Rijeci,</w:t>
      </w:r>
      <w:r w:rsidR="00631DD1">
        <w:rPr>
          <w:rFonts w:hAnsi="Times New Roman" w:ascii="Times New Roman"/>
        </w:rPr>
        <w:t xml:space="preserve"> </w:t>
      </w:r>
      <w:r w:rsidR="00631DD1" w:rsidRPr="00631DD1">
        <w:rPr>
          <w:rFonts w:hAnsi="Times New Roman" w:ascii="Times New Roman"/>
        </w:rPr>
        <w:t>OIB 88785964957</w:t>
      </w:r>
      <w:r w:rsidR="00631DD1">
        <w:rPr>
          <w:rFonts w:hAnsi="Times New Roman" w:ascii="Times New Roman"/>
        </w:rPr>
        <w:t>,</w:t>
      </w:r>
      <w:r w:rsidR="0095295A" w:rsidRPr="00E86D90">
        <w:rPr>
          <w:rFonts w:hAnsi="Times New Roman" w:ascii="Times New Roman"/>
        </w:rPr>
        <w:t xml:space="preserve"> po stečajnom sucu ovog suda Danieli Korlević</w:t>
      </w:r>
      <w:r w:rsidR="0095295A">
        <w:rPr>
          <w:rFonts w:hAnsi="Times New Roman" w:ascii="Times New Roman"/>
        </w:rPr>
        <w:t xml:space="preserve">, u stečajnom postupku nad dužnikom </w:t>
      </w:r>
      <w:r w:rsidR="002704ED">
        <w:rPr>
          <w:rFonts w:hAnsi="Times New Roman" w:ascii="Times New Roman"/>
          <w:b/>
        </w:rPr>
        <w:t>GLAS ISTRE d.o.o. Pula, Riva 10</w:t>
      </w:r>
      <w:r w:rsidR="00B81538">
        <w:rPr>
          <w:rFonts w:hAnsi="Times New Roman" w:ascii="Times New Roman"/>
          <w:b/>
        </w:rPr>
        <w:t xml:space="preserve">, </w:t>
      </w:r>
      <w:r w:rsidR="00B81538">
        <w:rPr>
          <w:rFonts w:hAnsi="Times New Roman" w:ascii="Times New Roman"/>
        </w:rPr>
        <w:t xml:space="preserve">dana </w:t>
      </w:r>
      <w:r w:rsidR="00631DD1">
        <w:rPr>
          <w:rFonts w:hAnsi="Times New Roman" w:ascii="Times New Roman"/>
        </w:rPr>
        <w:t>21. ožujka 2017</w:t>
      </w:r>
      <w:r w:rsidR="00AA71D8">
        <w:rPr>
          <w:rFonts w:hAnsi="Times New Roman" w:ascii="Times New Roman"/>
        </w:rPr>
        <w:t>. godine</w:t>
      </w:r>
    </w:p>
    <w:p w:rsidRDefault="005307CC" w:rsidP="00AA71D8" w:rsidR="005307CC" w:rsidRPr="00AA71D8">
      <w:pPr>
        <w:jc w:val="both"/>
        <w:rPr>
          <w:rFonts w:hAnsi="Times New Roman" w:ascii="Times New Roman"/>
        </w:rPr>
      </w:pPr>
    </w:p>
    <w:p w:rsidRDefault="000F164D" w:rsidP="00C0124F" w:rsidR="00C0124F" w:rsidRPr="00631DD1">
      <w:pPr>
        <w:jc w:val="center"/>
        <w:rPr>
          <w:rFonts w:hAnsi="Times New Roman" w:ascii="Times New Roman"/>
          <w:b/>
        </w:rPr>
      </w:pPr>
      <w:r w:rsidRPr="00631DD1">
        <w:rPr>
          <w:rFonts w:hAnsi="Times New Roman" w:ascii="Times New Roman"/>
          <w:b/>
        </w:rPr>
        <w:t>r</w:t>
      </w:r>
      <w:r w:rsidR="00C0124F" w:rsidRPr="00631DD1">
        <w:rPr>
          <w:rFonts w:hAnsi="Times New Roman" w:ascii="Times New Roman"/>
          <w:b/>
        </w:rPr>
        <w:t xml:space="preserve"> i j e š i o</w:t>
      </w:r>
      <w:r w:rsidR="007A070F" w:rsidRPr="00631DD1">
        <w:rPr>
          <w:rFonts w:hAnsi="Times New Roman" w:ascii="Times New Roman"/>
          <w:b/>
        </w:rPr>
        <w:t xml:space="preserve"> </w:t>
      </w:r>
      <w:r w:rsidR="00C0124F" w:rsidRPr="00631DD1">
        <w:rPr>
          <w:rFonts w:hAnsi="Times New Roman" w:ascii="Times New Roman"/>
          <w:b/>
        </w:rPr>
        <w:t xml:space="preserve">   j e</w:t>
      </w:r>
    </w:p>
    <w:p w:rsidRDefault="0095295A" w:rsidP="00C0124F" w:rsidR="0095295A">
      <w:pPr>
        <w:jc w:val="both"/>
        <w:rPr>
          <w:rFonts w:hAnsi="Times New Roman" w:ascii="Times New Roman"/>
          <w:b/>
        </w:rPr>
      </w:pPr>
    </w:p>
    <w:p w:rsidRDefault="0095295A" w:rsidP="00C0124F" w:rsidR="00D173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Ispravlja se tablica stečajnog suca te </w:t>
      </w:r>
      <w:r w:rsidR="001209D9">
        <w:rPr>
          <w:rFonts w:hAnsi="Times New Roman" w:ascii="Times New Roman"/>
        </w:rPr>
        <w:t>se utvrđuje da je</w:t>
      </w:r>
      <w:r>
        <w:rPr>
          <w:rFonts w:hAnsi="Times New Roman" w:ascii="Times New Roman"/>
        </w:rPr>
        <w:t xml:space="preserve"> izvršen prijenos potraživanja tražbin</w:t>
      </w:r>
      <w:r w:rsidR="001209D9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stečajn</w:t>
      </w:r>
      <w:r w:rsidR="001209D9">
        <w:rPr>
          <w:rFonts w:hAnsi="Times New Roman" w:ascii="Times New Roman"/>
        </w:rPr>
        <w:t>og</w:t>
      </w:r>
      <w:r>
        <w:rPr>
          <w:rFonts w:hAnsi="Times New Roman" w:ascii="Times New Roman"/>
        </w:rPr>
        <w:t xml:space="preserve"> vjerovnika </w:t>
      </w:r>
      <w:r w:rsidR="001209D9">
        <w:rPr>
          <w:rFonts w:hAnsi="Times New Roman" w:ascii="Times New Roman"/>
        </w:rPr>
        <w:t xml:space="preserve">drugog </w:t>
      </w:r>
      <w:r>
        <w:rPr>
          <w:rFonts w:hAnsi="Times New Roman" w:ascii="Times New Roman"/>
        </w:rPr>
        <w:t>višeg isplatnog reda kako slijedi:</w:t>
      </w:r>
    </w:p>
    <w:p w:rsidRDefault="00EA26D2" w:rsidP="00C0124F" w:rsidR="00EA26D2">
      <w:pPr>
        <w:jc w:val="both"/>
        <w:rPr>
          <w:rFonts w:hAnsi="Times New Roman" w:ascii="Times New Roman"/>
        </w:rPr>
      </w:pPr>
    </w:p>
    <w:p w:rsidRDefault="00631DD1" w:rsidP="00C0124F" w:rsidR="001209D9">
      <w:pPr>
        <w:jc w:val="both"/>
        <w:rPr>
          <w:rFonts w:hAnsi="Times New Roman" w:ascii="Times New Roman"/>
        </w:rPr>
      </w:pPr>
      <w:r w:rsidRPr="002704ED">
        <w:rPr>
          <w:rFonts w:hAnsi="Times New Roman" w:ascii="Times New Roman"/>
        </w:rPr>
        <w:t>H-ABDUCO d.o.o. Zagreb, Slavonska avenija 6</w:t>
      </w:r>
      <w:r>
        <w:rPr>
          <w:rFonts w:hAnsi="Times New Roman" w:ascii="Times New Roman"/>
        </w:rPr>
        <w:t>a</w:t>
      </w:r>
    </w:p>
    <w:p w:rsidRDefault="00F36EE5" w:rsidP="00C0124F" w:rsidR="00B815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OIB</w:t>
      </w:r>
      <w:r w:rsidR="00631DD1">
        <w:rPr>
          <w:rFonts w:hAnsi="Times New Roman" w:ascii="Times New Roman"/>
        </w:rPr>
        <w:t xml:space="preserve"> 13667298928</w:t>
      </w:r>
      <w:r w:rsidR="00B81538">
        <w:rPr>
          <w:rFonts w:hAnsi="Times New Roman" w:ascii="Times New Roman"/>
        </w:rPr>
        <w:tab/>
      </w:r>
      <w:r w:rsidR="00B81538">
        <w:rPr>
          <w:rFonts w:hAnsi="Times New Roman" w:ascii="Times New Roman"/>
        </w:rPr>
        <w:tab/>
      </w:r>
      <w:r w:rsidR="001209D9">
        <w:rPr>
          <w:rFonts w:hAnsi="Times New Roman" w:ascii="Times New Roman"/>
        </w:rPr>
        <w:t xml:space="preserve">       </w:t>
      </w:r>
      <w:r w:rsidR="00631DD1">
        <w:rPr>
          <w:rFonts w:hAnsi="Times New Roman" w:ascii="Times New Roman"/>
        </w:rPr>
        <w:tab/>
      </w:r>
      <w:r w:rsidR="00631DD1">
        <w:rPr>
          <w:rFonts w:hAnsi="Times New Roman" w:ascii="Times New Roman"/>
        </w:rPr>
        <w:tab/>
      </w:r>
      <w:r w:rsidR="00631DD1">
        <w:rPr>
          <w:rFonts w:hAnsi="Times New Roman" w:ascii="Times New Roman"/>
        </w:rPr>
        <w:tab/>
      </w:r>
      <w:r w:rsidR="00631DD1">
        <w:rPr>
          <w:rFonts w:hAnsi="Times New Roman" w:ascii="Times New Roman"/>
        </w:rPr>
        <w:tab/>
        <w:t xml:space="preserve">      </w:t>
      </w:r>
      <w:r w:rsidR="00B81538">
        <w:rPr>
          <w:rFonts w:hAnsi="Times New Roman" w:ascii="Times New Roman"/>
        </w:rPr>
        <w:t xml:space="preserve">za iznos </w:t>
      </w:r>
      <w:r w:rsidR="002704ED">
        <w:rPr>
          <w:rFonts w:hAnsi="Times New Roman" w:ascii="Times New Roman"/>
        </w:rPr>
        <w:t>18.50</w:t>
      </w:r>
      <w:r>
        <w:rPr>
          <w:rFonts w:hAnsi="Times New Roman" w:ascii="Times New Roman"/>
        </w:rPr>
        <w:t>8</w:t>
      </w:r>
      <w:r w:rsidR="002704ED">
        <w:rPr>
          <w:rFonts w:hAnsi="Times New Roman" w:ascii="Times New Roman"/>
        </w:rPr>
        <w:t>.069,67</w:t>
      </w:r>
      <w:r w:rsidR="00B81538">
        <w:rPr>
          <w:rFonts w:hAnsi="Times New Roman" w:ascii="Times New Roman"/>
        </w:rPr>
        <w:t xml:space="preserve"> kn</w:t>
      </w:r>
    </w:p>
    <w:p w:rsidRDefault="00B81538" w:rsidP="00C0124F" w:rsidR="00EA26D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EA26D2" w:rsidP="00EA26D2" w:rsidR="00631DD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</w:t>
      </w:r>
    </w:p>
    <w:p w:rsidRDefault="00631DD1" w:rsidP="00EA26D2" w:rsidR="00EA26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ADRIATIC ASSETS d.o.o. za usluge Zagreb, Radnička cesta 80, OIB 18846383988</w:t>
      </w:r>
    </w:p>
    <w:p w:rsidRDefault="00EA26D2" w:rsidP="00C0124F" w:rsidR="00EA26D2">
      <w:pPr>
        <w:jc w:val="center"/>
        <w:rPr>
          <w:rFonts w:hAnsi="Times New Roman" w:ascii="Times New Roman"/>
        </w:rPr>
      </w:pPr>
    </w:p>
    <w:p w:rsidRDefault="00C0124F" w:rsidP="00C0124F" w:rsidR="00C0124F" w:rsidRPr="001209D9">
      <w:pPr>
        <w:jc w:val="center"/>
        <w:rPr>
          <w:rFonts w:hAnsi="Times New Roman" w:ascii="Times New Roman"/>
          <w:b/>
        </w:rPr>
      </w:pPr>
      <w:r w:rsidRPr="001209D9">
        <w:rPr>
          <w:rFonts w:hAnsi="Times New Roman" w:ascii="Times New Roman"/>
          <w:b/>
        </w:rPr>
        <w:t>Obrazloženje</w:t>
      </w:r>
    </w:p>
    <w:p w:rsidRDefault="004F6136" w:rsidP="00C0124F" w:rsidR="004F6136" w:rsidRPr="008E3E5A">
      <w:pPr>
        <w:jc w:val="center"/>
        <w:rPr>
          <w:rFonts w:hAnsi="Times New Roman" w:ascii="Times New Roman"/>
        </w:rPr>
      </w:pPr>
    </w:p>
    <w:p w:rsidRDefault="00E8442F" w:rsidP="002704ED" w:rsidR="00F36E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Stečajni vjerovnik</w:t>
      </w:r>
      <w:r w:rsidR="002704ED">
        <w:rPr>
          <w:rFonts w:hAnsi="Times New Roman" w:ascii="Times New Roman"/>
        </w:rPr>
        <w:t xml:space="preserve"> </w:t>
      </w:r>
      <w:r w:rsidR="00631DD1" w:rsidRPr="002704ED">
        <w:rPr>
          <w:rFonts w:hAnsi="Times New Roman" w:ascii="Times New Roman"/>
        </w:rPr>
        <w:t>H-ABDUCO d.o.o. Zagreb, Slavonska avenija 6a</w:t>
      </w:r>
      <w:r w:rsidR="00631D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je javnobilježnički ovjerovljenim Ugovorom o ustupu tražbine od</w:t>
      </w:r>
      <w:r w:rsidR="002704ED">
        <w:rPr>
          <w:rFonts w:hAnsi="Times New Roman" w:ascii="Times New Roman"/>
        </w:rPr>
        <w:t xml:space="preserve"> 15. </w:t>
      </w:r>
      <w:r w:rsidR="00631DD1">
        <w:rPr>
          <w:rFonts w:hAnsi="Times New Roman" w:ascii="Times New Roman"/>
        </w:rPr>
        <w:t>prosinca 2016.</w:t>
      </w:r>
      <w:r>
        <w:rPr>
          <w:rFonts w:hAnsi="Times New Roman" w:ascii="Times New Roman"/>
        </w:rPr>
        <w:t xml:space="preserve"> godine otuđi</w:t>
      </w:r>
      <w:r w:rsidR="00F36EE5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svoju tražbinu </w:t>
      </w:r>
      <w:r w:rsidR="00631DD1">
        <w:rPr>
          <w:rFonts w:hAnsi="Times New Roman" w:ascii="Times New Roman"/>
        </w:rPr>
        <w:t>prijavljenu</w:t>
      </w:r>
      <w:r>
        <w:rPr>
          <w:rFonts w:hAnsi="Times New Roman" w:ascii="Times New Roman"/>
        </w:rPr>
        <w:t xml:space="preserve"> u stečajnom postupku, a koja je utvrđena u iznosu od </w:t>
      </w:r>
      <w:r w:rsidR="002704ED">
        <w:rPr>
          <w:rFonts w:hAnsi="Times New Roman" w:ascii="Times New Roman"/>
        </w:rPr>
        <w:t>18.508.069,67</w:t>
      </w:r>
      <w:r>
        <w:rPr>
          <w:rFonts w:hAnsi="Times New Roman" w:ascii="Times New Roman"/>
        </w:rPr>
        <w:t xml:space="preserve"> kn stjecatelju </w:t>
      </w:r>
      <w:r w:rsidR="00631DD1">
        <w:rPr>
          <w:rFonts w:hAnsi="Times New Roman" w:ascii="Times New Roman"/>
        </w:rPr>
        <w:t>ADRIATIC ASSETS d.o.o. za usluge Zagreb, Radnička cesta 80</w:t>
      </w:r>
      <w:r w:rsidR="00F36EE5">
        <w:rPr>
          <w:rFonts w:hAnsi="Times New Roman" w:ascii="Times New Roman"/>
        </w:rPr>
        <w:t>.</w:t>
      </w:r>
    </w:p>
    <w:p w:rsidRDefault="00E8442F" w:rsidP="00F36EE5" w:rsidR="00E8442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Prema odredbi čl.</w:t>
      </w:r>
      <w:r w:rsidR="0050332D">
        <w:rPr>
          <w:rFonts w:hAnsi="Times New Roman" w:ascii="Times New Roman"/>
        </w:rPr>
        <w:t>78.a</w:t>
      </w:r>
      <w:r>
        <w:rPr>
          <w:rFonts w:hAnsi="Times New Roman" w:ascii="Times New Roman"/>
        </w:rPr>
        <w:t xml:space="preserve"> st.2.</w:t>
      </w:r>
      <w:r w:rsidR="0050332D">
        <w:rPr>
          <w:rFonts w:hAnsi="Times New Roman" w:ascii="Times New Roman"/>
        </w:rPr>
        <w:t xml:space="preserve"> Stečajnog zakona</w:t>
      </w:r>
      <w:r w:rsidR="00B56A17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(N</w:t>
      </w:r>
      <w:r w:rsidR="00631DD1">
        <w:rPr>
          <w:rFonts w:hAnsi="Times New Roman" w:ascii="Times New Roman"/>
        </w:rPr>
        <w:t>arodne novine broj 4</w:t>
      </w:r>
      <w:r w:rsidR="00B56A17" w:rsidRPr="00B56A17">
        <w:rPr>
          <w:rFonts w:hAnsi="Times New Roman" w:ascii="Times New Roman"/>
        </w:rPr>
        <w:t>4/96, 29/99, 129/00, 123/03, 197/03, 187/04, 82/06, 116/10</w:t>
      </w:r>
      <w:r w:rsidR="002704ED">
        <w:rPr>
          <w:rFonts w:hAnsi="Times New Roman" w:ascii="Times New Roman"/>
        </w:rPr>
        <w:t xml:space="preserve"> i</w:t>
      </w:r>
      <w:r w:rsidR="00B81538">
        <w:rPr>
          <w:rFonts w:hAnsi="Times New Roman" w:ascii="Times New Roman"/>
        </w:rPr>
        <w:t xml:space="preserve"> </w:t>
      </w:r>
      <w:r w:rsidR="00B56A17" w:rsidRPr="00B56A17">
        <w:rPr>
          <w:rFonts w:hAnsi="Times New Roman" w:ascii="Times New Roman"/>
        </w:rPr>
        <w:t>25/12)</w:t>
      </w:r>
      <w:r w:rsidR="00B56A1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ako stečajni vjerovnik otuđi svoju tražbinu koju je prijavio u stečajnom postupku, njezin stjecatelj ulazi u pravni položaj svoga prednika, ako tim zakonom nije drugačije određeno.</w:t>
      </w:r>
    </w:p>
    <w:p w:rsidRDefault="00E8442F" w:rsidP="0095295A" w:rsidR="000531D6" w:rsidRPr="00B56A1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Budući je prijenos tražbine iz st.2. citiranog članka stečajni vjerovnik dokazao javnobilježnički ovjerovljenom ispravom</w:t>
      </w:r>
      <w:r w:rsidR="00F36EE5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510CBC">
        <w:rPr>
          <w:rFonts w:hAnsi="Times New Roman" w:ascii="Times New Roman"/>
        </w:rPr>
        <w:t>U</w:t>
      </w:r>
      <w:r>
        <w:rPr>
          <w:rFonts w:hAnsi="Times New Roman" w:ascii="Times New Roman"/>
        </w:rPr>
        <w:t>govorom o ustupu tražbine</w:t>
      </w:r>
      <w:r w:rsidR="00631DD1">
        <w:rPr>
          <w:rFonts w:hAnsi="Times New Roman" w:ascii="Times New Roman"/>
        </w:rPr>
        <w:t xml:space="preserve"> od 15. prosinca 2016. godine, solemniziranog kod javnog bilježnika pod brojem OV-6592/16 od 15. prosinca 2016. godine</w:t>
      </w:r>
      <w:r>
        <w:rPr>
          <w:rFonts w:hAnsi="Times New Roman" w:ascii="Times New Roman"/>
        </w:rPr>
        <w:t xml:space="preserve">, valjalo je </w:t>
      </w:r>
      <w:r w:rsidR="00B56A17">
        <w:rPr>
          <w:rFonts w:hAnsi="Times New Roman" w:ascii="Times New Roman"/>
        </w:rPr>
        <w:t xml:space="preserve">za iznos </w:t>
      </w:r>
      <w:r>
        <w:rPr>
          <w:rFonts w:hAnsi="Times New Roman" w:ascii="Times New Roman"/>
        </w:rPr>
        <w:t xml:space="preserve">ustupljene tražbine u visini od </w:t>
      </w:r>
      <w:r w:rsidR="002704ED">
        <w:rPr>
          <w:rFonts w:hAnsi="Times New Roman" w:ascii="Times New Roman"/>
        </w:rPr>
        <w:t>18.508.069,67</w:t>
      </w:r>
      <w:r w:rsidRPr="00E8442F">
        <w:rPr>
          <w:rFonts w:hAnsi="Times New Roman" w:ascii="Times New Roman"/>
        </w:rPr>
        <w:t xml:space="preserve"> </w:t>
      </w:r>
      <w:r w:rsidR="00B56A17">
        <w:rPr>
          <w:rFonts w:hAnsi="Times New Roman" w:ascii="Times New Roman"/>
        </w:rPr>
        <w:t xml:space="preserve">kn ispraviti tablicu </w:t>
      </w:r>
      <w:r>
        <w:rPr>
          <w:rFonts w:hAnsi="Times New Roman" w:ascii="Times New Roman"/>
        </w:rPr>
        <w:t xml:space="preserve">utvrđenih tražbina. </w:t>
      </w:r>
    </w:p>
    <w:p w:rsidRDefault="00C0124F" w:rsidP="00387E71" w:rsidR="00387E71">
      <w:pPr>
        <w:rPr>
          <w:rFonts w:hAnsi="Times New Roman" w:ascii="Times New Roman"/>
        </w:rPr>
      </w:pPr>
      <w:r w:rsidRPr="008E3E5A">
        <w:rPr>
          <w:rFonts w:hAnsi="Times New Roman" w:ascii="Times New Roman"/>
        </w:rPr>
        <w:tab/>
        <w:t xml:space="preserve">               </w:t>
      </w:r>
    </w:p>
    <w:p w:rsidRDefault="00C0124F" w:rsidP="00F36EE5" w:rsidR="00A26399">
      <w:pPr>
        <w:jc w:val="center"/>
        <w:rPr>
          <w:rFonts w:hAnsi="Times New Roman" w:ascii="Times New Roman"/>
        </w:rPr>
      </w:pPr>
      <w:r w:rsidRPr="008E3E5A">
        <w:rPr>
          <w:rFonts w:hAnsi="Times New Roman" w:ascii="Times New Roman"/>
        </w:rPr>
        <w:t>U Rijeci,</w:t>
      </w:r>
      <w:r w:rsidR="00387E71">
        <w:rPr>
          <w:rFonts w:hAnsi="Times New Roman" w:ascii="Times New Roman"/>
        </w:rPr>
        <w:t xml:space="preserve"> </w:t>
      </w:r>
      <w:r w:rsidR="00631DD1">
        <w:rPr>
          <w:rFonts w:hAnsi="Times New Roman" w:ascii="Times New Roman"/>
        </w:rPr>
        <w:t>21. ožujka 2017</w:t>
      </w:r>
      <w:r w:rsidR="0027267B" w:rsidRPr="008E3E5A">
        <w:rPr>
          <w:rFonts w:hAnsi="Times New Roman" w:ascii="Times New Roman"/>
        </w:rPr>
        <w:t>. godine</w:t>
      </w:r>
      <w:r w:rsidRPr="008E3E5A"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</w:t>
      </w:r>
    </w:p>
    <w:p w:rsidRDefault="00A26399" w:rsidP="002704ED" w:rsidR="00F36EE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 xml:space="preserve">  </w:t>
      </w:r>
      <w:r w:rsidR="0012334E" w:rsidRPr="008E3E5A">
        <w:rPr>
          <w:rFonts w:hAnsi="Times New Roman" w:ascii="Times New Roman"/>
        </w:rPr>
        <w:t xml:space="preserve">  </w:t>
      </w:r>
      <w:r w:rsidR="00F36EE5">
        <w:rPr>
          <w:rFonts w:hAnsi="Times New Roman" w:ascii="Times New Roman"/>
        </w:rPr>
        <w:t xml:space="preserve"> </w:t>
      </w:r>
      <w:r w:rsidR="00387E71">
        <w:rPr>
          <w:rFonts w:hAnsi="Times New Roman" w:ascii="Times New Roman"/>
        </w:rPr>
        <w:t xml:space="preserve"> </w:t>
      </w:r>
      <w:r w:rsidR="00C0124F" w:rsidRPr="008E3E5A">
        <w:rPr>
          <w:rFonts w:hAnsi="Times New Roman" w:ascii="Times New Roman"/>
        </w:rPr>
        <w:t>Stečajni sudac</w:t>
      </w:r>
      <w:r w:rsidR="00F36EE5">
        <w:rPr>
          <w:rFonts w:hAnsi="Times New Roman" w:ascii="Times New Roman"/>
        </w:rPr>
        <w:t xml:space="preserve"> </w:t>
      </w:r>
    </w:p>
    <w:p w:rsidRDefault="00B376FF" w:rsidP="002704ED" w:rsidR="00130073" w:rsidRPr="002704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</w:t>
      </w:r>
      <w:r w:rsidR="000531D6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27267B" w:rsidRPr="008E3E5A">
        <w:rPr>
          <w:rFonts w:hAnsi="Times New Roman" w:ascii="Times New Roman"/>
        </w:rPr>
        <w:t xml:space="preserve">              </w:t>
      </w:r>
      <w:r w:rsidR="00AF572B">
        <w:rPr>
          <w:rFonts w:hAnsi="Times New Roman" w:ascii="Times New Roman"/>
        </w:rPr>
        <w:t xml:space="preserve">  </w:t>
      </w:r>
      <w:r w:rsidR="0027267B" w:rsidRPr="008E3E5A">
        <w:rPr>
          <w:rFonts w:hAnsi="Times New Roman" w:ascii="Times New Roman"/>
        </w:rPr>
        <w:t>Daniela Korlević</w:t>
      </w:r>
      <w:r w:rsidR="0057466D">
        <w:rPr>
          <w:rFonts w:hAnsi="Times New Roman" w:ascii="Times New Roman"/>
        </w:rPr>
        <w:t xml:space="preserve"> </w:t>
      </w:r>
      <w:r w:rsidR="002704ED">
        <w:rPr>
          <w:rFonts w:hAnsi="Times New Roman" w:ascii="Times New Roman"/>
        </w:rPr>
        <w:t xml:space="preserve"> </w:t>
      </w:r>
      <w:r w:rsidR="002704ED" w:rsidRPr="002704ED">
        <w:rPr>
          <w:rFonts w:hAnsi="Times New Roman" w:ascii="Times New Roman"/>
        </w:rPr>
        <w:t xml:space="preserve"> </w:t>
      </w:r>
      <w:r w:rsidR="006C7D3F" w:rsidRPr="002704ED">
        <w:rPr>
          <w:rFonts w:hAnsi="Times New Roman" w:ascii="Times New Roman"/>
        </w:rPr>
        <w:t xml:space="preserve"> </w:t>
      </w:r>
    </w:p>
    <w:p w:rsidRDefault="00C0124F" w:rsidP="00C0124F" w:rsidR="00C0124F" w:rsidRPr="008E3E5A">
      <w:pPr>
        <w:rPr>
          <w:rFonts w:hAnsi="Times New Roman" w:ascii="Times New Roman"/>
          <w:b/>
        </w:rPr>
      </w:pPr>
      <w:r w:rsidRPr="008E3E5A">
        <w:rPr>
          <w:rFonts w:hAnsi="Times New Roman" w:ascii="Times New Roman"/>
          <w:b/>
        </w:rPr>
        <w:lastRenderedPageBreak/>
        <w:t>UPUTA O PRAVNOM LIJEKU:</w:t>
      </w:r>
    </w:p>
    <w:p w:rsidRDefault="00C0124F" w:rsidP="00631DD1" w:rsidR="00C0124F" w:rsidRPr="008E3E5A">
      <w:pPr>
        <w:jc w:val="both"/>
        <w:rPr>
          <w:rFonts w:hAnsi="Times New Roman" w:ascii="Times New Roman"/>
        </w:rPr>
      </w:pPr>
      <w:r w:rsidRPr="008E3E5A">
        <w:rPr>
          <w:rFonts w:hAnsi="Times New Roman" w:ascii="Times New Roman"/>
        </w:rPr>
        <w:t>Protiv o</w:t>
      </w:r>
      <w:r w:rsidR="00631DD1">
        <w:rPr>
          <w:rFonts w:hAnsi="Times New Roman" w:ascii="Times New Roman"/>
        </w:rPr>
        <w:t xml:space="preserve">vog rješenja dopuštena je žalba. </w:t>
      </w:r>
      <w:r w:rsidR="00631DD1" w:rsidRPr="00631DD1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2334E" w:rsidP="00214C3F" w:rsidR="0012334E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>
      <w:pPr>
        <w:jc w:val="both"/>
        <w:rPr>
          <w:rFonts w:hAnsi="Times New Roman" w:ascii="Times New Roman"/>
          <w:sz w:val="20"/>
          <w:szCs w:val="20"/>
        </w:rPr>
      </w:pPr>
    </w:p>
    <w:p w:rsidRDefault="00510CBC" w:rsidP="00214C3F" w:rsidR="00510CBC" w:rsidRPr="008E3E5A">
      <w:pPr>
        <w:jc w:val="both"/>
        <w:rPr>
          <w:rFonts w:hAnsi="Times New Roman" w:ascii="Times New Roman"/>
          <w:sz w:val="20"/>
          <w:szCs w:val="20"/>
        </w:rPr>
      </w:pPr>
    </w:p>
    <w:p w:rsidRDefault="003E6E8B" w:rsidP="00C0124F" w:rsidR="003E6E8B" w:rsidRPr="008E3E5A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 w:rsidRPr="00631DD1">
      <w:pPr>
        <w:rPr>
          <w:rFonts w:hAnsi="Times New Roman" w:ascii="Times New Roman"/>
          <w:b/>
          <w:sz w:val="20"/>
          <w:szCs w:val="20"/>
        </w:rPr>
      </w:pPr>
      <w:r w:rsidRPr="00631DD1">
        <w:rPr>
          <w:rFonts w:hAnsi="Times New Roman" w:ascii="Times New Roman"/>
          <w:b/>
          <w:sz w:val="20"/>
          <w:szCs w:val="20"/>
        </w:rPr>
        <w:t>DNA:</w:t>
      </w:r>
    </w:p>
    <w:p w:rsidRDefault="00820E27" w:rsidP="00F36EE5" w:rsidR="00F36EE5" w:rsidRPr="00631DD1">
      <w:pPr>
        <w:rPr>
          <w:rFonts w:hAnsi="Times New Roman" w:ascii="Times New Roman"/>
          <w:sz w:val="16"/>
          <w:szCs w:val="20"/>
        </w:rPr>
      </w:pPr>
      <w:r w:rsidRPr="00631DD1">
        <w:rPr>
          <w:rFonts w:hAnsi="Times New Roman" w:ascii="Times New Roman"/>
          <w:sz w:val="16"/>
          <w:szCs w:val="20"/>
        </w:rPr>
        <w:t>-</w:t>
      </w:r>
      <w:r w:rsidR="00E8442F" w:rsidRPr="00631DD1">
        <w:rPr>
          <w:rFonts w:hAnsi="Times New Roman" w:ascii="Times New Roman"/>
          <w:sz w:val="16"/>
          <w:szCs w:val="20"/>
        </w:rPr>
        <w:t xml:space="preserve"> </w:t>
      </w:r>
      <w:r w:rsidR="00631DD1" w:rsidRPr="00631DD1">
        <w:rPr>
          <w:rFonts w:hAnsi="Times New Roman" w:ascii="Times New Roman"/>
          <w:sz w:val="16"/>
          <w:szCs w:val="20"/>
        </w:rPr>
        <w:t xml:space="preserve"> </w:t>
      </w:r>
      <w:r w:rsidR="00631DD1" w:rsidRPr="00631DD1">
        <w:rPr>
          <w:rFonts w:hAnsi="Times New Roman" w:ascii="Times New Roman"/>
          <w:sz w:val="20"/>
        </w:rPr>
        <w:t>ADRIATIC ASSETS d.o.o. za usluge Zagreb, Radnička cesta 80</w:t>
      </w:r>
    </w:p>
    <w:p w:rsidRDefault="00B56A17" w:rsidP="002704ED" w:rsidR="002704ED" w:rsidRPr="002704E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</w:t>
      </w:r>
      <w:r w:rsidR="002704ED" w:rsidRPr="002704ED">
        <w:rPr>
          <w:rFonts w:hAnsi="Times New Roman" w:ascii="Times New Roman"/>
          <w:sz w:val="20"/>
          <w:szCs w:val="20"/>
        </w:rPr>
        <w:t>H-ABDUCO d.o.o. Zagreb, Slavonska avenija 6a</w:t>
      </w:r>
    </w:p>
    <w:p w:rsidRDefault="00B56A17" w:rsidP="0095295A" w:rsidR="00B56A1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stečajnom upravitelju</w:t>
      </w:r>
      <w:r w:rsidR="00E8442F">
        <w:rPr>
          <w:rFonts w:hAnsi="Times New Roman" w:ascii="Times New Roman"/>
          <w:sz w:val="20"/>
          <w:szCs w:val="20"/>
        </w:rPr>
        <w:t xml:space="preserve"> </w:t>
      </w:r>
      <w:r w:rsidR="002704ED">
        <w:rPr>
          <w:rFonts w:hAnsi="Times New Roman" w:ascii="Times New Roman"/>
          <w:sz w:val="20"/>
          <w:szCs w:val="20"/>
        </w:rPr>
        <w:t xml:space="preserve">Ljubica Juranović Skočić </w:t>
      </w: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U  Rijeci, </w:t>
      </w:r>
      <w:r w:rsidR="00631DD1">
        <w:rPr>
          <w:rFonts w:hAnsi="Times New Roman" w:ascii="Times New Roman"/>
          <w:sz w:val="20"/>
          <w:szCs w:val="20"/>
        </w:rPr>
        <w:t>21.3.2017</w:t>
      </w:r>
      <w:r>
        <w:rPr>
          <w:rFonts w:hAnsi="Times New Roman" w:ascii="Times New Roman"/>
          <w:sz w:val="20"/>
          <w:szCs w:val="20"/>
        </w:rPr>
        <w:t>.</w:t>
      </w:r>
      <w:r w:rsidR="00631DD1"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>g.</w:t>
      </w:r>
    </w:p>
    <w:p w:rsidRDefault="00B81538" w:rsidP="00820E27" w:rsidR="00B81538">
      <w:pPr>
        <w:rPr>
          <w:rFonts w:hAnsi="Times New Roman" w:ascii="Times New Roman"/>
          <w:sz w:val="20"/>
          <w:szCs w:val="20"/>
        </w:rPr>
      </w:pPr>
    </w:p>
    <w:p w:rsidRDefault="00820E27" w:rsidP="00820E27" w:rsidR="00820E2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Stečajni sudac</w:t>
      </w:r>
    </w:p>
    <w:p w:rsidRDefault="00820E27" w:rsidR="00843182" w:rsidRPr="008E3E5A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Daniela Korlević</w:t>
      </w:r>
    </w:p>
    <w:sectPr w:rsidR="00843182" w:rsidRPr="008E3E5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CD" w:rsidR="008633CD">
      <w:r>
        <w:separator/>
      </w:r>
    </w:p>
  </w:endnote>
  <w:endnote w:id="0" w:type="continuationSeparator">
    <w:p w:rsidRDefault="008633CD" w:rsidR="00863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0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CD" w:rsidR="008633CD">
      <w:r>
        <w:separator/>
      </w:r>
    </w:p>
  </w:footnote>
  <w:footnote w:id="0" w:type="continuationSeparator">
    <w:p w:rsidRDefault="008633CD" w:rsidR="00863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4850B3">
    <w:pPr>
      <w:tabs>
        <w:tab w:pos="5865" w:val="left"/>
        <w:tab w:pos="8640" w:val="right"/>
      </w:tabs>
      <w:rPr>
        <w:rFonts w:hAnsi="Times New Roman" w:ascii="Times New Roman"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  <w:t>Posl. br. 15 St-</w:t>
    </w:r>
    <w:r w:rsidR="002704ED">
      <w:rPr>
        <w:rFonts w:hAnsi="Times New Roman" w:ascii="Times New Roman"/>
      </w:rPr>
      <w:t>508/2011-</w:t>
    </w:r>
    <w:r w:rsidR="00631DD1">
      <w:rPr>
        <w:rFonts w:hAnsi="Times New Roman" w:ascii="Times New Roman"/>
      </w:rPr>
      <w:t>239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5930"/>
    <w:rsid w:val="00006F48"/>
    <w:rsid w:val="00022491"/>
    <w:rsid w:val="000236AE"/>
    <w:rsid w:val="0002588F"/>
    <w:rsid w:val="000302B9"/>
    <w:rsid w:val="00052963"/>
    <w:rsid w:val="000531D6"/>
    <w:rsid w:val="0006268E"/>
    <w:rsid w:val="0007661A"/>
    <w:rsid w:val="000815B1"/>
    <w:rsid w:val="000950FC"/>
    <w:rsid w:val="000C0B5D"/>
    <w:rsid w:val="000D76AD"/>
    <w:rsid w:val="000E634C"/>
    <w:rsid w:val="000F164D"/>
    <w:rsid w:val="000F47E7"/>
    <w:rsid w:val="0010269D"/>
    <w:rsid w:val="00106B9C"/>
    <w:rsid w:val="001209D9"/>
    <w:rsid w:val="0012310F"/>
    <w:rsid w:val="0012334E"/>
    <w:rsid w:val="00130073"/>
    <w:rsid w:val="00131290"/>
    <w:rsid w:val="00144B21"/>
    <w:rsid w:val="0015495D"/>
    <w:rsid w:val="001666BB"/>
    <w:rsid w:val="00176648"/>
    <w:rsid w:val="001A1083"/>
    <w:rsid w:val="001A1D72"/>
    <w:rsid w:val="001A55E6"/>
    <w:rsid w:val="001B65EA"/>
    <w:rsid w:val="001D4207"/>
    <w:rsid w:val="001D436A"/>
    <w:rsid w:val="00214C3F"/>
    <w:rsid w:val="00233861"/>
    <w:rsid w:val="00235015"/>
    <w:rsid w:val="002704ED"/>
    <w:rsid w:val="0027267B"/>
    <w:rsid w:val="0027659A"/>
    <w:rsid w:val="00276880"/>
    <w:rsid w:val="002963ED"/>
    <w:rsid w:val="002B3FB0"/>
    <w:rsid w:val="002E21F0"/>
    <w:rsid w:val="002E721B"/>
    <w:rsid w:val="002F6589"/>
    <w:rsid w:val="00302E70"/>
    <w:rsid w:val="00340311"/>
    <w:rsid w:val="00346EB8"/>
    <w:rsid w:val="00366779"/>
    <w:rsid w:val="00387E71"/>
    <w:rsid w:val="003E6E8B"/>
    <w:rsid w:val="003E7863"/>
    <w:rsid w:val="004224A1"/>
    <w:rsid w:val="0046024E"/>
    <w:rsid w:val="004850B3"/>
    <w:rsid w:val="004A2AFB"/>
    <w:rsid w:val="004D4EE9"/>
    <w:rsid w:val="004F6136"/>
    <w:rsid w:val="0050033F"/>
    <w:rsid w:val="0050332D"/>
    <w:rsid w:val="005045CE"/>
    <w:rsid w:val="00510CBC"/>
    <w:rsid w:val="00511F31"/>
    <w:rsid w:val="005307CC"/>
    <w:rsid w:val="005373EF"/>
    <w:rsid w:val="00544270"/>
    <w:rsid w:val="0056280E"/>
    <w:rsid w:val="00565386"/>
    <w:rsid w:val="0057466D"/>
    <w:rsid w:val="005A3995"/>
    <w:rsid w:val="005A3E62"/>
    <w:rsid w:val="005C296E"/>
    <w:rsid w:val="005D5CBD"/>
    <w:rsid w:val="005E7A0E"/>
    <w:rsid w:val="0060647B"/>
    <w:rsid w:val="00627842"/>
    <w:rsid w:val="00631DD1"/>
    <w:rsid w:val="0063569A"/>
    <w:rsid w:val="00645938"/>
    <w:rsid w:val="0065185D"/>
    <w:rsid w:val="0066246D"/>
    <w:rsid w:val="00685F91"/>
    <w:rsid w:val="00695032"/>
    <w:rsid w:val="006A59BD"/>
    <w:rsid w:val="006A7825"/>
    <w:rsid w:val="006C4F9B"/>
    <w:rsid w:val="006C75A2"/>
    <w:rsid w:val="006C7D3F"/>
    <w:rsid w:val="006F0D62"/>
    <w:rsid w:val="00707CD3"/>
    <w:rsid w:val="00713395"/>
    <w:rsid w:val="007150FA"/>
    <w:rsid w:val="00716A25"/>
    <w:rsid w:val="00784A2E"/>
    <w:rsid w:val="007878E7"/>
    <w:rsid w:val="00791D59"/>
    <w:rsid w:val="007929B6"/>
    <w:rsid w:val="007A070F"/>
    <w:rsid w:val="007A23CD"/>
    <w:rsid w:val="007B0FDC"/>
    <w:rsid w:val="007D4BF6"/>
    <w:rsid w:val="007E0C1B"/>
    <w:rsid w:val="007E1313"/>
    <w:rsid w:val="00820E27"/>
    <w:rsid w:val="00825790"/>
    <w:rsid w:val="00825C11"/>
    <w:rsid w:val="008272FA"/>
    <w:rsid w:val="00843182"/>
    <w:rsid w:val="008633CD"/>
    <w:rsid w:val="00871630"/>
    <w:rsid w:val="00882E2A"/>
    <w:rsid w:val="008C4977"/>
    <w:rsid w:val="008E3E5A"/>
    <w:rsid w:val="008F0C07"/>
    <w:rsid w:val="008F39FB"/>
    <w:rsid w:val="00905023"/>
    <w:rsid w:val="009136EE"/>
    <w:rsid w:val="0091493B"/>
    <w:rsid w:val="009513BE"/>
    <w:rsid w:val="0095295A"/>
    <w:rsid w:val="00965FEC"/>
    <w:rsid w:val="00971F12"/>
    <w:rsid w:val="009A5E42"/>
    <w:rsid w:val="00A26399"/>
    <w:rsid w:val="00A36FCD"/>
    <w:rsid w:val="00A50178"/>
    <w:rsid w:val="00A502AE"/>
    <w:rsid w:val="00A60B3D"/>
    <w:rsid w:val="00A73A70"/>
    <w:rsid w:val="00A971BB"/>
    <w:rsid w:val="00AA71D8"/>
    <w:rsid w:val="00AC3281"/>
    <w:rsid w:val="00AC5A01"/>
    <w:rsid w:val="00AC65C0"/>
    <w:rsid w:val="00AE0E75"/>
    <w:rsid w:val="00AF572B"/>
    <w:rsid w:val="00AF7F46"/>
    <w:rsid w:val="00B376FF"/>
    <w:rsid w:val="00B56A17"/>
    <w:rsid w:val="00B81538"/>
    <w:rsid w:val="00BA3C6A"/>
    <w:rsid w:val="00BB50FC"/>
    <w:rsid w:val="00C0124F"/>
    <w:rsid w:val="00C119F4"/>
    <w:rsid w:val="00C13F40"/>
    <w:rsid w:val="00C34CDF"/>
    <w:rsid w:val="00C53CC1"/>
    <w:rsid w:val="00C77365"/>
    <w:rsid w:val="00CC1D7B"/>
    <w:rsid w:val="00CD1FC3"/>
    <w:rsid w:val="00CF14F3"/>
    <w:rsid w:val="00CF35EA"/>
    <w:rsid w:val="00D04E6B"/>
    <w:rsid w:val="00D06AC3"/>
    <w:rsid w:val="00D1550C"/>
    <w:rsid w:val="00D1738E"/>
    <w:rsid w:val="00D4242B"/>
    <w:rsid w:val="00D448A3"/>
    <w:rsid w:val="00D55E75"/>
    <w:rsid w:val="00D879F1"/>
    <w:rsid w:val="00D9746C"/>
    <w:rsid w:val="00DC371F"/>
    <w:rsid w:val="00DE3197"/>
    <w:rsid w:val="00DF7F98"/>
    <w:rsid w:val="00E20C4C"/>
    <w:rsid w:val="00E304E3"/>
    <w:rsid w:val="00E439A5"/>
    <w:rsid w:val="00E44A41"/>
    <w:rsid w:val="00E769A3"/>
    <w:rsid w:val="00E8442F"/>
    <w:rsid w:val="00E86D90"/>
    <w:rsid w:val="00E92C65"/>
    <w:rsid w:val="00E92DBB"/>
    <w:rsid w:val="00EA26D2"/>
    <w:rsid w:val="00EC0CD6"/>
    <w:rsid w:val="00EC1D71"/>
    <w:rsid w:val="00EC5C88"/>
    <w:rsid w:val="00EE3E9E"/>
    <w:rsid w:val="00EF6274"/>
    <w:rsid w:val="00F02101"/>
    <w:rsid w:val="00F36EE5"/>
    <w:rsid w:val="00F53886"/>
    <w:rsid w:val="00F61836"/>
    <w:rsid w:val="00F731C0"/>
    <w:rsid w:val="00F8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04E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,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5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0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0502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04E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,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,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3403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05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0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0502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8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38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339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 10000 Zagreb</item>
      <item>Istarski vodovod d.o.o., Sv. Ivan 8, 52420 Buzet</item>
      <item>Vodoopskrbni sustav Istre – Vodovod Butoniga d.o.o., Sv. Ivan 8, 52420 Buzet</item>
      <item>Ivica Baliban, Tršćanska 5, 52100 Pula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</item>
      <item>Istarski vodovod d.o.o.</item>
      <item>Vodoopskrbni sustav Istre – Vodovod Butoniga d.o.o.</item>
      <item>Ivica Baliban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  <item>HYPO ALPE - ADRIA - BANK</item>
      <item>ADDIKO BANK d.d., Slavonska avenija 6a,10000 Zagreb</item>
      <item>Istarski vodovod d.o.o., Sv. Ivan 8,52420 Buzet</item>
      <item>Vodoopskrbni sustav Istre – Vodovod Butoniga d.o.o., Sv. Ivan 8,52420 Buzet</item>
      <item>Ivica Baliban, Tršćanska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3E689-9C84-48D1-8663-FDA1C7139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1938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2017-03-21T12:50:00Z</dcterms:created>
  <dc:creator>dcmelik</dc:creator>
  <cp:lastModifiedBy>Jasna Radulović</cp:lastModifiedBy>
  <cp:lastPrinted>2014-12-24T08:36:00Z</cp:lastPrinted>
  <dcterms:modified xmlns:xsi="http://www.w3.org/2001/XMLSchema-instance" xsi:type="dcterms:W3CDTF">2017-03-21T12:56:00Z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