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ae0ff67" w14:paraId="ae0ff67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247396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247396">
              <w:t>2/15-88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47396" w:rsidP="00DC70E5" w:rsidR="0004207D" w:rsidRPr="0024739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47396">
        <w:rPr>
          <w:rFonts w:hAnsi="Times New Roman" w:ascii="Times New Roman"/>
          <w:snapToGrid w:val="false"/>
          <w:sz w:val="24"/>
          <w:szCs w:val="24"/>
        </w:rPr>
        <w:t>Trgovački sud u Varaždinu, po sucu toga suda Kseniji Flack-Makitan, u stečajnom postupku nad stečajnim dužnikom GRGEC d.o.o. u stečaju, Kotoriba, Kralja Tomislava 122, OIB: 55163470393, 2. studenog 2017.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247396" w:rsidP="0049749B" w:rsidR="0024739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247396" w:rsidP="0049749B" w:rsidR="0024739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247396" w:rsidP="00247396" w:rsidR="00247396" w:rsidRPr="00247396">
      <w:pPr>
        <w:widowControl w:val="false"/>
        <w:spacing w:lineRule="auto" w:line="240" w:after="0"/>
        <w:ind w:firstLine="708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247396">
        <w:rPr>
          <w:rFonts w:eastAsia="Times New Roman" w:hAnsi="Times New Roman" w:ascii="Times New Roman"/>
          <w:snapToGrid w:val="false"/>
          <w:sz w:val="24"/>
          <w:szCs w:val="24"/>
        </w:rPr>
        <w:t xml:space="preserve">I. U ovome predmetu određuje se ročište za diobu kupovnine, kod ovoga suda u Varaždinu, B. Radića 2, soba 232/II, za </w:t>
      </w:r>
    </w:p>
    <w:p w:rsidRDefault="00247396" w:rsidP="00247396" w:rsidR="00247396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247396" w:rsidP="00247396" w:rsidR="00247396" w:rsidRPr="00247396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247396" w:rsidP="00247396" w:rsidR="00247396" w:rsidRPr="00247396">
      <w:pPr>
        <w:widowControl w:val="false"/>
        <w:spacing w:lineRule="auto" w:line="240" w:after="0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  <w:r w:rsidRPr="00247396">
        <w:rPr>
          <w:rFonts w:eastAsia="Times New Roman" w:hAnsi="Times New Roman" w:ascii="Times New Roman"/>
          <w:snapToGrid w:val="false"/>
          <w:sz w:val="24"/>
          <w:szCs w:val="24"/>
        </w:rPr>
        <w:t xml:space="preserve">12. prosinca 2017. godine u 09,30 sati, </w:t>
      </w:r>
    </w:p>
    <w:p w:rsidRDefault="00247396" w:rsidP="00247396" w:rsidR="00247396">
      <w:pPr>
        <w:widowControl w:val="false"/>
        <w:spacing w:lineRule="auto" w:line="240" w:after="0"/>
        <w:jc w:val="center"/>
        <w:rPr>
          <w:rFonts w:eastAsia="Times New Roman" w:hAnsi="Times New Roman" w:ascii="Times New Roman"/>
          <w:b/>
          <w:snapToGrid w:val="false"/>
          <w:sz w:val="24"/>
          <w:szCs w:val="24"/>
        </w:rPr>
      </w:pPr>
    </w:p>
    <w:p w:rsidRDefault="00247396" w:rsidP="00247396" w:rsidR="00247396" w:rsidRPr="00247396">
      <w:pPr>
        <w:widowControl w:val="false"/>
        <w:spacing w:lineRule="auto" w:line="240" w:after="0"/>
        <w:jc w:val="center"/>
        <w:rPr>
          <w:rFonts w:eastAsia="Times New Roman" w:hAnsi="Times New Roman" w:ascii="Times New Roman"/>
          <w:b/>
          <w:snapToGrid w:val="false"/>
          <w:sz w:val="24"/>
          <w:szCs w:val="24"/>
        </w:rPr>
      </w:pPr>
    </w:p>
    <w:p w:rsidRDefault="00247396" w:rsidP="00247396" w:rsidR="00247396" w:rsidRPr="00247396">
      <w:pPr>
        <w:widowControl w:val="false"/>
        <w:spacing w:lineRule="auto" w:line="240" w:after="0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  <w:r w:rsidRPr="00247396">
        <w:rPr>
          <w:rFonts w:eastAsia="Times New Roman" w:hAnsi="Times New Roman" w:ascii="Times New Roman"/>
          <w:snapToGrid w:val="false"/>
          <w:sz w:val="24"/>
          <w:szCs w:val="24"/>
        </w:rPr>
        <w:t>na koje se dostavom ovog rješenja putem e-Oglasne ploče suda smatraju pozvani:</w:t>
      </w:r>
    </w:p>
    <w:p w:rsidRDefault="00247396" w:rsidP="00247396" w:rsidR="00247396">
      <w:pPr>
        <w:widowControl w:val="false"/>
        <w:spacing w:lineRule="auto" w:line="240" w:after="0"/>
        <w:rPr>
          <w:rFonts w:eastAsia="Times New Roman" w:hAnsi="Times New Roman" w:ascii="Times New Roman"/>
          <w:b/>
          <w:snapToGrid w:val="false"/>
          <w:sz w:val="24"/>
          <w:szCs w:val="24"/>
        </w:rPr>
      </w:pPr>
    </w:p>
    <w:p w:rsidRDefault="00247396" w:rsidP="00247396" w:rsidR="00247396" w:rsidRPr="00247396">
      <w:pPr>
        <w:widowControl w:val="false"/>
        <w:spacing w:lineRule="auto" w:line="240" w:after="0"/>
        <w:rPr>
          <w:rFonts w:eastAsia="Times New Roman" w:hAnsi="Times New Roman" w:ascii="Times New Roman"/>
          <w:b/>
          <w:snapToGrid w:val="false"/>
          <w:sz w:val="24"/>
          <w:szCs w:val="24"/>
        </w:rPr>
      </w:pPr>
    </w:p>
    <w:p w:rsidRDefault="00247396" w:rsidP="00247396" w:rsidR="00247396" w:rsidRPr="00247396">
      <w:pPr>
        <w:widowControl w:val="false"/>
        <w:numPr>
          <w:ilvl w:val="0"/>
          <w:numId w:val="9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247396">
        <w:rPr>
          <w:rFonts w:hAnsi="Times New Roman" w:ascii="Times New Roman"/>
          <w:sz w:val="24"/>
          <w:szCs w:val="24"/>
        </w:rPr>
        <w:t>Stečajni upravitelj Nenad Homar</w:t>
      </w:r>
      <w:r>
        <w:rPr>
          <w:rFonts w:hAnsi="Times New Roman" w:ascii="Times New Roman"/>
          <w:sz w:val="24"/>
          <w:szCs w:val="24"/>
        </w:rPr>
        <w:t>, Koprivnica, Dravska 1,</w:t>
      </w:r>
    </w:p>
    <w:p w:rsidRDefault="00247396" w:rsidP="00247396" w:rsidR="00247396" w:rsidRPr="00247396">
      <w:pPr>
        <w:spacing w:lineRule="auto" w:line="240" w:after="0"/>
        <w:ind w:left="1080"/>
        <w:contextualSpacing/>
        <w:jc w:val="both"/>
        <w:rPr>
          <w:rFonts w:hAnsi="Times New Roman" w:ascii="Times New Roman"/>
          <w:sz w:val="24"/>
          <w:szCs w:val="24"/>
        </w:rPr>
      </w:pPr>
      <w:r w:rsidRPr="00247396">
        <w:rPr>
          <w:rFonts w:hAnsi="Times New Roman" w:ascii="Times New Roman"/>
          <w:sz w:val="24"/>
          <w:szCs w:val="24"/>
        </w:rPr>
        <w:t>Razlučni vjerovnici:</w:t>
      </w:r>
      <w:r w:rsidRPr="00247396">
        <w:rPr>
          <w:rFonts w:hAnsi="Times New Roman" w:ascii="Times New Roman"/>
          <w:szCs w:val="24"/>
        </w:rPr>
        <w:tab/>
      </w:r>
    </w:p>
    <w:p w:rsidRDefault="00247396" w:rsidP="00247396" w:rsidR="00247396" w:rsidRPr="00247396">
      <w:pPr>
        <w:spacing w:lineRule="auto" w:line="240" w:after="0"/>
        <w:ind w:left="720"/>
        <w:contextualSpacing/>
        <w:jc w:val="both"/>
        <w:rPr>
          <w:rFonts w:hAnsi="Times New Roman" w:ascii="Times New Roman"/>
          <w:sz w:val="24"/>
          <w:szCs w:val="24"/>
        </w:rPr>
      </w:pPr>
      <w:r w:rsidRPr="00247396">
        <w:rPr>
          <w:rFonts w:hAnsi="Times New Roman" w:ascii="Times New Roman"/>
          <w:sz w:val="24"/>
          <w:szCs w:val="24"/>
        </w:rPr>
        <w:t>-H-ABDUCO d.o.o. Zagreb, Slavonska avenija 6/A,</w:t>
      </w:r>
    </w:p>
    <w:p w:rsidRDefault="00247396" w:rsidP="00247396" w:rsidR="00247396" w:rsidRPr="00247396">
      <w:pPr>
        <w:spacing w:lineRule="auto" w:line="240" w:after="0"/>
        <w:ind w:left="720"/>
        <w:contextualSpacing/>
        <w:jc w:val="both"/>
        <w:rPr>
          <w:rFonts w:hAnsi="Times New Roman" w:ascii="Times New Roman"/>
          <w:sz w:val="24"/>
          <w:szCs w:val="24"/>
        </w:rPr>
      </w:pPr>
      <w:r w:rsidRPr="00247396">
        <w:rPr>
          <w:rFonts w:hAnsi="Times New Roman" w:ascii="Times New Roman"/>
          <w:sz w:val="24"/>
          <w:szCs w:val="24"/>
        </w:rPr>
        <w:t>-Republika Hrvatska, zastupana po Županijskom državnom odvjetništvu u Varaždinu, Građansko-upravni odjel, B. Radić 2,</w:t>
      </w:r>
    </w:p>
    <w:p w:rsidRDefault="00247396" w:rsidP="00247396" w:rsidR="00247396" w:rsidRPr="00247396">
      <w:pPr>
        <w:spacing w:lineRule="auto" w:line="240"/>
        <w:ind w:left="720"/>
        <w:contextualSpacing/>
        <w:jc w:val="both"/>
        <w:rPr>
          <w:rFonts w:hAnsi="Times New Roman" w:ascii="Times New Roman"/>
          <w:sz w:val="24"/>
          <w:szCs w:val="24"/>
        </w:rPr>
      </w:pPr>
      <w:r w:rsidRPr="00247396">
        <w:rPr>
          <w:rFonts w:hAnsi="Times New Roman" w:ascii="Times New Roman"/>
          <w:sz w:val="24"/>
          <w:szCs w:val="24"/>
        </w:rPr>
        <w:t>-MAGMA d.o.o. Varaždin, Varaždinska ulica, odvojak 1, k.br. 14, Jalkovec</w:t>
      </w:r>
    </w:p>
    <w:p w:rsidRDefault="00247396" w:rsidP="00247396" w:rsidR="00247396" w:rsidRPr="00247396">
      <w:pPr>
        <w:spacing w:lineRule="auto" w:line="240"/>
        <w:ind w:left="720"/>
        <w:contextualSpacing/>
        <w:jc w:val="both"/>
        <w:rPr>
          <w:rFonts w:hAnsi="Times New Roman" w:ascii="Times New Roman"/>
          <w:sz w:val="24"/>
          <w:szCs w:val="24"/>
        </w:rPr>
      </w:pPr>
      <w:r w:rsidRPr="00247396">
        <w:rPr>
          <w:rFonts w:hAnsi="Times New Roman" w:ascii="Times New Roman"/>
          <w:sz w:val="24"/>
          <w:szCs w:val="24"/>
        </w:rPr>
        <w:t>-B2 KAPITAL d.o.o., Radnička cesta 41, Zagreb.</w:t>
      </w:r>
    </w:p>
    <w:p w:rsidRDefault="00247396" w:rsidP="00247396" w:rsidR="00247396">
      <w:pPr>
        <w:spacing w:lineRule="auto" w:line="240" w:after="0"/>
        <w:contextualSpacing/>
        <w:jc w:val="both"/>
        <w:rPr>
          <w:rFonts w:hAnsi="Times New Roman" w:ascii="Times New Roman"/>
          <w:szCs w:val="24"/>
        </w:rPr>
      </w:pPr>
    </w:p>
    <w:p w:rsidRDefault="00247396" w:rsidP="00247396" w:rsidR="00247396" w:rsidRPr="00247396">
      <w:pPr>
        <w:spacing w:lineRule="auto" w:line="240" w:after="0"/>
        <w:contextualSpacing/>
        <w:jc w:val="both"/>
        <w:rPr>
          <w:rFonts w:hAnsi="Times New Roman" w:ascii="Times New Roman"/>
          <w:szCs w:val="24"/>
        </w:rPr>
      </w:pPr>
    </w:p>
    <w:p w:rsidRDefault="00247396" w:rsidP="00247396" w:rsidR="00247396" w:rsidRPr="00247396">
      <w:pPr>
        <w:widowControl w:val="false"/>
        <w:spacing w:lineRule="auto" w:line="240" w:after="0"/>
        <w:ind w:firstLine="72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247396">
        <w:rPr>
          <w:rFonts w:eastAsia="Times New Roman" w:hAnsi="Times New Roman" w:ascii="Times New Roman"/>
          <w:snapToGrid w:val="false"/>
          <w:sz w:val="24"/>
          <w:szCs w:val="24"/>
        </w:rPr>
        <w:t>II. Upozoravaju se stečajni vjerovnici stečajnog dužnika GRGEC d.o.o. u stečaju, Kotoriba, Kralja Tomislava 122, OIB: 55163470393, iz točke I. ovog rješenja da su dužni u roku od 8 dana od objave ovog rješenja, dostaviti sudu i stečajnom upravitelju Nenadu Homaru iz Koprivnice, obračun svih tražbina prema stečajnom dužniku, vodeći pri tome računa o iznosima koji su osigurani založnim pravima.</w:t>
      </w:r>
    </w:p>
    <w:p w:rsidRDefault="00247396" w:rsidP="00247396" w:rsidR="00247396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247396" w:rsidP="00247396" w:rsidR="00247396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247396" w:rsidP="00247396" w:rsidR="00247396" w:rsidRPr="00247396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247396" w:rsidP="00247396" w:rsidR="00247396" w:rsidRPr="00247396">
      <w:pPr>
        <w:widowControl w:val="false"/>
        <w:spacing w:lineRule="auto" w:line="240" w:after="0"/>
        <w:ind w:firstLine="72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247396">
        <w:rPr>
          <w:rFonts w:eastAsia="Times New Roman" w:hAnsi="Times New Roman" w:ascii="Times New Roman"/>
          <w:snapToGrid w:val="false"/>
          <w:sz w:val="24"/>
          <w:szCs w:val="24"/>
        </w:rPr>
        <w:lastRenderedPageBreak/>
        <w:t>III. Upozoravaju se razlučni vjerovnici stečajnog dužnika GRGEC d.o.o. u stečaju, Kotoriba, Kralja Tomislava 122, OIB: 55163470393, da će se tražbine vjerovnika koji ne dođu na ročište uzeti prema stanju koje proizlazi iz zemljišne knjige i drugih javnih upisnika, te da visinu tražbine i red namirenja mogu osporiti najkasnije na ročištu za diobu kupovnine.</w:t>
      </w:r>
    </w:p>
    <w:p w:rsidRDefault="00975368" w:rsidP="0049749B" w:rsidR="00975368" w:rsidRPr="00E56BA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47396" w:rsidP="000671F5" w:rsidR="000671F5" w:rsidRPr="000671F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E56BA3">
        <w:rPr>
          <w:rFonts w:hAnsi="Times New Roman" w:ascii="Times New Roman"/>
          <w:sz w:val="24"/>
          <w:szCs w:val="24"/>
        </w:rPr>
        <w:t>Varaždin</w:t>
      </w:r>
      <w:r>
        <w:rPr>
          <w:rFonts w:hAnsi="Times New Roman" w:ascii="Times New Roman"/>
          <w:sz w:val="24"/>
          <w:szCs w:val="24"/>
        </w:rPr>
        <w:t>u</w:t>
      </w:r>
      <w:r w:rsidR="00E56BA3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2. studenog</w:t>
      </w:r>
      <w:r w:rsidR="000671F5" w:rsidRPr="000671F5">
        <w:rPr>
          <w:rFonts w:hAnsi="Times New Roman" w:ascii="Times New Roman"/>
          <w:sz w:val="24"/>
          <w:szCs w:val="24"/>
        </w:rPr>
        <w:t xml:space="preserve"> 2017.</w:t>
      </w:r>
    </w:p>
    <w:p w:rsidRDefault="000671F5" w:rsidP="000671F5" w:rsidR="000671F5" w:rsidRPr="000671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Sudac:</w:t>
      </w: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Ksenija Flack-Makitan, v. r.</w:t>
      </w: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BE76E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0671F5" w:rsidP="000671F5" w:rsid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E56BA3" w:rsidP="000671F5" w:rsidR="00E56BA3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47396" w:rsidP="00247396" w:rsidR="00247396" w:rsidRPr="00247396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247396">
        <w:rPr>
          <w:rFonts w:eastAsia="Times New Roman" w:hAnsi="Times New Roman" w:ascii="Times New Roman"/>
          <w:snapToGrid w:val="false"/>
          <w:sz w:val="24"/>
          <w:szCs w:val="24"/>
        </w:rPr>
        <w:t>POUKA O PRAVNOM LIJEKU:</w:t>
      </w:r>
    </w:p>
    <w:p w:rsidRDefault="00247396" w:rsidP="00247396" w:rsidR="00247396" w:rsidRPr="00247396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247396">
        <w:rPr>
          <w:rFonts w:eastAsia="Times New Roman" w:hAnsi="Times New Roman" w:ascii="Times New Roman"/>
          <w:snapToGrid w:val="false"/>
          <w:sz w:val="24"/>
          <w:szCs w:val="24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247396">
          <w:rPr>
            <w:rFonts w:eastAsia="Times New Roman" w:hAnsi="Times New Roman" w:ascii="Times New Roman"/>
            <w:snapToGrid w:val="false"/>
            <w:sz w:val="24"/>
            <w:szCs w:val="24"/>
          </w:rPr>
          <w:t>6. st</w:t>
        </w:r>
      </w:smartTag>
      <w:r w:rsidRPr="00247396">
        <w:rPr>
          <w:rFonts w:eastAsia="Times New Roman" w:hAnsi="Times New Roman" w:ascii="Times New Roman"/>
          <w:snapToGrid w:val="false"/>
          <w:sz w:val="24"/>
          <w:szCs w:val="24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247396">
          <w:rPr>
            <w:rFonts w:eastAsia="Times New Roman" w:hAnsi="Times New Roman" w:ascii="Times New Roman"/>
            <w:snapToGrid w:val="false"/>
            <w:sz w:val="24"/>
            <w:szCs w:val="24"/>
          </w:rPr>
          <w:t>278. st</w:t>
        </w:r>
      </w:smartTag>
      <w:r w:rsidRPr="00247396">
        <w:rPr>
          <w:rFonts w:eastAsia="Times New Roman" w:hAnsi="Times New Roman" w:ascii="Times New Roman"/>
          <w:snapToGrid w:val="false"/>
          <w:sz w:val="24"/>
          <w:szCs w:val="24"/>
        </w:rPr>
        <w:t>. 2. ZPP).</w:t>
      </w:r>
    </w:p>
    <w:p w:rsidRDefault="00247396" w:rsidP="00247396" w:rsidR="00247396" w:rsidRPr="00247396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247396" w:rsidP="00247396" w:rsidR="00247396" w:rsidRPr="00247396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247396" w:rsidP="00247396" w:rsidR="00247396" w:rsidRPr="00247396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247396">
        <w:rPr>
          <w:rFonts w:eastAsia="Times New Roman" w:hAnsi="Times New Roman" w:ascii="Times New Roman"/>
          <w:snapToGrid w:val="false"/>
          <w:sz w:val="24"/>
          <w:szCs w:val="24"/>
        </w:rPr>
        <w:t>DNA:</w:t>
      </w:r>
    </w:p>
    <w:p w:rsidRDefault="00247396" w:rsidP="00247396" w:rsidR="00247396" w:rsidRPr="00247396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247396" w:rsidP="00247396" w:rsidR="00247396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</w:pPr>
      <w:r w:rsidRPr="00247396"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 xml:space="preserve">1. Stečajnom upravitelju, </w:t>
      </w:r>
      <w:r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>Nenadu Homar, Koprivnica, Dravska 1,</w:t>
      </w:r>
    </w:p>
    <w:p w:rsidRDefault="00247396" w:rsidP="00247396" w:rsidR="00247396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</w:pPr>
      <w:r w:rsidRPr="00247396"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>2. Razlučni vjerovnici – putem e-Oglasne ploče suda,</w:t>
      </w:r>
    </w:p>
    <w:p w:rsidRDefault="00247396" w:rsidP="00247396" w:rsidR="00247396" w:rsidRPr="00247396">
      <w:p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247396">
        <w:rPr>
          <w:rFonts w:hAnsi="Times New Roman" w:ascii="Times New Roman"/>
          <w:sz w:val="24"/>
          <w:szCs w:val="24"/>
        </w:rPr>
        <w:t>-H-ABDUCO d.o.o. Zagreb, Slavonska avenija 6/A,</w:t>
      </w:r>
    </w:p>
    <w:p w:rsidRDefault="00247396" w:rsidP="00247396" w:rsidR="00247396" w:rsidRPr="00247396">
      <w:p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247396">
        <w:rPr>
          <w:rFonts w:hAnsi="Times New Roman" w:ascii="Times New Roman"/>
          <w:sz w:val="24"/>
          <w:szCs w:val="24"/>
        </w:rPr>
        <w:t>-Republika Hrvatska, zastupana po Županijskom državnom odvjetništvu u Varaždinu, Građansko-upravni odjel, B. Radić 2,</w:t>
      </w:r>
    </w:p>
    <w:p w:rsidRDefault="00247396" w:rsidP="00247396" w:rsidR="00247396" w:rsidRPr="00247396">
      <w:pPr>
        <w:spacing w:lineRule="auto" w:line="240"/>
        <w:contextualSpacing/>
        <w:jc w:val="both"/>
        <w:rPr>
          <w:rFonts w:hAnsi="Times New Roman" w:ascii="Times New Roman"/>
          <w:sz w:val="24"/>
          <w:szCs w:val="24"/>
        </w:rPr>
      </w:pPr>
      <w:r w:rsidRPr="00247396">
        <w:rPr>
          <w:rFonts w:hAnsi="Times New Roman" w:ascii="Times New Roman"/>
          <w:sz w:val="24"/>
          <w:szCs w:val="24"/>
        </w:rPr>
        <w:t>-MAGMA d.o.o. Varaždin, Varaždinska ulica, odvojak 1, k.br. 14, Jalkovec</w:t>
      </w:r>
    </w:p>
    <w:p w:rsidRDefault="00247396" w:rsidP="00247396" w:rsidR="00247396" w:rsidRPr="00247396">
      <w:pPr>
        <w:spacing w:lineRule="auto" w:line="240"/>
        <w:contextualSpacing/>
        <w:jc w:val="both"/>
        <w:rPr>
          <w:rFonts w:hAnsi="Times New Roman" w:ascii="Times New Roman"/>
          <w:sz w:val="24"/>
          <w:szCs w:val="24"/>
        </w:rPr>
      </w:pPr>
      <w:r w:rsidRPr="00247396">
        <w:rPr>
          <w:rFonts w:hAnsi="Times New Roman" w:ascii="Times New Roman"/>
          <w:sz w:val="24"/>
          <w:szCs w:val="24"/>
        </w:rPr>
        <w:t>-B2 KAPITAL d.o.o., Radnička cesta 41, Zagreb.</w:t>
      </w:r>
    </w:p>
    <w:p w:rsidRDefault="00247396" w:rsidP="00247396" w:rsidR="00247396" w:rsidRPr="00247396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</w:pPr>
      <w:r w:rsidRPr="00247396"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 xml:space="preserve">3. </w:t>
      </w:r>
      <w:r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>pisarnica – spis u ročište</w:t>
      </w: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BE76E7" w:rsidR="0056514C">
      <w:headerReference w:type="default" r:id="rId11"/>
      <w:pgSz w:h="16838" w:w="11906"/>
      <w:pgMar w:gutter="0" w:footer="708" w:header="1134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2C3" w:rsidP="00501147" w:rsidR="002042C3">
      <w:pPr>
        <w:spacing w:lineRule="auto" w:line="240" w:after="0"/>
      </w:pPr>
      <w:r>
        <w:separator/>
      </w:r>
    </w:p>
  </w:endnote>
  <w:endnote w:id="0" w:type="continuationSeparator">
    <w:p w:rsidRDefault="002042C3" w:rsidP="00501147" w:rsidR="002042C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2C3" w:rsidP="00501147" w:rsidR="002042C3">
      <w:pPr>
        <w:spacing w:lineRule="auto" w:line="240" w:after="0"/>
      </w:pPr>
      <w:r>
        <w:separator/>
      </w:r>
    </w:p>
  </w:footnote>
  <w:footnote w:id="0" w:type="continuationSeparator">
    <w:p w:rsidRDefault="002042C3" w:rsidP="00501147" w:rsidR="002042C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A92F10">
      <w:rPr>
        <w:rFonts w:hAnsi="Times New Roman" w:ascii="Times New Roman"/>
        <w:noProof/>
        <w:sz w:val="24"/>
        <w:szCs w:val="24"/>
      </w:rPr>
      <w:t>Poslovni broj: 5 St-2/15-88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A92F10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7">
    <w:nsid w:val="5C88295B"/>
    <w:multiLevelType w:val="hybridMultilevel"/>
    <w:tmpl w:val="A84840DA"/>
    <w:lvl w:tplc="1394930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2"/>
  </w:num>
  <w:num w:numId="5">
    <w:abstractNumId w:val="6"/>
  </w:num>
  <w:num w:numId="6">
    <w:abstractNumId w:val="4"/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671F5"/>
    <w:rsid w:val="00087C43"/>
    <w:rsid w:val="000B216E"/>
    <w:rsid w:val="0016193F"/>
    <w:rsid w:val="00194888"/>
    <w:rsid w:val="001A68CF"/>
    <w:rsid w:val="001E3C62"/>
    <w:rsid w:val="001F6DF0"/>
    <w:rsid w:val="002042C3"/>
    <w:rsid w:val="00237FCE"/>
    <w:rsid w:val="00247396"/>
    <w:rsid w:val="002850D5"/>
    <w:rsid w:val="002971D6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50291"/>
    <w:rsid w:val="0049749B"/>
    <w:rsid w:val="004A0BD1"/>
    <w:rsid w:val="004E1C60"/>
    <w:rsid w:val="00501147"/>
    <w:rsid w:val="00507360"/>
    <w:rsid w:val="0056514C"/>
    <w:rsid w:val="005E1D89"/>
    <w:rsid w:val="005F633B"/>
    <w:rsid w:val="00685195"/>
    <w:rsid w:val="00741600"/>
    <w:rsid w:val="00757A30"/>
    <w:rsid w:val="007802E2"/>
    <w:rsid w:val="0078776D"/>
    <w:rsid w:val="00791B7F"/>
    <w:rsid w:val="007A409A"/>
    <w:rsid w:val="00836880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53A9D"/>
    <w:rsid w:val="00A65E60"/>
    <w:rsid w:val="00A9082D"/>
    <w:rsid w:val="00A92F10"/>
    <w:rsid w:val="00AA1295"/>
    <w:rsid w:val="00AF28D9"/>
    <w:rsid w:val="00B00B9A"/>
    <w:rsid w:val="00B43087"/>
    <w:rsid w:val="00B43741"/>
    <w:rsid w:val="00B92B86"/>
    <w:rsid w:val="00BC5568"/>
    <w:rsid w:val="00BE76E7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56BA3"/>
    <w:rsid w:val="00EC15A5"/>
    <w:rsid w:val="00EE124A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2F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2F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2F1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2F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2F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2F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2F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2F1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2F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2F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2015.</izvorni_sadrzaj>
    <derivirana_varijabla naziv="DomainObject.Predmet.DatumOsnivanja_1">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17.8.2017</izvorni_sadrzaj>
    <derivirana_varijabla naziv="DomainObject.Predmet.PrimjedbaSuca_1">ŽALBA 17.8.2017</derivirana_varijabla>
  </DomainObject.Predmet.PrimjedbaSuca>
  <DomainObject.Predmet.ProtustrankaFormated>
    <izvorni_sadrzaj>  GRGEC društvo s ograničenom odgovornošću za ugostiteljstvo i trgovinu u stečaju</izvorni_sadrzaj>
    <derivirana_varijabla naziv="DomainObject.Predmet.ProtustrankaFormated_1">  GRGEC društvo s ograničenom odgovornošću za ugostiteljstvo i trgovinu u stečaju</derivirana_varijabla>
  </DomainObject.Predmet.ProtustrankaFormated>
  <DomainObject.Predmet.ProtustrankaFormatedOIB>
    <izvorni_sadrzaj>  GRGEC društvo s ograničenom odgovornošću za ugostiteljstvo i trgovinu u stečaju, OIB 55163470393</izvorni_sadrzaj>
    <derivirana_varijabla naziv="DomainObject.Predmet.ProtustrankaFormatedOIB_1">  GRGEC društvo s ograničenom odgovornošću za ugostiteljstvo i trgovinu u stečaju, OIB 55163470393</derivirana_varijabla>
  </DomainObject.Predmet.ProtustrankaFormatedOIB>
  <DomainObject.Predmet.ProtustrankaFormatedWithAdress>
    <izvorni_sadrzaj> GRGEC društvo s ograničenom odgovornošću za ugostiteljstvo i trgovinu u stečaju, Kralja Tomislava 122, 40320 Kotoriba</izvorni_sadrzaj>
    <derivirana_varijabla naziv="DomainObject.Predmet.ProtustrankaFormatedWithAdress_1"> GRGEC društvo s ograničenom odgovornošću za ugostiteljstvo i trgovinu u stečaju, Kralja Tomislava 122, 40320 Kotoriba</derivirana_varijabla>
  </DomainObject.Predmet.ProtustrankaFormatedWithAdress>
  <DomainObject.Predmet.ProtustrankaFormatedWithAdressOIB>
    <izvorni_sadrzaj> GRGEC društvo s ograničenom odgovornošću za ugostiteljstvo i trgovinu u stečaju, OIB 55163470393, Kralja Tomislava 122, 40320 Kotoriba</izvorni_sadrzaj>
    <derivirana_varijabla naziv="DomainObject.Predmet.ProtustrankaFormatedWithAdressOIB_1"> GRGEC društvo s ograničenom odgovornošću za ugostiteljstvo i trgovinu u stečaju, OIB 55163470393, Kralja Tomislava 122, 40320 Kotoriba</derivirana_varijabla>
  </DomainObject.Predmet.ProtustrankaFormatedWithAdressOIB>
  <DomainObject.Predmet.ProtustrankaWithAdress>
    <izvorni_sadrzaj>GRGEC društvo s ograničenom odgovornošću za ugostiteljstvo i trgovinu u stečaju Kralja Tomislava 122, 40320 Kotoriba</izvorni_sadrzaj>
    <derivirana_varijabla naziv="DomainObject.Predmet.ProtustrankaWithAdress_1">GRGEC društvo s ograničenom odgovornošću za ugostiteljstvo i trgovinu u stečaju Kralja Tomislava 122, 40320 Kotoriba</derivirana_varijabla>
  </DomainObject.Predmet.ProtustrankaWithAdress>
  <DomainObject.Predmet.ProtustrankaWithAdressOIB>
    <izvorni_sadrzaj>GRGEC društvo s ograničenom odgovornošću za ugostiteljstvo i trgovinu u stečaju, OIB 55163470393, Kralja Tomislava 122, 40320 Kotoriba</izvorni_sadrzaj>
    <derivirana_varijabla naziv="DomainObject.Predmet.ProtustrankaWithAdressOIB_1">GRGEC društvo s ograničenom odgovornošću za ugostiteljstvo i trgovinu u stečaju, OIB 55163470393, Kralja Tomislava 122, 40320 Kotoriba</derivirana_varijabla>
  </DomainObject.Predmet.ProtustrankaWithAdressOIB>
  <DomainObject.Predmet.ProtustrankaNazivFormated>
    <izvorni_sadrzaj>GRGEC društvo s ograničenom odgovornošću za ugostiteljstvo i trgovinu u stečaju</izvorni_sadrzaj>
    <derivirana_varijabla naziv="DomainObject.Predmet.ProtustrankaNazivFormated_1">GRGEC društvo s ograničenom odgovornošću za ugostiteljstvo i trgovinu u stečaju</derivirana_varijabla>
  </DomainObject.Predmet.ProtustrankaNazivFormated>
  <DomainObject.Predmet.ProtustrankaNazivFormatedOIB>
    <izvorni_sadrzaj>GRGEC društvo s ograničenom odgovornošću za ugostiteljstvo i trgovinu u stečaju, OIB 55163470393</izvorni_sadrzaj>
    <derivirana_varijabla naziv="DomainObject.Predmet.ProtustrankaNazivFormatedOIB_1">GRGEC društvo s ograničenom odgovornošću za ugostiteljstvo i trgovinu u stečaju, OIB 55163470393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u Čakovcu</izvorni_sadrzaj>
    <derivirana_varijabla naziv="DomainObject.Predmet.StrankaFormated_1">  Ministarstvo financija Porezna uprava Područni ured u Čakovcu</derivirana_varijabla>
  </DomainObject.Predmet.StrankaFormated>
  <DomainObject.Predmet.StrankaFormatedOIB>
    <izvorni_sadrzaj>  Ministarstvo financija Porezna uprava Područni ured u Čakovcu, OIB 18683136487</izvorni_sadrzaj>
    <derivirana_varijabla naziv="DomainObject.Predmet.StrankaFormatedOIB_1">  Ministarstvo financija Porezna uprava Područni ured u Čakovcu, OIB 18683136487</derivirana_varijabla>
  </DomainObject.Predmet.StrankaFormatedOIB>
  <DomainObject.Predmet.StrankaFormatedWithAdress>
    <izvorni_sadrzaj> Ministarstvo financija Porezna uprava Područni ured u Čakovcu, O.Keršovanija 11, 40000 Čakovec</izvorni_sadrzaj>
    <derivirana_varijabla naziv="DomainObject.Predmet.StrankaFormatedWithAdress_1"> Ministarstvo financija Porezna uprava Područni ured u Čakovcu, O.Keršovanija 11, 40000 Čakovec</derivirana_varijabla>
  </DomainObject.Predmet.StrankaFormatedWithAdress>
  <DomainObject.Predmet.StrankaFormatedWithAdressOIB>
    <izvorni_sadrzaj> Ministarstvo financija Porezna uprava Područni ured u Čakovcu, OIB 18683136487, O.Keršovanija 11, 40000 Čakovec</izvorni_sadrzaj>
    <derivirana_varijabla naziv="DomainObject.Predmet.StrankaFormatedWithAdressOIB_1"> Ministarstvo financija Porezna uprava Područni ured u Čakovcu, OIB 18683136487, O.Keršovanija 11, 40000 Čakovec</derivirana_varijabla>
  </DomainObject.Predmet.StrankaFormatedWithAdressOIB>
  <DomainObject.Predmet.StrankaWithAdress>
    <izvorni_sadrzaj>Ministarstvo financija Porezna uprava Područni ured u Čakovcu O.Keršovanija 11,40000 Čakovec</izvorni_sadrzaj>
    <derivirana_varijabla naziv="DomainObject.Predmet.StrankaWithAdress_1">Ministarstvo financija Porezna uprava Područni ured u Čakovcu O.Keršovanija 11,40000 Čakovec</derivirana_varijabla>
  </DomainObject.Predmet.StrankaWithAdress>
  <DomainObject.Predmet.StrankaWithAdressOIB>
    <izvorni_sadrzaj>Ministarstvo financija Porezna uprava Područni ured u Čakovcu, OIB 18683136487, O.Keršovanija 11,40000 Čakovec</izvorni_sadrzaj>
    <derivirana_varijabla naziv="DomainObject.Predmet.StrankaWithAdressOIB_1">Ministarstvo financija Porezna uprava Područni ured u Čakovcu, OIB 18683136487, O.Keršovanija 11,40000 Čakovec</derivirana_varijabla>
  </DomainObject.Predmet.StrankaWithAdressOIB>
  <DomainObject.Predmet.StrankaNazivFormated>
    <izvorni_sadrzaj>Ministarstvo financija Porezna uprava Područni ured u Čakovcu</izvorni_sadrzaj>
    <derivirana_varijabla naziv="DomainObject.Predmet.StrankaNazivFormated_1">Ministarstvo financija Porezna uprava Područni ured u Čakovcu</derivirana_varijabla>
  </DomainObject.Predmet.StrankaNazivFormated>
  <DomainObject.Predmet.StrankaNazivFormatedOIB>
    <izvorni_sadrzaj>Ministarstvo financija Porezna uprava Područni ured u Čakovcu, OIB 18683136487</izvorni_sadrzaj>
    <derivirana_varijabla naziv="DomainObject.Predmet.StrankaNazivFormatedOIB_1">Ministarstvo financija Porezna uprava Područni ured u Čakovcu,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257981.78</izvorni_sadrzaj>
    <derivirana_varijabla naziv="DomainObject.Predmet.TrenutnaVrijednost_1">257981.78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Ministarstvo financija Porezna uprava Područni ured u Čakovcu</item>
    </izvorni_sadrzaj>
    <derivirana_varijabla naziv="DomainObject.Predmet.StrankaListFormated_1">
      <item>Ministarstvo financija Porezna uprava Područni ured u Čakovcu</item>
    </derivirana_varijabla>
  </DomainObject.Predmet.StrankaListFormated>
  <DomainObject.Predmet.StrankaListFormatedOIB>
    <izvorni_sadrzaj>
      <item>Ministarstvo financija Porezna uprava Područni ured u Čakovcu, OIB 18683136487</item>
    </izvorni_sadrzaj>
    <derivirana_varijabla naziv="DomainObject.Predmet.StrankaListFormatedOIB_1">
      <item>Ministarstvo financija Porezna uprava Područni ured u Čakovcu, OIB 18683136487</item>
    </derivirana_varijabla>
  </DomainObject.Predmet.StrankaListFormatedOIB>
  <DomainObject.Predmet.StrankaListFormatedWithAdress>
    <izvorni_sadrzaj>
      <item>Ministarstvo financija Porezna uprava Područni ured u Čakovcu, O.Keršovanija 11, 40000 Čakovec</item>
    </izvorni_sadrzaj>
    <derivirana_varijabla naziv="DomainObject.Predmet.StrankaListFormatedWithAdress_1">
      <item>Ministarstvo financija Porezna uprava Područni ured u Čakovcu, O.Keršovanija 11, 40000 Čakovec</item>
    </derivirana_varijabla>
  </DomainObject.Predmet.StrankaListFormatedWithAdress>
  <DomainObject.Predmet.StrankaListFormatedWithAdressOIB>
    <izvorni_sadrzaj>
      <item>Ministarstvo financija Porezna uprava Područni ured u Čakovcu, OIB 18683136487, O.Keršovanija 11, 40000 Čakovec</item>
    </izvorni_sadrzaj>
    <derivirana_varijabla naziv="DomainObject.Predmet.StrankaListFormatedWithAdressOIB_1">
      <item>Ministarstvo financija Porezna uprava Područni ured u Čakovcu, OIB 18683136487, O.Keršovanija 11, 40000 Čakovec</item>
    </derivirana_varijabla>
  </DomainObject.Predmet.StrankaListFormatedWithAdressOIB>
  <DomainObject.Predmet.StrankaListNazivFormated>
    <izvorni_sadrzaj>
      <item>Ministarstvo financija Porezna uprava Područni ured u Čakovcu</item>
    </izvorni_sadrzaj>
    <derivirana_varijabla naziv="DomainObject.Predmet.StrankaListNazivFormated_1">
      <item>Ministarstvo financija Porezna uprava Područni ured u Čakovcu</item>
    </derivirana_varijabla>
  </DomainObject.Predmet.StrankaListNazivFormated>
  <DomainObject.Predmet.StrankaListNazivFormatedOIB>
    <izvorni_sadrzaj>
      <item>Ministarstvo financija Porezna uprava Područni ured u Čakovcu, OIB 18683136487</item>
    </izvorni_sadrzaj>
    <derivirana_varijabla naziv="DomainObject.Predmet.StrankaListNazivFormatedOIB_1">
      <item>Ministarstvo financija Porezna uprava Područni ured u Čakovcu, OIB 18683136487</item>
    </derivirana_varijabla>
  </DomainObject.Predmet.StrankaListNazivFormatedOIB>
  <DomainObject.Predmet.ProtuStrankaListFormated>
    <izvorni_sadrzaj>
      <item>GRGEC društvo s ograničenom odgovornošću za ugostiteljstvo i trgovinu u stečaju</item>
    </izvorni_sadrzaj>
    <derivirana_varijabla naziv="DomainObject.Predmet.ProtuStrankaListFormated_1">
      <item>GRGEC društvo s ograničenom odgovornošću za ugostiteljstvo i trgovinu u stečaju</item>
    </derivirana_varijabla>
  </DomainObject.Predmet.ProtuStrankaListFormated>
  <DomainObject.Predmet.ProtuStrankaListFormatedOIB>
    <izvorni_sadrzaj>
      <item>GRGEC društvo s ograničenom odgovornošću za ugostiteljstvo i trgovinu u stečaju, OIB 55163470393</item>
    </izvorni_sadrzaj>
    <derivirana_varijabla naziv="DomainObject.Predmet.ProtuStrankaListFormatedOIB_1">
      <item>GRGEC društvo s ograničenom odgovornošću za ugostiteljstvo i trgovinu u stečaju, OIB 55163470393</item>
    </derivirana_varijabla>
  </DomainObject.Predmet.ProtuStrankaListFormatedOIB>
  <DomainObject.Predmet.ProtuStrankaListFormatedWithAdress>
    <izvorni_sadrzaj>
      <item>GRGEC društvo s ograničenom odgovornošću za ugostiteljstvo i trgovinu u stečaju, Kralja Tomislava 122, 40320 Kotoriba</item>
    </izvorni_sadrzaj>
    <derivirana_varijabla naziv="DomainObject.Predmet.ProtuStrankaListFormatedWithAdress_1">
      <item>GRGEC društvo s ograničenom odgovornošću za ugostiteljstvo i trgovinu u stečaju, Kralja Tomislava 122, 40320 Kotoriba</item>
    </derivirana_varijabla>
  </DomainObject.Predmet.ProtuStrankaListFormatedWithAdress>
  <DomainObject.Predmet.ProtuStrankaListFormatedWithAdressOIB>
    <izvorni_sadrzaj>
      <item>GRGEC društvo s ograničenom odgovornošću za ugostiteljstvo i trgovinu u stečaju, OIB 55163470393, Kralja Tomislava 122, 40320 Kotoriba</item>
    </izvorni_sadrzaj>
    <derivirana_varijabla naziv="DomainObject.Predmet.ProtuStrankaListFormatedWithAdressOIB_1">
      <item>GRGEC društvo s ograničenom odgovornošću za ugostiteljstvo i trgovinu u stečaju, OIB 55163470393, Kralja Tomislava 122, 40320 Kotoriba</item>
    </derivirana_varijabla>
  </DomainObject.Predmet.ProtuStrankaListFormatedWithAdressOIB>
  <DomainObject.Predmet.ProtuStrankaListNazivFormated>
    <izvorni_sadrzaj>
      <item>GRGEC društvo s ograničenom odgovornošću za ugostiteljstvo i trgovinu u stečaju</item>
    </izvorni_sadrzaj>
    <derivirana_varijabla naziv="DomainObject.Predmet.ProtuStrankaListNazivFormated_1">
      <item>GRGEC društvo s ograničenom odgovornošću za ugostiteljstvo i trgovinu u stečaju</item>
    </derivirana_varijabla>
  </DomainObject.Predmet.ProtuStrankaListNazivFormated>
  <DomainObject.Predmet.ProtuStrankaListNazivFormatedOIB>
    <izvorni_sadrzaj>
      <item>GRGEC društvo s ograničenom odgovornošću za ugostiteljstvo i trgovinu u stečaju, OIB 55163470393</item>
    </izvorni_sadrzaj>
    <derivirana_varijabla naziv="DomainObject.Predmet.ProtuStrankaListNazivFormatedOIB_1">
      <item>GRGEC društvo s ograničenom odgovornošću za ugostiteljstvo i trgovinu u stečaju, OIB 55163470393</item>
    </derivirana_varijabla>
  </DomainObject.Predmet.ProtuStrankaListNazivFormatedOIB>
  <DomainObject.Predmet.OstaliListFormated>
    <izvorni_sadrzaj>
      <item>Županijsko državno odvjetništvo u Varaždinu</item>
      <item>Oglasna ploča</item>
      <item>Sudski registar</item>
      <item>Eva Grgec</item>
      <item>Nenad Homar</item>
      <item>Igor Ivanković</item>
    </izvorni_sadrzaj>
    <derivirana_varijabla naziv="DomainObject.Predmet.OstaliListFormated_1">
      <item>Županijsko državno odvjetništvo u Varaždinu</item>
      <item>Oglasna ploča</item>
      <item>Sudski registar</item>
      <item>Eva Grgec</item>
      <item>Nenad Homar</item>
      <item>Igor Ivanković</item>
    </derivirana_varijabla>
  </DomainObject.Predmet.OstaliListFormated>
  <DomainObject.Predmet.OstaliListFormatedOIB>
    <izvorni_sadrzaj>
      <item>Županijsko državno odvjetništvo u Varaždinu</item>
      <item>Oglasna ploča</item>
      <item>Sudski registar</item>
      <item>Eva Grgec, OIB 97833935107</item>
      <item>Nenad Homar, OIB 11719729882</item>
      <item>Igor Ivanković, OIB 02059057112</item>
    </izvorni_sadrzaj>
    <derivirana_varijabla naziv="DomainObject.Predmet.OstaliListFormatedOIB_1">
      <item>Županijsko državno odvjetništvo u Varaždinu</item>
      <item>Oglasna ploča</item>
      <item>Sudski registar</item>
      <item>Eva Grgec, OIB 97833935107</item>
      <item>Nenad Homar, OIB 11719729882</item>
      <item>Igor Ivanković, OIB 02059057112</item>
    </derivirana_varijabla>
  </DomainObject.Predmet.OstaliListFormatedOIB>
  <DomainObject.Predmet.OstaliListFormatedWithAdress>
    <izvorni_sadrzaj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  <item>Igor Ivanković, Trpanjska 10, 31000 Osijek</item>
    </izvorni_sadrzaj>
    <derivirana_varijabla naziv="DomainObject.Predmet.OstaliListFormatedWithAdress_1"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  <item>Igor Ivanković, Trpanjska 10, 31000 Osijek</item>
    </derivirana_varijabla>
  </DomainObject.Predmet.OstaliListFormatedWithAdress>
  <DomainObject.Predmet.OstaliListFormatedWithAdressOIB>
    <izvorni_sadrzaj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  <item>Igor Ivanković, OIB 02059057112, Trpanjska 10, 31000 Osijek</item>
    </izvorni_sadrzaj>
    <derivirana_varijabla naziv="DomainObject.Predmet.OstaliListFormatedWithAdressOIB_1"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  <item>Igor Ivanković, OIB 02059057112, Trpanjska 10, 31000 Osijek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Eva Grgec</item>
      <item>Nenad Homar</item>
      <item>Igor Ivanković</item>
    </izvorni_sadrzaj>
    <derivirana_varijabla naziv="DomainObject.Predmet.OstaliListNazivFormated_1">
      <item>Županijsko državno odvjetništvo u Varaždinu</item>
      <item>Oglasna ploča</item>
      <item>Sudski registar</item>
      <item>Eva Grgec</item>
      <item>Nenad Homar</item>
      <item>Igor Ivanković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Eva Grgec, OIB 97833935107</item>
      <item>Nenad Homar, OIB 11719729882</item>
      <item>Igor Ivanković, OIB 02059057112</item>
    </izvorni_sadrzaj>
    <derivirana_varijabla naziv="DomainObject.Predmet.OstaliListNazivFormatedOIB_1">
      <item>Županijsko državno odvjetništvo u Varaždinu</item>
      <item>Oglasna ploča</item>
      <item>Sudski registar</item>
      <item>Eva Grgec, OIB 97833935107</item>
      <item>Nenad Homar, OIB 11719729882</item>
      <item>Igor Ivanković, OIB 02059057112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Područni ured u Čakovcu</izvorni_sadrzaj>
    <derivirana_varijabla naziv="DomainObject.Predmet.StrankaIDrugi_1">Ministarstvo financija Porezna uprava Područni ured u Čakovcu</derivirana_varijabla>
  </DomainObject.Predmet.StrankaIDrugi>
  <DomainObject.Predmet.ProtustrankaIDrugi>
    <izvorni_sadrzaj>GRGEC društvo s ograničenom odgovornošću za ugostiteljstvo i trgovinu u stečaju</izvorni_sadrzaj>
    <derivirana_varijabla naziv="DomainObject.Predmet.ProtustrankaIDrugi_1">GRGEC društvo s ograničenom odgovornošću za ugostiteljstvo i trgovinu u stečaju</derivirana_varijabla>
  </DomainObject.Predmet.ProtustrankaIDrugi>
  <DomainObject.Predmet.StrankaIDrugiAdressOIB>
    <izvorni_sadrzaj>Ministarstvo financija Porezna uprava Područni ured u Čakovcu, OIB 18683136487, O.Keršovanija 11, 40000 Čakovec</izvorni_sadrzaj>
    <derivirana_varijabla naziv="DomainObject.Predmet.StrankaIDrugiAdressOIB_1">Ministarstvo financija Porezna uprava Područni ured u Čakovcu, OIB 18683136487, O.Keršovanija 11, 40000 Čakovec</derivirana_varijabla>
  </DomainObject.Predmet.StrankaIDrugiAdressOIB>
  <DomainObject.Predmet.ProtustrankaIDrugiAdressOIB>
    <izvorni_sadrzaj>GRGEC društvo s ograničenom odgovornošću za ugostiteljstvo i trgovinu u stečaju, OIB 55163470393, Kralja Tomislava 122, 40320 Kotoriba</izvorni_sadrzaj>
    <derivirana_varijabla naziv="DomainObject.Predmet.ProtustrankaIDrugiAdressOIB_1">GRGEC društvo s ograničenom odgovornošću za ugostiteljstvo i trgovinu u stečaju, OIB 55163470393, Kralja Tomislava 122,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 Područni ured u Čakovcu</item>
      <item>GRGEC društvo s ograničenom odgovornošću za ugostiteljstvo i trgovinu u stečaju</item>
      <item>Županijsko državno odvjetništvo u Varaždinu</item>
      <item>Oglasna ploča</item>
      <item>Sudski registar</item>
      <item>Eva Grgec</item>
      <item>Nenad Homar</item>
      <item>Igor Ivanković</item>
    </izvorni_sadrzaj>
    <derivirana_varijabla naziv="DomainObject.Predmet.SudioniciListNaziv_1">
      <item>Ministarstvo financija Porezna uprava Područni ured u Čakovcu</item>
      <item>GRGEC društvo s ograničenom odgovornošću za ugostiteljstvo i trgovinu u stečaju</item>
      <item>Županijsko državno odvjetništvo u Varaždinu</item>
      <item>Oglasna ploča</item>
      <item>Sudski registar</item>
      <item>Eva Grgec</item>
      <item>Nenad Homar</item>
      <item>Igor Ivanković</item>
    </derivirana_varijabla>
  </DomainObject.Predmet.SudioniciListNaziv>
  <DomainObject.Predmet.SudioniciListAdressOIB>
    <izvorni_sadrzaj>
      <item>Ministarstvo financija Porezna uprava Područni ured u Čakovcu, OIB 18683136487, O.Keršovanija 11,40000 Čakovec</item>
      <item>GRGEC društvo s ograničenom odgovornošću za ugostiteljstvo i trgovinu u stečaju,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  <item>Igor Ivanković, OIB 02059057112, Trpanjska 10,31000 Osijek</item>
    </izvorni_sadrzaj>
    <derivirana_varijabla naziv="DomainObject.Predmet.SudioniciListAdressOIB_1">
      <item>Ministarstvo financija Porezna uprava Područni ured u Čakovcu, OIB 18683136487, O.Keršovanija 11,40000 Čakovec</item>
      <item>GRGEC društvo s ograničenom odgovornošću za ugostiteljstvo i trgovinu u stečaju,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  <item>Igor Ivanković, OIB 02059057112, Trpanjska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55163470393</item>
      <item>, OIB null</item>
      <item>, OIB null</item>
      <item>, OIB null</item>
      <item>, OIB 97833935107</item>
      <item>, OIB 11719729882</item>
      <item>, OIB 02059057112</item>
    </izvorni_sadrzaj>
    <derivirana_varijabla naziv="DomainObject.Predmet.SudioniciListNazivOIB_1">
      <item>, OIB 18683136487</item>
      <item>, OIB 55163470393</item>
      <item>, OIB null</item>
      <item>, OIB null</item>
      <item>, OIB null</item>
      <item>, OIB 97833935107</item>
      <item>, OIB 11719729882</item>
      <item>, OIB 02059057112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A6E103-75C3-449B-B156-42B3EA7848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2024</properties:Characters>
  <properties:Lines>85</properties:Lines>
  <properties:Paragraphs>33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2017-11-02T11:07:00Z</cp:lastPrinted>
  <dcterms:modified xmlns:xsi="http://www.w3.org/2001/XMLSchema-instance" xsi:type="dcterms:W3CDTF">2017-11-02T12:12:00Z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