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909f1" w14:paraId="32909f1" w:rsidRDefault="00131E91" w:rsidP="00131E91" w:rsidR="00131E91">
      <w:pPr>
        <w:pStyle w:val="Bezproreda"/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950595" cx="721995"/>
            <wp:effectExtent b="1905" r="190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0595" cx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1E91" w:rsidP="00131E91" w:rsidR="00131E91">
      <w:pPr>
        <w:pStyle w:val="Bezproreda"/>
      </w:pPr>
      <w:r>
        <w:t xml:space="preserve">         REPUBLIKA HRVATSKA</w:t>
      </w:r>
    </w:p>
    <w:p w:rsidRDefault="00131E91" w:rsidP="00131E91" w:rsidR="00131E91">
      <w:pPr>
        <w:pStyle w:val="Bezproreda"/>
      </w:pPr>
      <w:r>
        <w:t xml:space="preserve"> TRGOVAČKI SUD U VARAŽDINU</w:t>
      </w:r>
    </w:p>
    <w:p w:rsidRDefault="00131E91" w:rsidP="00131E91" w:rsidR="00131E91">
      <w:pPr>
        <w:pStyle w:val="Bezproreda"/>
      </w:pPr>
      <w:r>
        <w:t xml:space="preserve">           Braće Radića 2, Varaždin                                               Poslovni broj: 1 </w:t>
      </w:r>
      <w:r w:rsidR="000D5096">
        <w:t>St</w:t>
      </w:r>
      <w:r>
        <w:t>-661/16-4</w:t>
      </w:r>
    </w:p>
    <w:p w:rsidRDefault="00131E91" w:rsidP="00131E91" w:rsidR="00131E91"/>
    <w:p w:rsidRDefault="00131E91" w:rsidP="00131E91" w:rsidR="00131E91">
      <w:pPr>
        <w:jc w:val="center"/>
      </w:pPr>
      <w:r>
        <w:t>U  I M E  R E P U B L I K E  H R V A T S K E</w:t>
      </w:r>
    </w:p>
    <w:p w:rsidRDefault="00131E91" w:rsidP="00131E91" w:rsidR="00131E91">
      <w:pPr>
        <w:jc w:val="center"/>
      </w:pPr>
      <w:r>
        <w:t>R J E Š E NJ E</w:t>
      </w:r>
    </w:p>
    <w:p w:rsidRDefault="00131E91" w:rsidP="00131E91" w:rsidR="00131E91" w:rsidRPr="00131E91">
      <w:pPr>
        <w:jc w:val="both"/>
        <w:rPr>
          <w:szCs w:val="20"/>
        </w:rPr>
      </w:pPr>
      <w:r>
        <w:tab/>
        <w:t xml:space="preserve">Trgovački sud u Varaždinu po sudskoj savjetnici toga suda Janji Topol, </w:t>
      </w:r>
      <w:r w:rsidR="000D5096">
        <w:t xml:space="preserve">u stečajnom </w:t>
      </w:r>
      <w:r>
        <w:t xml:space="preserve">predmetu povodom zahtjeva Financijske agencije Regionalni centar Zagreb, Podružnica Varaždin, Augusta Cesarca 2, Varaždin, za pokretanje skraćenog stečajnog postupka protiv dužnika RAILTECH j.d.o.o., OIB: 18260141356 sa sjedištem u Maksima Gorkog 8, 40315 Mursko Središće, dana 6. lipnja 2016. </w:t>
      </w:r>
    </w:p>
    <w:p w:rsidRDefault="00131E91" w:rsidP="00131E91" w:rsidR="00131E91">
      <w:pPr>
        <w:jc w:val="center"/>
      </w:pPr>
      <w:r>
        <w:t>r i j e š i o  j e</w:t>
      </w:r>
    </w:p>
    <w:p w:rsidRDefault="00131E91" w:rsidP="00131E91" w:rsidR="00131E91">
      <w:pPr>
        <w:ind w:firstLine="708"/>
        <w:jc w:val="both"/>
      </w:pPr>
      <w:r>
        <w:t>I/ Otvara se stečajni postupak nad stečajnim dužnikom RAILTECH j.d.o.o., OIB: 18260141356 sa sjedištem u Maksima Gorkog 8, 40315 Mursko Središće, s danom 6. lipnja 2016. u 15,00 sati.</w:t>
      </w:r>
    </w:p>
    <w:p w:rsidRDefault="00131E91" w:rsidP="00131E91" w:rsidR="00131E91" w:rsidRPr="00131E91">
      <w:pPr>
        <w:ind w:firstLine="708"/>
        <w:jc w:val="both"/>
        <w:rPr>
          <w:szCs w:val="20"/>
        </w:rPr>
      </w:pPr>
      <w:r>
        <w:t>II/ Zaključuje se stečajni postupak nad stečajnim dužnikom RAILTECH j.d.o.o., OIB: 18260141356 sa sjedištem u Maksima Gorkog 8, 40315 Mursko Središće.</w:t>
      </w:r>
    </w:p>
    <w:p w:rsidRDefault="00131E91" w:rsidP="00131E91" w:rsidR="00131E91" w:rsidRPr="00131E91">
      <w:pPr>
        <w:ind w:firstLine="708"/>
        <w:jc w:val="both"/>
      </w:pPr>
      <w:r>
        <w:t xml:space="preserve">III/ Za stečajnog upravitelja imenuje se Berislav Maksimović, </w:t>
      </w:r>
      <w:proofErr w:type="spellStart"/>
      <w:r>
        <w:t>Hrašćica</w:t>
      </w:r>
      <w:proofErr w:type="spellEnd"/>
      <w:r>
        <w:t>, B. Radića 1, OIB: 57300759557.</w:t>
      </w:r>
    </w:p>
    <w:p w:rsidRDefault="00131E91" w:rsidP="00131E91" w:rsidR="00131E91">
      <w:pPr>
        <w:ind w:firstLine="708"/>
        <w:jc w:val="both"/>
      </w:pPr>
      <w:r>
        <w:t>IV/ Ovo rješenje objavit će se na e-oglasnoj ploči suda.</w:t>
      </w:r>
    </w:p>
    <w:p w:rsidRDefault="00131E91" w:rsidP="00131E91" w:rsidR="00131E91">
      <w:pPr>
        <w:ind w:firstLine="708"/>
        <w:jc w:val="both"/>
      </w:pPr>
      <w:r>
        <w:t>V/ Po pravomoćnosti ovoga rješenja stečajni dužnik RAILTECH j.d.o.o., OIB: 18260141356 sa sjedištem u Maksima Gorkog 8, 40315 Mursko Središće, biti će brisan iz sudskog registra.</w:t>
      </w:r>
    </w:p>
    <w:p w:rsidRDefault="00131E91" w:rsidP="00131E91" w:rsidR="00131E91">
      <w:pPr>
        <w:jc w:val="center"/>
      </w:pPr>
      <w:r>
        <w:t>Obrazloženje</w:t>
      </w:r>
    </w:p>
    <w:p w:rsidRDefault="00131E91" w:rsidP="00131E91" w:rsidR="00131E91">
      <w:pPr>
        <w:jc w:val="both"/>
      </w:pPr>
      <w:r>
        <w:tab/>
        <w:t xml:space="preserve">Predlagatelj je dana 19. travnja 2016.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131E91" w:rsidP="00131E91" w:rsidR="00131E91">
      <w:pPr>
        <w:jc w:val="both"/>
      </w:pPr>
      <w:r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</w:t>
      </w:r>
      <w:r>
        <w:lastRenderedPageBreak/>
        <w:t>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131E91" w:rsidP="00131E91" w:rsidR="00131E91"/>
    <w:p w:rsidRDefault="00131E91" w:rsidP="00131E91" w:rsidR="00131E91">
      <w:pPr>
        <w:jc w:val="center"/>
      </w:pPr>
      <w:r>
        <w:t>U Varaždinu, 6. lipnja 2016. godine.</w:t>
      </w:r>
    </w:p>
    <w:p w:rsidRDefault="00131E91" w:rsidP="00131E91" w:rsidR="00131E91"/>
    <w:p w:rsidRDefault="00131E91" w:rsidP="00131E91" w:rsidR="00131E91">
      <w:pPr>
        <w:ind w:left="4956"/>
        <w:jc w:val="center"/>
      </w:pPr>
      <w:r>
        <w:t>Sudska savjetnica</w:t>
      </w:r>
    </w:p>
    <w:p w:rsidRDefault="00131E91" w:rsidP="00131E91" w:rsidR="00131E91">
      <w:pPr>
        <w:ind w:left="4956"/>
        <w:jc w:val="center"/>
      </w:pPr>
      <w:r>
        <w:t>Janja Topol</w:t>
      </w:r>
    </w:p>
    <w:p w:rsidRDefault="00131E91" w:rsidP="00131E91" w:rsidR="00131E91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131E91" w:rsidP="00131E91" w:rsidR="00131E91">
      <w:r>
        <w:t xml:space="preserve">                  </w:t>
      </w:r>
    </w:p>
    <w:p w:rsidRDefault="00131E91" w:rsidP="00131E91" w:rsidR="00131E91">
      <w:r>
        <w:tab/>
        <w:t xml:space="preserve">UPUTA O PRAVNOM LIJEKU: </w:t>
      </w:r>
    </w:p>
    <w:p w:rsidRDefault="00131E91" w:rsidP="00131E91" w:rsidR="00131E91">
      <w:pPr>
        <w:jc w:val="both"/>
      </w:pPr>
      <w: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131E91" w:rsidP="00131E91" w:rsidR="00131E91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131E91" w:rsidP="00131E91" w:rsidR="00131E91">
      <w:r>
        <w:t>DNA:</w:t>
      </w:r>
    </w:p>
    <w:p w:rsidRDefault="00131E91" w:rsidP="00131E91" w:rsidR="00131E91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131E91" w:rsidP="00131E91" w:rsidR="00131E91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131E91" w:rsidP="00131E91" w:rsidR="00131E91">
      <w:pPr>
        <w:numPr>
          <w:ilvl w:val="0"/>
          <w:numId w:val="47"/>
        </w:numPr>
        <w:spacing w:after="0"/>
        <w:jc w:val="both"/>
      </w:pPr>
      <w:r>
        <w:t>Dužnik RAILTECH j.d.o.o., sa sjedištem u Maksima Gorkog 8, 40315 Mursko Središće</w:t>
      </w:r>
    </w:p>
    <w:p w:rsidRDefault="00131E91" w:rsidP="00131E91" w:rsidR="00131E91">
      <w:pPr>
        <w:numPr>
          <w:ilvl w:val="0"/>
          <w:numId w:val="47"/>
        </w:numPr>
        <w:spacing w:after="0"/>
      </w:pPr>
      <w:r>
        <w:t>Sudski registar ovog suda</w:t>
      </w:r>
    </w:p>
    <w:p w:rsidRDefault="00131E91" w:rsidP="00131E91" w:rsidR="00131E91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</w:pPr>
      <w:r>
        <w:t>Ministarstvo financija, Porezna uprava, Područni ured Čakovec</w:t>
      </w:r>
    </w:p>
    <w:p w:rsidRDefault="00131E91" w:rsidP="00131E91" w:rsidR="00131E91">
      <w:pPr>
        <w:numPr>
          <w:ilvl w:val="0"/>
          <w:numId w:val="47"/>
        </w:numPr>
        <w:spacing w:after="0"/>
      </w:pPr>
      <w:r>
        <w:t xml:space="preserve">Stečajni upravitelj Berislav Maksimović, </w:t>
      </w:r>
      <w:proofErr w:type="spellStart"/>
      <w:r>
        <w:t>Hrašćica</w:t>
      </w:r>
      <w:proofErr w:type="spellEnd"/>
      <w:r>
        <w:t>, B. Radića 1</w:t>
      </w:r>
    </w:p>
    <w:p w:rsidRDefault="00131E91" w:rsidP="00131E91" w:rsidR="00131E91">
      <w:pPr>
        <w:numPr>
          <w:ilvl w:val="0"/>
          <w:numId w:val="47"/>
        </w:numPr>
        <w:spacing w:after="0"/>
      </w:pPr>
      <w:r>
        <w:t>E-oglasna ploča suda</w:t>
      </w:r>
    </w:p>
    <w:p w:rsidRDefault="00131E91" w:rsidP="00131E91" w:rsidR="00131E91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</w:pPr>
      <w:r>
        <w:t>Pisarnica – kal. 20 dana</w:t>
      </w:r>
    </w:p>
    <w:p w:rsidRDefault="00131E91" w:rsidP="00131E91" w:rsidR="00131E91"/>
    <w:p w:rsidRDefault="00131E91" w:rsidP="00131E91" w:rsidR="00131E91"/>
    <w:p w:rsidRDefault="00AE649C" w:rsidP="00FA5B5E" w:rsidR="00AE649C" w:rsidRPr="00B76F3C">
      <w:pPr>
        <w:pStyle w:val="Naslov3"/>
      </w:pPr>
    </w:p>
    <w:p w:rsidRDefault="000D509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131E91" w:rsidR="00DA0242">
      <w:pPr>
        <w:pStyle w:val="SudSjedite"/>
      </w:pPr>
      <w:r>
        <w:tab/>
      </w:r>
    </w:p>
    <w:sectPr w:rsidSect="00131E91" w:rsidR="00DA0242">
      <w:headerReference w:type="default" r:id="rId12"/>
      <w:pgSz w:code="9" w:h="16839" w:w="11907"/>
      <w:pgMar w:gutter="0" w:footer="1134" w:header="1134" w:left="1417" w:bottom="568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096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1E91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452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St-661/2016-4</izvorni_sadrzaj>
    <derivirana_varijabla naziv="DomainObject.Oznaka_1">St-661/2016-4</derivirana_varijabla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</izvorni_sadrzaj>
    <derivirana_varijabla naziv="DomainObject.Predmet.Broj_1">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St-661/2016</izvorni_sadrzaj>
    <derivirana_varijabla naziv="DomainObject.Predmet.OznakaBroj_1">St-661/2016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RAILTECH jednostavno društvo s ograničenom odgovornošću za proizvodnju i druge usluge</izvorni_sadrzaj>
    <derivirana_varijabla naziv="DomainObject.Predmet.ProtustrankaFormated_1">  RAILTECH jednostavno društvo s ograničenom odgovornošću za proizvodnju i druge usluge</derivirana_varijabla>
  </DomainObject.Predmet.ProtustrankaFormated>
  <DomainObject.Predmet.ProtustrankaFormatedOIB>
    <izvorni_sadrzaj>  RAILTECH jednostavno društvo s ograničenom odgovornošću za proizvodnju i druge usluge, OIB 18260141356</izvorni_sadrzaj>
    <derivirana_varijabla naziv="DomainObject.Predmet.ProtustrankaFormatedOIB_1">  RAILTECH jednostavno društvo s ograničenom odgovornošću za proizvodnju i druge usluge, OIB 18260141356</derivirana_varijabla>
  </DomainObject.Predmet.ProtustrankaFormatedOIB>
  <DomainObject.Predmet.ProtustrankaFormatedWithAdress>
    <izvorni_sadrzaj> RAILTECH jednostavno društvo s ograničenom odgovornošću za proizvodnju i druge usluge, Maksima Gorkog 8, 40315 Mursko Središće</izvorni_sadrzaj>
    <derivirana_varijabla naziv="DomainObject.Predmet.ProtustrankaFormatedWithAdress_1"> RAILTECH jednostavno društvo s ograničenom odgovornošću za proizvodnju i druge usluge, Maksima Gorkog 8, 40315 Mursko Središće</derivirana_varijabla>
  </DomainObject.Predmet.ProtustrankaFormatedWithAdress>
  <DomainObject.Predmet.ProtustrankaFormatedWithAdressOIB>
    <izvorni_sadrzaj> RAILTECH jednostavno društvo s ograničenom odgovornošću za proizvodnju i druge usluge, OIB 18260141356, Maksima Gorkog 8, 40315 Mursko Središće</izvorni_sadrzaj>
    <derivirana_varijabla naziv="DomainObject.Predmet.ProtustrankaFormatedWithAdressOIB_1"> RAILTECH jednostavno društvo s ograničenom odgovornošću za proizvodnju i druge usluge, OIB 18260141356, Maksima Gorkog 8, 40315 Mursko Središće</derivirana_varijabla>
  </DomainObject.Predmet.ProtustrankaFormatedWithAdressOIB>
  <DomainObject.Predmet.ProtustrankaWithAdress>
    <izvorni_sadrzaj>RAILTECH jednostavno društvo s ograničenom odgovornošću za proizvodnju i druge usluge Maksima Gorkog 8, 40315 Mursko Središće</izvorni_sadrzaj>
    <derivirana_varijabla naziv="DomainObject.Predmet.ProtustrankaWithAdress_1">RAILTECH jednostavno društvo s ograničenom odgovornošću za proizvodnju i druge usluge Maksima Gorkog 8, 40315 Mursko Središće</derivirana_varijabla>
  </DomainObject.Predmet.ProtustrankaWithAdress>
  <DomainObject.Predmet.ProtustrankaWithAdressOIB>
    <izvorni_sadrzaj>RAILTECH jednostavno društvo s ograničenom odgovornošću za proizvodnju i druge usluge, OIB 18260141356, Maksima Gorkog 8, 40315 Mursko Središće</izvorni_sadrzaj>
    <derivirana_varijabla naziv="DomainObject.Predmet.ProtustrankaWithAdressOIB_1">RAILTECH jednostavno društvo s ograničenom odgovornošću za proizvodnju i druge usluge, OIB 18260141356, Maksima Gorkog 8, 40315 Mursko Središće</derivirana_varijabla>
  </DomainObject.Predmet.ProtustrankaWithAdressOIB>
  <DomainObject.Predmet.ProtustrankaNazivFormated>
    <izvorni_sadrzaj>RAILTECH jednostavno društvo s ograničenom odgovornošću za proizvodnju i druge usluge</izvorni_sadrzaj>
    <derivirana_varijabla naziv="DomainObject.Predmet.ProtustrankaNazivFormated_1">RAILTECH jednostavno društvo s ograničenom odgovornošću za proizvodnju i druge usluge</derivirana_varijabla>
  </DomainObject.Predmet.ProtustrankaNazivFormated>
  <DomainObject.Predmet.ProtustrankaNazivFormatedOIB>
    <izvorni_sadrzaj>RAILTECH jednostavno društvo s ograničenom odgovornošću za proizvodnju i druge usluge, OIB 18260141356</izvorni_sadrzaj>
    <derivirana_varijabla naziv="DomainObject.Predmet.ProtustrankaNazivFormatedOIB_1">RAILTECH jednostavno društvo s ograničenom odgovornošću za proizvodnju i druge usluge, OIB 18260141356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33636.52</izvorni_sadrzaj>
    <derivirana_varijabla naziv="DomainObject.Predmet.TrenutnaVrijednost_1">33636.52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RAILTECH jednostavno društvo s ograničenom odgovornošću za proizvodnju i druge usluge</item>
    </izvorni_sadrzaj>
    <derivirana_varijabla naziv="DomainObject.Predmet.ProtuStrankaListFormated_1">
      <item>RAILTECH jednostavno društvo s ograničenom odgovornošću za proizvodnju i druge usluge</item>
    </derivirana_varijabla>
  </DomainObject.Predmet.ProtuStrankaListFormated>
  <DomainObject.Predmet.ProtuStrankaListFormatedOIB>
    <izvorni_sadrzaj>
      <item>RAILTECH jednostavno društvo s ograničenom odgovornošću za proizvodnju i druge usluge, OIB 18260141356</item>
    </izvorni_sadrzaj>
    <derivirana_varijabla naziv="DomainObject.Predmet.ProtuStrankaListFormatedOIB_1">
      <item>RAILTECH jednostavno društvo s ograničenom odgovornošću za proizvodnju i druge usluge, OIB 18260141356</item>
    </derivirana_varijabla>
  </DomainObject.Predmet.ProtuStrankaListFormatedOIB>
  <DomainObject.Predmet.ProtuStrankaListFormatedWithAdress>
    <izvorni_sadrzaj>
      <item>RAILTECH jednostavno društvo s ograničenom odgovornošću za proizvodnju i druge usluge, Maksima Gorkog 8, 40315 Mursko Središće</item>
    </izvorni_sadrzaj>
    <derivirana_varijabla naziv="DomainObject.Predmet.ProtuStrankaListFormatedWithAdress_1">
      <item>RAILTECH jednostavno društvo s ograničenom odgovornošću za proizvodnju i druge usluge, Maksima Gorkog 8, 40315 Mursko Središće</item>
    </derivirana_varijabla>
  </DomainObject.Predmet.ProtuStrankaListFormatedWithAdress>
  <DomainObject.Predmet.ProtuStrankaListFormatedWithAdressOIB>
    <izvorni_sadrzaj>
      <item>RAILTECH jednostavno društvo s ograničenom odgovornošću za proizvodnju i druge usluge, OIB 18260141356, Maksima Gorkog 8, 40315 Mursko Središće</item>
    </izvorni_sadrzaj>
    <derivirana_varijabla naziv="DomainObject.Predmet.ProtuStrankaListFormatedWithAdressOIB_1">
      <item>RAILTECH jednostavno društvo s ograničenom odgovornošću za proizvodnju i druge usluge, OIB 18260141356, Maksima Gorkog 8, 40315 Mursko Središće</item>
    </derivirana_varijabla>
  </DomainObject.Predmet.ProtuStrankaListFormatedWithAdressOIB>
  <DomainObject.Predmet.ProtuStrankaListNazivFormated>
    <izvorni_sadrzaj>
      <item>RAILTECH jednostavno društvo s ograničenom odgovornošću za proizvodnju i druge usluge</item>
    </izvorni_sadrzaj>
    <derivirana_varijabla naziv="DomainObject.Predmet.ProtuStrankaListNazivFormated_1">
      <item>RAILTECH jednostavno društvo s ograničenom odgovornošću za proizvodnju i druge usluge</item>
    </derivirana_varijabla>
  </DomainObject.Predmet.ProtuStrankaListNazivFormated>
  <DomainObject.Predmet.ProtuStrankaListNazivFormatedOIB>
    <izvorni_sadrzaj>
      <item>RAILTECH jednostavno društvo s ograničenom odgovornošću za proizvodnju i druge usluge, OIB 18260141356</item>
    </izvorni_sadrzaj>
    <derivirana_varijabla naziv="DomainObject.Predmet.ProtuStrankaListNazivFormatedOIB_1">
      <item>RAILTECH jednostavno društvo s ograničenom odgovornošću za proizvodnju i druge usluge, OIB 18260141356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>St-661/2016-4</izvorni_sadrzaj>
    <derivirana_varijabla naziv="DomainObject.PoslovniBrojDokumenta_1">St-661/2016-4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RAILTECH jednostavno društvo s ograničenom odgovornošću za proizvodnju i druge usluge</izvorni_sadrzaj>
    <derivirana_varijabla naziv="DomainObject.Predmet.ProtustrankaIDrugi_1">RAILTECH jednostavno društvo s ograničenom odgovornošću za proizvodnju i druge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RAILTECH jednostavno društvo s ograničenom odgovornošću za proizvodnju i druge usluge, OIB 18260141356, Maksima Gorkog 8, 40315 Mursko Središće</izvorni_sadrzaj>
    <derivirana_varijabla naziv="DomainObject.Predmet.ProtustrankaIDrugiAdressOIB_1">RAILTECH jednostavno društvo s ograničenom odgovornošću za proizvodnju i druge usluge, OIB 18260141356, Maksima Gorkog 8,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RAILTECH jednostavno društvo s ograničenom odgovornošću za proizvodnju i druge usluge</item>
      <item>sudski registar</item>
    </izvorni_sadrzaj>
    <derivirana_varijabla naziv="DomainObject.Predmet.SudioniciListNaziv_1">
      <item>Financijska agencija</item>
      <item>RAILTECH jednostavno društvo s ograničenom odgovornošću za proizvodnju i druge usluge</item>
      <item>sudski registar</item>
    </derivirana_varijabla>
  </DomainObject.Predmet.SudioniciListNaziv>
  <DomainObject.Predmet.SudioniciListAdressOIB>
    <izvorni_sadrzaj>
      <item>Financijska agencija, OIB 85821130368</item>
      <item>RAILTECH jednostavno društvo s ograničenom odgovornošću za proizvodnju i druge usluge, OIB 18260141356, Maksima Gorkog 8,40315 Mursko Središće</item>
      <item>sudski registar</item>
    </izvorni_sadrzaj>
    <derivirana_varijabla naziv="DomainObject.Predmet.SudioniciListAdressOIB_1">
      <item>Financijska agencija, OIB 85821130368</item>
      <item>RAILTECH jednostavno društvo s ograničenom odgovornošću za proizvodnju i druge usluge, OIB 18260141356, Maksima Gorkog 8,40315 Mursko Središće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2586FA-CC7D-4457-9305-B74B81CFA6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533</properties:Words>
  <properties:Characters>2850</properties:Characters>
  <properties:Lines>70</properties:Lines>
  <properties:Paragraphs>30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2016-06-06T11:13:00Z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St-661/2016-4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