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8f58" w14:paraId="eb88f58" w:rsidRDefault="003E7AB2" w:rsidP="00910611" w:rsidR="003E7AB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AB2" w:rsidP="00910611" w:rsidR="003E7AB2">
      <w:r>
        <w:rPr>
          <w:rFonts w:eastAsia="MS Mincho"/>
        </w:rPr>
        <w:t xml:space="preserve">   REPUBLIKA HRVATSKA</w:t>
      </w:r>
    </w:p>
    <w:p w:rsidRDefault="003E7AB2" w:rsidP="00910611" w:rsidR="003E7AB2">
      <w:r>
        <w:rPr>
          <w:rFonts w:eastAsia="MS Mincho"/>
        </w:rPr>
        <w:t>TRGOVAČKI SUD U RIJECI</w:t>
      </w:r>
    </w:p>
    <w:p w:rsidRDefault="003E7AB2" w:rsidR="003E7AB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E1704F" w:rsidRPr="00E1704F">
        <w:rPr>
          <w:b/>
        </w:rPr>
        <w:t>NOVA CISSA d.o.o. za trgovinu i usluge, Novalja, Silvija Strahimira Kranjčevića 1, OIB 13708019032</w:t>
      </w:r>
      <w:r w:rsidR="00F13D6E">
        <w:rPr>
          <w:b/>
        </w:rPr>
        <w:t xml:space="preserve">, </w:t>
      </w:r>
      <w:r w:rsidR="001C7A55" w:rsidRPr="001C7A55">
        <w:t xml:space="preserve">dana </w:t>
      </w:r>
      <w:r w:rsidR="00FA36AE">
        <w:t>13</w:t>
      </w:r>
      <w:r w:rsidR="00483329">
        <w:t>. listopada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FA36AE">
      <w:pPr>
        <w:jc w:val="center"/>
      </w:pPr>
      <w:r w:rsidRPr="00FA36AE">
        <w:t xml:space="preserve"> </w:t>
      </w:r>
      <w:r w:rsidR="00321306" w:rsidRPr="00FA36AE">
        <w:t>r i j e š i o</w:t>
      </w:r>
      <w:r w:rsidR="00212999" w:rsidRPr="00FA36AE">
        <w:t xml:space="preserve">  </w:t>
      </w:r>
      <w:r w:rsidR="00321306"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E1704F" w:rsidRPr="00E1704F">
        <w:rPr>
          <w:b/>
        </w:rPr>
        <w:t>NOVA CISSA d.o.o. za trgovinu i usluge, Novalja, Silvija Strahimira Kranjčevića 1, OIB 13708019032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AC3075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E1704F">
        <w:t>Marko Zagorac, Rijeka, Ante Starčevića 5, OIB 82182414496</w:t>
      </w:r>
      <w:r w:rsidR="004369E0">
        <w:t>.</w:t>
      </w:r>
      <w:r w:rsidR="00C848FC" w:rsidRPr="00AC3075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2D219D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E1704F" w:rsidRPr="00E1704F">
        <w:rPr>
          <w:b/>
        </w:rPr>
        <w:t>NOVA CISSA d.o.o. za trgovinu i usluge, Novalja, Silvija Strahimira Kranjčevića 1, OIB 13708019032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E1704F" w:rsidP="00E1704F" w:rsidR="00E1704F" w:rsidRPr="00E1704F">
      <w:pPr>
        <w:jc w:val="both"/>
      </w:pPr>
      <w:r w:rsidRPr="00E1704F">
        <w:tab/>
        <w:t xml:space="preserve">Financijska agencija, Regionalni centar Rijeka podnijela je ovome sudu 26. kolovoza 2016. godine prijedlog za otvaranje stečajnog postupka nad dužnikom NOVA CISSA d.o.o. za trgovinu i usluge, Novalja, Silvija Strahimira Kranjčevića 1, OIB 13708019032 (dalje: dužnik). </w:t>
      </w:r>
    </w:p>
    <w:p w:rsidRDefault="00E1704F" w:rsidP="00E1704F" w:rsidR="00E1704F" w:rsidRPr="00E1704F">
      <w:pPr>
        <w:jc w:val="both"/>
      </w:pPr>
      <w:r w:rsidRPr="00E1704F">
        <w:tab/>
        <w:t>Predlagatelj je u prijedlogu naveo da dužnik na dan 22. kolovoza 2016. godine u Očevidniku redoslijeda osnova za plaćanje ima evidentirane neizvršene osnove za plaćanje u neprekinutom razdoblju od 120 dana u ukupnom iznosu od 1.422.077,79 kn u koji iznos je uračunata i kamata i naknada Financijske agencije za provedbe ovrhe i da dužnik ima jednog zaposlenika.</w:t>
      </w:r>
    </w:p>
    <w:p w:rsidRDefault="00E1704F" w:rsidP="00E1704F" w:rsidR="00E1704F" w:rsidRPr="00E1704F">
      <w:pPr>
        <w:jc w:val="both"/>
      </w:pPr>
      <w:r w:rsidRPr="00E1704F">
        <w:tab/>
        <w:t xml:space="preserve">Rješenjem posl. br. St-1355/16-4 od 17. siječnja 2017. godine pokrenut je prethodni postupak radi utvrđivanja pretpostavki za otvaranje stečajnog postupka nad dužnikom i imenovan privremeni stečajni upravitelj Marko Zagorac iz Rijeka, Ante Starčevića 5, OIB 82182414496, čija je dužnost bila u prethodnom postupku izvršiti pregled dužnikovog poslovnog prostora te uvid u knjige i poslovnu dokumentaciju </w:t>
      </w:r>
      <w:r w:rsidRPr="00E1704F">
        <w:lastRenderedPageBreak/>
        <w:t>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E1704F" w:rsidP="00E1704F" w:rsidR="00E1704F" w:rsidRPr="00E1704F">
      <w:pPr>
        <w:jc w:val="both"/>
      </w:pPr>
      <w:r w:rsidRPr="00E1704F">
        <w:tab/>
        <w:t xml:space="preserve">Privremeni stečajni upravitelj u prethodnom postupku utvrdio je kod dužnika postojanje stečajnog razloga nesposobnost za plaćanje iz čl.5. SZ-a. </w:t>
      </w:r>
    </w:p>
    <w:p w:rsidRDefault="00E1704F" w:rsidP="00E1704F" w:rsidR="00E1704F" w:rsidRPr="00E1704F">
      <w:pPr>
        <w:jc w:val="both"/>
      </w:pPr>
      <w:r w:rsidRPr="00E1704F">
        <w:tab/>
        <w:t xml:space="preserve">Naime, prema potvrdi FINE od 28. prosinca 2016. godine dužnik u Očevidniku redoslijeda osnova za plaćanje na dan 28. prosinca 2016. godine ima evidentirane neizvršene osnove za plaćanje u neprekinutom razdoblju od 247 dana. </w:t>
      </w:r>
    </w:p>
    <w:p w:rsidRDefault="00E1704F" w:rsidP="00E1704F" w:rsidR="00E1704F" w:rsidRPr="00E1704F">
      <w:pPr>
        <w:jc w:val="both"/>
      </w:pPr>
      <w:r w:rsidRPr="00E1704F">
        <w:tab/>
        <w:t xml:space="preserve">Prema bruto bilanci popisa dugotrajne imovine i nepravomoćnih presuda Općinskog suda u Zadru, Stalna služba u Pagu proizlazi da se imovina dužnika sastoji od potraživanja u ukupnom iznosu od 2.543.900,71 kn (bez obračunatih kamata) temeljem nepravomoćnih prvostupanjskih presuda. Svi dužnikovi dužnici su fizičke osobe, državljani Republike Slovenije s ishođenim OIB-om u Republici Hrvatskoj i imaju u vlasništvu nekretnine na području Republike Hrvatske na kojima bi se po pravomoćnosti i ovršnosti navedenih presuda dužnika mogao pokrenuti ovršni postupak. </w:t>
      </w:r>
    </w:p>
    <w:p w:rsidRDefault="00E1704F" w:rsidP="00E1704F" w:rsidR="00E1704F" w:rsidRPr="00E1704F">
      <w:pPr>
        <w:jc w:val="both"/>
      </w:pPr>
      <w:r w:rsidRPr="00E1704F">
        <w:tab/>
        <w:t>Prema bruto bilanci dužnik ima ukupno iskazane obveze u visini 3.258.780,48 kn.</w:t>
      </w:r>
    </w:p>
    <w:p w:rsidRDefault="00E1704F" w:rsidP="00E1704F" w:rsidR="00E1704F" w:rsidRPr="00E1704F">
      <w:pPr>
        <w:jc w:val="both"/>
      </w:pPr>
      <w:r w:rsidRPr="00E1704F">
        <w:tab/>
        <w:t xml:space="preserve">Do završetka prethodnog postupka, na ročištu održanom 31. svibnja 2017. godine privremeni stečajni upravitelj upoznao je sud da je odlukom Županijskog suda u Zadru,  posl. broj 13 Gž-2832/15 od 10. siječnja 2017. godine preinačena presuda Općinskog suda u Zadru, Stalna služba u Pagu i odbijen kao neosnovan zahtjev ovdje stečajnog dužnika kojim je naloženo tuženiku Mateju Perko da tužitelju Nova Cissa d.o.o. isplati iznos od 940.898,26 kn sa zakonskim zateznim kamatama. </w:t>
      </w:r>
    </w:p>
    <w:p w:rsidRDefault="00E1704F" w:rsidP="00E1704F" w:rsidR="00E1704F" w:rsidRPr="00E1704F">
      <w:pPr>
        <w:jc w:val="both"/>
      </w:pPr>
      <w:r w:rsidRPr="00E1704F">
        <w:t xml:space="preserve"> </w:t>
      </w:r>
      <w:r w:rsidRPr="00E1704F">
        <w:tab/>
        <w:t xml:space="preserve">Stoga je privremeni stečajni upravitelj predložio da se nad dužnikom otvori i zaključi stečajni postupak zbog nedostatnosti imovine za namirenje troškova prethodnog i otvorenog stečajnog postupka, a u kojem slučaju će se postupci nastaviti u ime i za račun stečajne mase. </w:t>
      </w:r>
    </w:p>
    <w:p w:rsidRDefault="00E1704F" w:rsidP="00E1704F" w:rsidR="00E1704F" w:rsidRPr="00E1704F">
      <w:pPr>
        <w:jc w:val="both"/>
      </w:pPr>
      <w:r w:rsidRPr="00E1704F">
        <w:tab/>
        <w:t xml:space="preserve">Obzirom na utvrđeno u prethodnom postupku i činjenicu da dužnik nema novčanu tražbinu prema trećim osobama jer nema pravomoćne presude kojima je utvrđena njihova tražbina prema stečajnom dužniku, budući niti jedna presuda nije stekla svojstvo pravomoćnosti i ovršnosti, zbog čega imovina dužnika nije dostatna za namirenje troškova prethodnog i otvorenog stečajnog postupka, sud je pozvao osobe koje imaju pravni interes za provedbom stečajnog postupka na uplatu predujma u visini 34.000,00 kn. </w:t>
      </w:r>
    </w:p>
    <w:p w:rsidRDefault="00E1704F" w:rsidP="00E1704F" w:rsidR="00E1704F" w:rsidRPr="00E1704F">
      <w:pPr>
        <w:jc w:val="both"/>
      </w:pPr>
      <w:r w:rsidRPr="00E1704F">
        <w:tab/>
        <w:t>Strukturu troškova čine: nagrada privremenom stečajnom upravitelju u bruto iznosu od 6.000,00 kn, troškovi računovodstva u iznosu od 10.000,00 kn, izrada pečata i bankarske usluge 500,00 kn, ostali stvarni troškovi stečajnog postupka u iznosu od 4.500,00 kn, nagrada stečajnom upravitelju u bruto iznosu u iznosu od 10.000,00 kn i osiguranje stečajnog upravitelja od odgovornosti u iznosu od 3.000,00 kn.</w:t>
      </w:r>
    </w:p>
    <w:p w:rsidRDefault="0075619D" w:rsidP="00DA2696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lastRenderedPageBreak/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E1704F">
        <w:t>02. lipnja</w:t>
      </w:r>
      <w:r w:rsidR="00615F42">
        <w:t xml:space="preserve"> </w:t>
      </w:r>
      <w:r w:rsidRPr="00D94E39">
        <w:t xml:space="preserve">2017. godine pozvane su osobe koje imaju pravni interes za provedbom stečajnog postupka da u roku od 15 dana uplate predujam u visini od </w:t>
      </w:r>
      <w:r w:rsidR="00E1704F">
        <w:t>34</w:t>
      </w:r>
      <w:r w:rsidR="0075619D">
        <w:t>.000,00</w:t>
      </w:r>
      <w:r w:rsidRPr="00D94E39">
        <w:t xml:space="preserve"> kn, za namirenje troškova </w:t>
      </w:r>
      <w:r w:rsidR="00E1704F">
        <w:t xml:space="preserve">prethodnog i </w:t>
      </w:r>
      <w:r w:rsidRPr="00D94E39">
        <w:t>otvorenog stečajnog postupka. Predmetno rješenje objavljeno je na mrežnoj stranici e-Oglasne ploče sud</w:t>
      </w:r>
      <w:r w:rsidR="00E1704F">
        <w:t>ov</w:t>
      </w:r>
      <w:r w:rsidRPr="00D94E39">
        <w:t xml:space="preserve">a dana </w:t>
      </w:r>
      <w:r w:rsidR="00E1704F">
        <w:t>02</w:t>
      </w:r>
      <w:r w:rsidR="00DA2696">
        <w:t xml:space="preserve">. </w:t>
      </w:r>
      <w:r w:rsidR="00E1704F">
        <w:t xml:space="preserve">lipnja </w:t>
      </w:r>
      <w:r w:rsidRPr="00D94E39">
        <w:t>2017. godine temeljem čl.12. st.1.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 </w:t>
      </w:r>
      <w:r w:rsidR="004917EF">
        <w:t xml:space="preserve">prethodnog i </w:t>
      </w:r>
      <w:r w:rsidRPr="00D94E39">
        <w:t xml:space="preserve">otvorenog stečajnog postupka nije uplaćen u roku određenom rješenjem od </w:t>
      </w:r>
      <w:r w:rsidR="00E1704F">
        <w:t>02. lipnja</w:t>
      </w:r>
      <w:r w:rsidR="004917EF">
        <w:t xml:space="preserve"> </w:t>
      </w:r>
      <w:r w:rsidRPr="00D94E39">
        <w:t>2017. godine,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D94E39" w:rsidR="000554F6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čl.85.st.</w:t>
      </w:r>
      <w:r w:rsidR="00E1704F">
        <w:t>2</w:t>
      </w:r>
      <w:r w:rsidR="00F92879">
        <w:t xml:space="preserve">. </w:t>
      </w:r>
      <w:r w:rsidRPr="00D94E39">
        <w:t>SZ-a.</w:t>
      </w:r>
    </w:p>
    <w:p w:rsidRDefault="0071767D" w:rsidP="00D94E39" w:rsidR="0071767D" w:rsidRPr="001A7568">
      <w:pPr>
        <w:jc w:val="both"/>
      </w:pPr>
    </w:p>
    <w:p w:rsidRDefault="00321306" w:rsidP="00A32C67" w:rsidR="00C34A6B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FA36AE">
        <w:rPr>
          <w:bCs/>
        </w:rPr>
        <w:t>13</w:t>
      </w:r>
      <w:r w:rsidR="00483329">
        <w:rPr>
          <w:bCs/>
        </w:rPr>
        <w:t>. listopada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D9452D">
      <w:pPr>
        <w:jc w:val="right"/>
        <w:rPr>
          <w:bCs/>
        </w:rPr>
      </w:pPr>
      <w:r w:rsidRPr="00C86EE1">
        <w:rPr>
          <w:bCs/>
        </w:rPr>
        <w:t xml:space="preserve"> </w:t>
      </w:r>
    </w:p>
    <w:p w:rsidRDefault="00AA031A" w:rsidP="000806E3" w:rsidR="00321306" w:rsidRPr="00C86EE1">
      <w:pPr>
        <w:jc w:val="right"/>
        <w:rPr>
          <w:bCs/>
        </w:rPr>
      </w:pPr>
      <w:r w:rsidRPr="00C86EE1">
        <w:rPr>
          <w:bCs/>
        </w:rPr>
        <w:t xml:space="preserve">  </w:t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321306" w:rsidP="005F38FD" w:rsidR="005F38FD" w:rsidRPr="008F364A">
      <w:pPr>
        <w:ind w:firstLine="708" w:left="1416"/>
        <w:jc w:val="right"/>
      </w:pP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  <w:t xml:space="preserve">  Daniela Korlević</w:t>
      </w:r>
      <w:r w:rsidR="00D9452D">
        <w:t xml:space="preserve"> </w:t>
      </w:r>
    </w:p>
    <w:p w:rsidRDefault="00C86EE1" w:rsidP="00D9452D" w:rsidR="00C86EE1" w:rsidRPr="008F364A">
      <w:pPr>
        <w:ind w:firstLine="708" w:left="1416"/>
        <w:jc w:val="right"/>
      </w:pPr>
    </w:p>
    <w:p w:rsidRDefault="00FA36AE" w:rsidP="00B96C6F" w:rsidR="00FA36AE">
      <w:pPr>
        <w:jc w:val="both"/>
        <w:rPr>
          <w:b/>
          <w:bCs/>
        </w:rPr>
      </w:pP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483329">
      <w:pPr>
        <w:jc w:val="both"/>
        <w:rPr>
          <w:bCs/>
        </w:rPr>
      </w:pPr>
      <w:r w:rsidRPr="00483329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483329">
      <w:pPr>
        <w:jc w:val="both"/>
      </w:pPr>
      <w:r w:rsidRPr="00483329">
        <w:rPr>
          <w:bCs/>
        </w:rPr>
        <w:t>Protiv rješenja o zaključenju stečajnog postupka dopuštena je žalba u roku od osam dana.</w:t>
      </w:r>
    </w:p>
    <w:p w:rsidRDefault="00DA68B7" w:rsidP="00AF3704" w:rsidR="00C67034">
      <w:pPr>
        <w:jc w:val="both"/>
        <w:rPr>
          <w:bCs/>
        </w:rPr>
      </w:pPr>
      <w:r w:rsidRPr="00483329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8F364A" w:rsidP="00C67034" w:rsidR="008F364A">
      <w:pPr>
        <w:rPr>
          <w:b/>
          <w:sz w:val="20"/>
          <w:szCs w:val="20"/>
        </w:rPr>
      </w:pPr>
    </w:p>
    <w:p w:rsidRDefault="00B445B2" w:rsidP="00C67034" w:rsidR="00B445B2">
      <w:pPr>
        <w:rPr>
          <w:b/>
          <w:sz w:val="20"/>
          <w:szCs w:val="20"/>
        </w:rPr>
      </w:pPr>
    </w:p>
    <w:p w:rsidRDefault="007D0A54" w:rsidP="00C67034" w:rsidR="00321306" w:rsidRPr="003B540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B445B2">
        <w:rPr>
          <w:sz w:val="20"/>
          <w:szCs w:val="20"/>
        </w:rPr>
        <w:t>Custer Kruisheer, Zagreb, Sv. Roka 6</w:t>
      </w:r>
      <w:r w:rsidR="00F92879">
        <w:rPr>
          <w:sz w:val="20"/>
          <w:szCs w:val="20"/>
        </w:rPr>
        <w:t xml:space="preserve"> </w:t>
      </w:r>
      <w:r w:rsidR="00A2324B">
        <w:rPr>
          <w:sz w:val="20"/>
          <w:szCs w:val="20"/>
        </w:rPr>
        <w:t xml:space="preserve"> </w:t>
      </w:r>
      <w:r w:rsidR="00F132F7">
        <w:rPr>
          <w:sz w:val="20"/>
          <w:szCs w:val="20"/>
        </w:rPr>
        <w:t xml:space="preserve"> </w:t>
      </w:r>
      <w:r w:rsidR="002555FE">
        <w:rPr>
          <w:sz w:val="20"/>
          <w:szCs w:val="20"/>
        </w:rPr>
        <w:t xml:space="preserve"> </w:t>
      </w:r>
      <w:r w:rsidR="00D76D2B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B445B2">
        <w:rPr>
          <w:sz w:val="20"/>
          <w:szCs w:val="20"/>
        </w:rPr>
        <w:t>Gospić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B445B2">
        <w:rPr>
          <w:sz w:val="20"/>
          <w:szCs w:val="20"/>
        </w:rPr>
        <w:t>Karlovac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B445B2">
        <w:rPr>
          <w:sz w:val="20"/>
          <w:szCs w:val="20"/>
        </w:rPr>
        <w:t>Gospić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302F97">
        <w:rPr>
          <w:sz w:val="20"/>
          <w:szCs w:val="20"/>
        </w:rPr>
        <w:t xml:space="preserve">elektronski odmah, a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  <w:r w:rsidR="00302F97">
        <w:rPr>
          <w:sz w:val="20"/>
          <w:szCs w:val="20"/>
        </w:rPr>
        <w:t xml:space="preserve"> elektronski i neposredno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FA36AE">
        <w:rPr>
          <w:sz w:val="20"/>
          <w:szCs w:val="20"/>
        </w:rPr>
        <w:t>13</w:t>
      </w:r>
      <w:r w:rsidR="00483329">
        <w:rPr>
          <w:sz w:val="20"/>
          <w:szCs w:val="20"/>
        </w:rPr>
        <w:t>.10</w:t>
      </w:r>
      <w:r w:rsidR="000D5434">
        <w:rPr>
          <w:sz w:val="20"/>
          <w:szCs w:val="20"/>
        </w:rPr>
        <w:t>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A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E1704F">
      <w:rPr>
        <w:b/>
      </w:rPr>
      <w:t>1355</w:t>
    </w:r>
    <w:r w:rsidR="00B91059">
      <w:rPr>
        <w:b/>
      </w:rPr>
      <w:t>/2016-</w:t>
    </w:r>
    <w:r w:rsidR="00E1704F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3246"/>
    <w:rsid w:val="00076E17"/>
    <w:rsid w:val="000806E3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57585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3E7AB2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500B42"/>
    <w:rsid w:val="0055287B"/>
    <w:rsid w:val="00552E7C"/>
    <w:rsid w:val="005711C3"/>
    <w:rsid w:val="00576115"/>
    <w:rsid w:val="005930B2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601C2C"/>
    <w:rsid w:val="00607EFE"/>
    <w:rsid w:val="006116FD"/>
    <w:rsid w:val="00615F42"/>
    <w:rsid w:val="00624CA5"/>
    <w:rsid w:val="00640657"/>
    <w:rsid w:val="00651790"/>
    <w:rsid w:val="0065767A"/>
    <w:rsid w:val="00676FBE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364A"/>
    <w:rsid w:val="008F3ADF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10E5A"/>
    <w:rsid w:val="00B350EF"/>
    <w:rsid w:val="00B445B2"/>
    <w:rsid w:val="00B579B0"/>
    <w:rsid w:val="00B62A22"/>
    <w:rsid w:val="00B710DF"/>
    <w:rsid w:val="00B768F8"/>
    <w:rsid w:val="00B91059"/>
    <w:rsid w:val="00B94EB9"/>
    <w:rsid w:val="00B96C6F"/>
    <w:rsid w:val="00B9788C"/>
    <w:rsid w:val="00BA2413"/>
    <w:rsid w:val="00BA2E41"/>
    <w:rsid w:val="00BC3E34"/>
    <w:rsid w:val="00BD1F8A"/>
    <w:rsid w:val="00BE5CEB"/>
    <w:rsid w:val="00BF018D"/>
    <w:rsid w:val="00BF1822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140B"/>
    <w:rsid w:val="00CF41D3"/>
    <w:rsid w:val="00D13562"/>
    <w:rsid w:val="00D220FF"/>
    <w:rsid w:val="00D3330C"/>
    <w:rsid w:val="00D37C80"/>
    <w:rsid w:val="00D46C4F"/>
    <w:rsid w:val="00D5415B"/>
    <w:rsid w:val="00D55DB2"/>
    <w:rsid w:val="00D705C3"/>
    <w:rsid w:val="00D76D2B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D138E"/>
    <w:rsid w:val="00ED3538"/>
    <w:rsid w:val="00EF0D70"/>
    <w:rsid w:val="00EF2CC3"/>
    <w:rsid w:val="00F132F7"/>
    <w:rsid w:val="00F13D6E"/>
    <w:rsid w:val="00F21E23"/>
    <w:rsid w:val="00F23CF2"/>
    <w:rsid w:val="00F24CB5"/>
    <w:rsid w:val="00F4176D"/>
    <w:rsid w:val="00F4524A"/>
    <w:rsid w:val="00F66B41"/>
    <w:rsid w:val="00F81F79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A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A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A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A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A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A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A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A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CISSA d.o.o.</izvorni_sadrzaj>
    <derivirana_varijabla naziv="DomainObject.Predmet.ProtustrankaFormated_1">  NOVA CISSA d.o.o.</derivirana_varijabla>
  </DomainObject.Predmet.ProtustrankaFormated>
  <DomainObject.Predmet.ProtustrankaFormatedOIB>
    <izvorni_sadrzaj>  NOVA CISSA d.o.o., OIB 13708019032</izvorni_sadrzaj>
    <derivirana_varijabla naziv="DomainObject.Predmet.ProtustrankaFormatedOIB_1">  NOVA CISSA d.o.o., OIB 13708019032</derivirana_varijabla>
  </DomainObject.Predmet.ProtustrankaFormatedOIB>
  <DomainObject.Predmet.ProtustrankaFormatedWithAdress>
    <izvorni_sadrzaj> NOVA CISSA d.o.o., Silvija Strahimira Kranjčevića 1, 53291 Novalja</izvorni_sadrzaj>
    <derivirana_varijabla naziv="DomainObject.Predmet.ProtustrankaFormatedWithAdress_1"> NOVA CISSA d.o.o., Silvija Strahimira Kranjčevića 1, 53291 Novalja</derivirana_varijabla>
  </DomainObject.Predmet.ProtustrankaFormatedWithAdress>
  <DomainObject.Predmet.ProtustrankaFormatedWithAdressOIB>
    <izvorni_sadrzaj> NOVA CISSA d.o.o., OIB 13708019032, Silvija Strahimira Kranjčevića 1, 53291 Novalja</izvorni_sadrzaj>
    <derivirana_varijabla naziv="DomainObject.Predmet.ProtustrankaFormatedWithAdressOIB_1"> NOVA CISSA d.o.o., OIB 13708019032, Silvija Strahimira Kranjčevića 1, 53291 Novalja</derivirana_varijabla>
  </DomainObject.Predmet.ProtustrankaFormatedWithAdressOIB>
  <DomainObject.Predmet.ProtustrankaWithAdress>
    <izvorni_sadrzaj>NOVA CISSA d.o.o. Silvija Strahimira Kranjčevića 1, 53291 Novalja</izvorni_sadrzaj>
    <derivirana_varijabla naziv="DomainObject.Predmet.ProtustrankaWithAdress_1">NOVA CISSA d.o.o. Silvija Strahimira Kranjčevića 1, 53291 Novalja</derivirana_varijabla>
  </DomainObject.Predmet.ProtustrankaWithAdress>
  <DomainObject.Predmet.ProtustrankaWithAdressOIB>
    <izvorni_sadrzaj>NOVA CISSA d.o.o., OIB 13708019032, Silvija Strahimira Kranjčevića 1, 53291 Novalja</izvorni_sadrzaj>
    <derivirana_varijabla naziv="DomainObject.Predmet.ProtustrankaWithAdressOIB_1">NOVA CISSA d.o.o., OIB 13708019032, Silvija Strahimira Kranjčevića 1, 53291 Novalja</derivirana_varijabla>
  </DomainObject.Predmet.ProtustrankaWithAdressOIB>
  <DomainObject.Predmet.ProtustrankaNazivFormated>
    <izvorni_sadrzaj>NOVA CISSA d.o.o.</izvorni_sadrzaj>
    <derivirana_varijabla naziv="DomainObject.Predmet.ProtustrankaNazivFormated_1">NOVA CISSA d.o.o.</derivirana_varijabla>
  </DomainObject.Predmet.ProtustrankaNazivFormated>
  <DomainObject.Predmet.ProtustrankaNazivFormatedOIB>
    <izvorni_sadrzaj>NOVA CISSA d.o.o., OIB 13708019032</izvorni_sadrzaj>
    <derivirana_varijabla naziv="DomainObject.Predmet.ProtustrankaNazivFormatedOIB_1">NOVA CISSA d.o.o.,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MARKO ZAGORAC</izvorni_sadrzaj>
    <derivirana_varijabla naziv="DomainObject.Predmet.StrankaFormated_1">  FINA Rijeka; MARKO ZAGORAC</derivirana_varijabla>
  </DomainObject.Predmet.StrankaFormated>
  <DomainObject.Predmet.StrankaFormatedOIB>
    <izvorni_sadrzaj>  FINA Rijeka, OIB 85821130368; MARKO ZAGORAC</izvorni_sadrzaj>
    <derivirana_varijabla naziv="DomainObject.Predmet.StrankaFormatedOIB_1">  FINA Rijeka, OIB 85821130368; MARKO ZAGORAC</derivirana_varijabla>
  </DomainObject.Predmet.StrankaFormatedOIB>
  <DomainObject.Predmet.StrankaFormatedWithAdress>
    <izvorni_sadrzaj> FINA Rijeka, Frana Kurelca 8, 51000 Rijeka; MARKO ZAGORAC</izvorni_sadrzaj>
    <derivirana_varijabla naziv="DomainObject.Predmet.StrankaFormatedWithAdress_1"> FINA Rijeka, Frana Kurelca 8, 51000 Rijeka; MARKO ZAGORAC</derivirana_varijabla>
  </DomainObject.Predmet.StrankaFormatedWithAdress>
  <DomainObject.Predmet.StrankaFormatedWithAdressOIB>
    <izvorni_sadrzaj> FINA Rijeka, OIB 85821130368, Frana Kurelca 8, 51000 Rijeka; MARKO ZAGORAC</izvorni_sadrzaj>
    <derivirana_varijabla naziv="DomainObject.Predmet.StrankaFormatedWithAdressOIB_1"> FINA Rijeka, OIB 85821130368, Frana Kurelca 8, 51000 Rijeka; MARKO ZAGORAC</derivirana_varijabla>
  </DomainObject.Predmet.StrankaFormatedWithAdressOIB>
  <DomainObject.Predmet.StrankaWithAdress>
    <izvorni_sadrzaj>FINA Rijeka Frana Kurelca 8,51000 Rijeka,MARKO ZAGORAC </izvorni_sadrzaj>
    <derivirana_varijabla naziv="DomainObject.Predmet.StrankaWithAdress_1">FINA Rijeka Frana Kurelca 8,51000 Rijeka,MARKO ZAGORAC </derivirana_varijabla>
  </DomainObject.Predmet.StrankaWithAdress>
  <DomainObject.Predmet.StrankaWithAdressOIB>
    <izvorni_sadrzaj>FINA Rijeka, OIB 85821130368, Frana Kurelca 8,51000 Rijeka,MARKO ZAGORAC</izvorni_sadrzaj>
    <derivirana_varijabla naziv="DomainObject.Predmet.StrankaWithAdressOIB_1">FINA Rijeka, OIB 85821130368, Frana Kurelca 8,51000 Rijeka,MARKO ZAGORAC</derivirana_varijabla>
  </DomainObject.Predmet.StrankaWithAdressOIB>
  <DomainObject.Predmet.StrankaNazivFormated>
    <izvorni_sadrzaj>FINA Rijeka,MARKO ZAGORAC</izvorni_sadrzaj>
    <derivirana_varijabla naziv="DomainObject.Predmet.StrankaNazivFormated_1">FINA Rijeka,MARKO ZAGORAC</derivirana_varijabla>
  </DomainObject.Predmet.StrankaNazivFormated>
  <DomainObject.Predmet.StrankaNazivFormatedOIB>
    <izvorni_sadrzaj>FINA Rijeka, OIB 85821130368,MARKO ZAGORAC</izvorni_sadrzaj>
    <derivirana_varijabla naziv="DomainObject.Predmet.StrankaNazivFormatedOIB_1">FINA Rijeka, OIB 85821130368,MARKO ZAGORAC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MARKO ZAGORAC</item>
    </izvorni_sadrzaj>
    <derivirana_varijabla naziv="DomainObject.Predmet.StrankaListFormated_1">
      <item>FINA Rijeka</item>
      <item>MARKO ZAGORAC</item>
    </derivirana_varijabla>
  </DomainObject.Predmet.StrankaListFormated>
  <DomainObject.Predmet.StrankaListFormatedOIB>
    <izvorni_sadrzaj>
      <item>FINA Rijeka, OIB 85821130368</item>
      <item>MARKO ZAGORAC</item>
    </izvorni_sadrzaj>
    <derivirana_varijabla naziv="DomainObject.Predmet.StrankaListFormatedOIB_1">
      <item>FINA Rijeka, OIB 85821130368</item>
      <item>MARKO ZAGORAC</item>
    </derivirana_varijabla>
  </DomainObject.Predmet.StrankaListFormatedOIB>
  <DomainObject.Predmet.StrankaListFormatedWithAdress>
    <izvorni_sadrzaj>
      <item>FINA Rijeka, Frana Kurelca 8, 51000 Rijeka</item>
      <item>MARKO ZAGORAC</item>
    </izvorni_sadrzaj>
    <derivirana_varijabla naziv="DomainObject.Predmet.StrankaListFormatedWithAdress_1">
      <item>FINA Rijeka, Frana Kurelca 8, 51000 Rijeka</item>
      <item>MARKO ZAGORAC</item>
    </derivirana_varijabla>
  </DomainObject.Predmet.StrankaListFormatedWithAdress>
  <DomainObject.Predmet.StrankaListFormatedWithAdressOIB>
    <izvorni_sadrzaj>
      <item>FINA Rijeka, OIB 85821130368, Frana Kurelca 8, 51000 Rijeka</item>
      <item>MARKO ZAGORAC</item>
    </izvorni_sadrzaj>
    <derivirana_varijabla naziv="DomainObject.Predmet.StrankaListFormatedWithAdressOIB_1">
      <item>FINA Rijeka, OIB 85821130368, Frana Kurelca 8, 51000 Rijeka</item>
      <item>MARKO ZAGORAC</item>
    </derivirana_varijabla>
  </DomainObject.Predmet.StrankaListFormatedWithAdressOIB>
  <DomainObject.Predmet.StrankaListNazivFormated>
    <izvorni_sadrzaj>
      <item>FINA Rijeka</item>
      <item>MARKO ZAGORAC</item>
    </izvorni_sadrzaj>
    <derivirana_varijabla naziv="DomainObject.Predmet.StrankaListNazivFormated_1">
      <item>FINA Rijeka</item>
      <item>MARKO ZAGORAC</item>
    </derivirana_varijabla>
  </DomainObject.Predmet.StrankaListNazivFormated>
  <DomainObject.Predmet.StrankaListNazivFormatedOIB>
    <izvorni_sadrzaj>
      <item>FINA Rijeka, OIB 85821130368</item>
      <item>MARKO ZAGORAC</item>
    </izvorni_sadrzaj>
    <derivirana_varijabla naziv="DomainObject.Predmet.StrankaListNazivFormatedOIB_1">
      <item>FINA Rijeka, OIB 85821130368</item>
      <item>MARKO ZAGORAC</item>
    </derivirana_varijabla>
  </DomainObject.Predmet.StrankaListNazivFormatedOIB>
  <DomainObject.Predmet.ProtuStrankaListFormated>
    <izvorni_sadrzaj>
      <item>NOVA CISSA d.o.o.</item>
    </izvorni_sadrzaj>
    <derivirana_varijabla naziv="DomainObject.Predmet.ProtuStrankaListFormated_1">
      <item>NOVA CISSA d.o.o.</item>
    </derivirana_varijabla>
  </DomainObject.Predmet.ProtuStrankaListFormated>
  <DomainObject.Predmet.ProtuStrankaListFormatedOIB>
    <izvorni_sadrzaj>
      <item>NOVA CISSA d.o.o., OIB 13708019032</item>
    </izvorni_sadrzaj>
    <derivirana_varijabla naziv="DomainObject.Predmet.ProtuStrankaListFormatedOIB_1">
      <item>NOVA CISSA d.o.o., OIB 13708019032</item>
    </derivirana_varijabla>
  </DomainObject.Predmet.ProtuStrankaListFormatedOIB>
  <DomainObject.Predmet.ProtuStrankaListFormatedWithAdress>
    <izvorni_sadrzaj>
      <item>NOVA CISSA d.o.o., Silvija Strahimira Kranjčevića 1, 53291 Novalja</item>
    </izvorni_sadrzaj>
    <derivirana_varijabla naziv="DomainObject.Predmet.ProtuStrankaListFormatedWithAdress_1">
      <item>NOVA CISSA d.o.o., Silvija Strahimira Kranjčevića 1, 53291 Novalja</item>
    </derivirana_varijabla>
  </DomainObject.Predmet.ProtuStrankaListFormatedWithAdress>
  <DomainObject.Predmet.ProtuStrankaListFormatedWithAdressOIB>
    <izvorni_sadrzaj>
      <item>NOVA CISSA d.o.o., OIB 13708019032, Silvija Strahimira Kranjčevića 1, 53291 Novalja</item>
    </izvorni_sadrzaj>
    <derivirana_varijabla naziv="DomainObject.Predmet.ProtuStrankaListFormatedWithAdressOIB_1">
      <item>NOVA CISSA d.o.o., OIB 13708019032, Silvija Strahimira Kranjčevića 1, 53291 Novalja</item>
    </derivirana_varijabla>
  </DomainObject.Predmet.ProtuStrankaListFormatedWithAdressOIB>
  <DomainObject.Predmet.ProtuStrankaListNazivFormated>
    <izvorni_sadrzaj>
      <item>NOVA CISSA d.o.o.</item>
    </izvorni_sadrzaj>
    <derivirana_varijabla naziv="DomainObject.Predmet.ProtuStrankaListNazivFormated_1">
      <item>NOVA CISSA d.o.o.</item>
    </derivirana_varijabla>
  </DomainObject.Predmet.ProtuStrankaListNazivFormated>
  <DomainObject.Predmet.ProtuStrankaListNazivFormatedOIB>
    <izvorni_sadrzaj>
      <item>NOVA CISSA d.o.o., OIB 13708019032</item>
    </izvorni_sadrzaj>
    <derivirana_varijabla naziv="DomainObject.Predmet.ProtuStrankaListNazivFormatedOIB_1">
      <item>NOVA CISSA d.o.o., OIB 13708019032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NOVA CISSA d.o.o.</izvorni_sadrzaj>
    <derivirana_varijabla naziv="DomainObject.Predmet.ProtustrankaIDrugi_1">NOVA CISSA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NOVA CISSA d.o.o., OIB 13708019032, Silvija Strahimira Kranjčevića 1, 53291 Novalja</izvorni_sadrzaj>
    <derivirana_varijabla naziv="DomainObject.Predmet.ProtustrankaIDrugiAdressOIB_1">NOVA CISSA d.o.o.,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 CISSA d.o.o.</item>
      <item>MARKO ZAGORAC</item>
    </izvorni_sadrzaj>
    <derivirana_varijabla naziv="DomainObject.Predmet.SudioniciListNaziv_1">
      <item>FINA Rijeka</item>
      <item>NOVA CISSA d.o.o.</item>
      <item>MARKO ZAGORAC</item>
    </derivirana_varijabla>
  </DomainObject.Predmet.SudioniciListNaziv>
  <DomainObject.Predmet.SudioniciListAdressOIB>
    <izvorni_sadrzaj>
      <item>FINA Rijeka, OIB 85821130368, Frana Kurelca 8,51000 Rijeka</item>
      <item>NOVA CISSA d.o.o., OIB 13708019032, Silvija Strahimira Kranjčevića 1,53291 Novalja</item>
      <item>MARKO ZAGORAC</item>
    </izvorni_sadrzaj>
    <derivirana_varijabla naziv="DomainObject.Predmet.SudioniciListAdressOIB_1">
      <item>FINA Rijeka, OIB 85821130368, Frana Kurelca 8,51000 Rijeka</item>
      <item>NOVA CISSA d.o.o., OIB 13708019032, Silvija Strahimira Kranjčevića 1,53291 Novalja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13708019032</item>
      <item>, OIB null</item>
    </izvorni_sadrzaj>
    <derivirana_varijabla naziv="DomainObject.Predmet.SudioniciListNazivOIB_1">
      <item>, OIB 85821130368</item>
      <item>, OIB 13708019032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52D2E-5C6D-4B3E-98C7-F4252BB8E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1166</properties:Words>
  <properties:Characters>6625</properties:Characters>
  <properties:Lines>139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2017-10-13T12:51:00Z</dcterms:created>
  <dc:creator>dcmelik</dc:creator>
  <cp:lastModifiedBy>Jasna Radulović</cp:lastModifiedBy>
  <cp:lastPrinted>2017-10-13T12:53:00Z</cp:lastPrinted>
  <dcterms:modified xmlns:xsi="http://www.w3.org/2001/XMLSchema-instance" xsi:type="dcterms:W3CDTF">2017-10-13T12:54:00Z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