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238" w14:paraId="7e3123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41F7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St-5669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F4487" w:rsidRPr="001F4487">
        <w:t xml:space="preserve"> 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>NUNTIUS FIDES j.d.o.o., Grdenci (Grad Zabok), Grdenci 112 A, MBS: 080854910, OIB: 08685990020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56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>NUNTIUS FIDES j.d.o.o., Grdenci (Grad Zabok), Grdenci 112 A, MBS: 080854910, OIB: 08685990020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07027" w:rsidR="0020702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7027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Ivančević, Zagreb, B. Bernardija 1,</w:t>
      </w:r>
    </w:p>
    <w:p w:rsidRDefault="00207027" w:rsidP="00207027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59003296761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>NUNTIUS FIDES j.d.o.o., Grdenci (Grad Zabok), Grdenci 112 A, MBS: 080854910, OIB: 08685990020</w:t>
      </w:r>
      <w:r w:rsid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21C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06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156F9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959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41F72">
      <w:rPr>
        <w:rFonts w:cs="Times New Roman" w:hAnsi="Times New Roman" w:ascii="Times New Roman"/>
        <w:sz w:val="24"/>
        <w:szCs w:val="24"/>
      </w:rPr>
      <w:t>5669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1F4487"/>
    <w:rsid w:val="00207027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41F72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959BC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21C7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9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959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959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959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9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9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9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5669</izvorni_sadrzaj>
    <derivirana_varijabla naziv="DomainObject.Predmet.Broj_1">5669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St-5669/2015</izvorni_sadrzaj>
    <derivirana_varijabla naziv="DomainObject.Predmet.OznakaBroj_1">St-5669/2015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FIDES j.d.o.o. zastupanog po punomoćniku Bojan Gorički</izvorni_sadrzaj>
    <derivirana_varijabla naziv="DomainObject.Predmet.ProtustrankaFormated_1">  NUNTIUS FIDES j.d.o.o. zastupanog po punomoćniku Bojan Gorički</derivirana_varijabla>
  </DomainObject.Predmet.ProtustrankaFormated>
  <DomainObject.Predmet.ProtustrankaFormatedOIB>
    <izvorni_sadrzaj>  NUNTIUS FIDES j.d.o.o., OIB 08685990020 zastupanog po punomoćniku Bojan Gorički</izvorni_sadrzaj>
    <derivirana_varijabla naziv="DomainObject.Predmet.ProtustrankaFormatedOIB_1">  NUNTIUS FIDES j.d.o.o., OIB 08685990020 zastupanog po punomoćniku Bojan Gorički</derivirana_varijabla>
  </DomainObject.Predmet.ProtustrankaFormatedOIB>
  <DomainObject.Predmet.ProtustrankaFormatedWithAdress>
    <izvorni_sadrzaj> NUNTIUS FIDES j.d.o.o., Grdenci 112 A, 49210 Grdenci zastupanog po punomoćniku Bojan Gorički</izvorni_sadrzaj>
    <derivirana_varijabla naziv="DomainObject.Predmet.ProtustrankaFormatedWithAdress_1"> NUNTIUS FIDES j.d.o.o., Grdenci 112 A, 49210 Grdenci zastupanog po punomoćniku Bojan Gorički</derivirana_varijabla>
  </DomainObject.Predmet.ProtustrankaFormatedWithAdress>
  <DomainObject.Predmet.ProtustrankaFormatedWithAdressOIB>
    <izvorni_sadrzaj> NUNTIUS FIDES j.d.o.o., OIB 08685990020, Grdenci 112 A, 49210 Grdenci zastupanog po punomoćniku Bojan Gorički</izvorni_sadrzaj>
    <derivirana_varijabla naziv="DomainObject.Predmet.ProtustrankaFormatedWithAdressOIB_1"> NUNTIUS FIDES j.d.o.o., OIB 08685990020, Grdenci 112 A, 49210 Grdenci zastupanog po punomoćniku Bojan Gorički</derivirana_varijabla>
  </DomainObject.Predmet.ProtustrankaFormatedWithAdressOIB>
  <DomainObject.Predmet.ProtustrankaWithAdress>
    <izvorni_sadrzaj>NUNTIUS FIDES j.d.o.o. Grdenci 112 A, 49210 Grdenci</izvorni_sadrzaj>
    <derivirana_varijabla naziv="DomainObject.Predmet.ProtustrankaWithAdress_1">NUNTIUS FIDES j.d.o.o. Grdenci 112 A, 49210 Grdenci</derivirana_varijabla>
  </DomainObject.Predmet.ProtustrankaWithAdress>
  <DomainObject.Predmet.ProtustrankaWithAdressOIB>
    <izvorni_sadrzaj>NUNTIUS FIDES j.d.o.o., OIB 08685990020, Grdenci 112 A, 49210 Grdenci</izvorni_sadrzaj>
    <derivirana_varijabla naziv="DomainObject.Predmet.ProtustrankaWithAdressOIB_1">NUNTIUS FIDES j.d.o.o., OIB 08685990020, Grdenci 112 A, 49210 Grdenci</derivirana_varijabla>
  </DomainObject.Predmet.ProtustrankaWithAdressOIB>
  <DomainObject.Predmet.ProtustrankaNazivFormated>
    <izvorni_sadrzaj>NUNTIUS FIDES j.d.o.o.</izvorni_sadrzaj>
    <derivirana_varijabla naziv="DomainObject.Predmet.ProtustrankaNazivFormated_1">NUNTIUS FIDES j.d.o.o.</derivirana_varijabla>
  </DomainObject.Predmet.ProtustrankaNazivFormated>
  <DomainObject.Predmet.ProtustrankaNazivFormatedOIB>
    <izvorni_sadrzaj>NUNTIUS FIDES j.d.o.o., OIB 08685990020</izvorni_sadrzaj>
    <derivirana_varijabla naziv="DomainObject.Predmet.ProtustrankaNazivFormatedOIB_1">NUNTIUS FIDES j.d.o.o., OIB 08685990020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NUNTIUS FIDES j.d.o.o. zastupanog po punomoćniku Bojan Gorički</item>
    </izvorni_sadrzaj>
    <derivirana_varijabla naziv="DomainObject.Predmet.ProtuStrankaListFormated_1">
      <item>NUNTIUS FIDES j.d.o.o. zastupanog po punomoćniku Bojan Gorički</item>
    </derivirana_varijabla>
  </DomainObject.Predmet.ProtuStrankaListFormated>
  <DomainObject.Predmet.ProtuStrankaListFormatedOIB>
    <izvorni_sadrzaj>
      <item>NUNTIUS FIDES j.d.o.o., OIB 08685990020 zastupanog po punomoćniku Bojan Gorički</item>
    </izvorni_sadrzaj>
    <derivirana_varijabla naziv="DomainObject.Predmet.ProtuStrankaListFormatedOIB_1">
      <item>NUNTIUS FIDES j.d.o.o., OIB 08685990020 zastupanog po punomoćniku Bojan Gorički</item>
    </derivirana_varijabla>
  </DomainObject.Predmet.ProtuStrankaListFormatedOIB>
  <DomainObject.Predmet.ProtuStrankaListFormatedWithAdress>
    <izvorni_sadrzaj>
      <item>NUNTIUS FIDES j.d.o.o., Grdenci 112 A, 49210 Grdenci zastupanog po punomoćniku Bojan Gorički</item>
    </izvorni_sadrzaj>
    <derivirana_varijabla naziv="DomainObject.Predmet.ProtuStrankaListFormatedWithAdress_1">
      <item>NUNTIUS FIDES j.d.o.o., Grdenci 112 A, 49210 Grdenci zastupanog po punomoćniku Bojan Gorički</item>
    </derivirana_varijabla>
  </DomainObject.Predmet.ProtuStrankaListFormatedWithAdress>
  <DomainObject.Predmet.ProtuStrankaListFormatedWithAdressOIB>
    <izvorni_sadrzaj>
      <item>NUNTIUS FIDES j.d.o.o., OIB 08685990020, Grdenci 112 A, 49210 Grdenci zastupanog po punomoćniku Bojan Gorički</item>
    </izvorni_sadrzaj>
    <derivirana_varijabla naziv="DomainObject.Predmet.ProtuStrankaListFormatedWithAdressOIB_1">
      <item>NUNTIUS FIDES j.d.o.o., OIB 08685990020, Grdenci 112 A, 49210 Grdenci zastupanog po punomoćniku Bojan Gorički</item>
    </derivirana_varijabla>
  </DomainObject.Predmet.ProtuStrankaListFormatedWithAdressOIB>
  <DomainObject.Predmet.ProtuStrankaListNazivFormated>
    <izvorni_sadrzaj>
      <item>NUNTIUS FIDES j.d.o.o.</item>
    </izvorni_sadrzaj>
    <derivirana_varijabla naziv="DomainObject.Predmet.ProtuStrankaListNazivFormated_1">
      <item>NUNTIUS FIDES j.d.o.o.</item>
    </derivirana_varijabla>
  </DomainObject.Predmet.ProtuStrankaListNazivFormated>
  <DomainObject.Predmet.ProtuStrankaListNazivFormatedOIB>
    <izvorni_sadrzaj>
      <item>NUNTIUS FIDES j.d.o.o., OIB 08685990020</item>
    </izvorni_sadrzaj>
    <derivirana_varijabla naziv="DomainObject.Predmet.ProtuStrankaListNazivFormatedOIB_1">
      <item>NUNTIUS FIDES j.d.o.o., OIB 08685990020</item>
    </derivirana_varijabla>
  </DomainObject.Predmet.ProtuStrankaListNazivFormatedOIB>
  <DomainObject.Predmet.OstaliListFormated>
    <izvorni_sadrzaj>
      <item>Bojan Gorički punomoćnik sudionika u postupku NUNTIUS FIDES j.d.o.o.</item>
    </izvorni_sadrzaj>
    <derivirana_varijabla naziv="DomainObject.Predmet.OstaliListFormated_1">
      <item>Bojan Gorički punomoćnik sudionika u postupku NUNTIUS FIDES j.d.o.o.</item>
    </derivirana_varijabla>
  </DomainObject.Predmet.OstaliListFormated>
  <DomainObject.Predmet.OstaliListFormatedOIB>
    <izvorni_sadrzaj>
      <item>Bojan Gorički, OIB 04793712789 punomoćnik sudionika u postupku NUNTIUS FIDES j.d.o.o.</item>
    </izvorni_sadrzaj>
    <derivirana_varijabla naziv="DomainObject.Predmet.OstaliListFormatedOIB_1">
      <item>Bojan Gorički, OIB 04793712789 punomoćnik sudionika u postupku NUNTIUS FIDES j.d.o.o.</item>
    </derivirana_varijabla>
  </DomainObject.Predmet.OstaliListFormatedOIB>
  <DomainObject.Predmet.OstaliListFormatedWithAdress>
    <izvorni_sadrzaj>
      <item>Bojan Gorički, Grdenci 112a, 49210 Grdenci punomoćnik sudionika u postupku NUNTIUS FIDES j.d.o.o.</item>
    </izvorni_sadrzaj>
    <derivirana_varijabla naziv="DomainObject.Predmet.OstaliListFormatedWithAdress_1">
      <item>Bojan Gorički, Grdenci 112a, 49210 Grdenci punomoćnik sudionika u postupku NUNTIUS FIDES j.d.o.o.</item>
    </derivirana_varijabla>
  </DomainObject.Predmet.OstaliListFormatedWithAdress>
  <DomainObject.Predmet.OstaliListFormatedWithAdressOIB>
    <izvorni_sadrzaj>
      <item>Bojan Gorički, OIB 04793712789, Grdenci 112a, 49210 Grdenci punomoćnik sudionika u postupku NUNTIUS FIDES j.d.o.o.</item>
    </izvorni_sadrzaj>
    <derivirana_varijabla naziv="DomainObject.Predmet.OstaliListFormatedWithAdressOIB_1">
      <item>Bojan Gorički, OIB 04793712789, Grdenci 112a, 49210 Grdenci punomoćnik sudionika u postupku NUNTIUS FIDES j.d.o.o.</item>
    </derivirana_varijabla>
  </DomainObject.Predmet.OstaliListFormatedWithAdressOIB>
  <DomainObject.Predmet.OstaliListNazivFormated>
    <izvorni_sadrzaj>
      <item>Bojan Gorički</item>
    </izvorni_sadrzaj>
    <derivirana_varijabla naziv="DomainObject.Predmet.OstaliListNazivFormated_1">
      <item>Bojan Gorički</item>
    </derivirana_varijabla>
  </DomainObject.Predmet.OstaliListNazivFormated>
  <DomainObject.Predmet.OstaliListNazivFormatedOIB>
    <izvorni_sadrzaj>
      <item>Bojan Gorički, OIB 04793712789</item>
    </izvorni_sadrzaj>
    <derivirana_varijabla naziv="DomainObject.Predmet.OstaliListNazivFormatedOIB_1">
      <item>Bojan Gorički, OIB 04793712789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NUNTIUS FIDES j.d.o.o.</izvorni_sadrzaj>
    <derivirana_varijabla naziv="DomainObject.Predmet.ProtustrankaIDrugi_1">NUNTIUS FIDES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NUNTIUS FIDES j.d.o.o., OIB 08685990020, Grdenci 112 A, 49210 Grdenci</izvorni_sadrzaj>
    <derivirana_varijabla naziv="DomainObject.Predmet.ProtustrankaIDrugiAdressOIB_1">NUNTIUS FIDES j.d.o.o., OIB 08685990020, Grdenci 112 A,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NUNTIUS FIDES j.d.o.o.</item>
      <item>Bojan Gorički</item>
    </izvorni_sadrzaj>
    <derivirana_varijabla naziv="DomainObject.Predmet.SudioniciListNaziv_1">
      <item>FINA Regionalni centar Zagreb</item>
      <item>NUNTIUS FIDES j.d.o.o.</item>
      <item>Bojan Gorički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NUNTIUS FIDES j.d.o.o., OIB 08685990020, Grdenci 112 A,49210 Grdenci</item>
      <item>Bojan Gorički, OIB 04793712789, Grdenci 112a,49210 Grdenci</item>
    </izvorni_sadrzaj>
    <derivirana_varijabla naziv="DomainObject.Predmet.SudioniciListAdressOIB_1">
      <item>FINA Regionalni centar Zagreb, OIB 85821130368, Trg svibanjskih žrtava 1995. 1,10000 Zagreb</item>
      <item>NUNTIUS FIDES j.d.o.o., OIB 08685990020, Grdenci 112 A,49210 Grdenci</item>
      <item>Bojan Gorički, OIB 04793712789, Grdenci 112a,49210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08685990020</item>
      <item>, OIB 04793712789</item>
    </izvorni_sadrzaj>
    <derivirana_varijabla naziv="DomainObject.Predmet.SudioniciListNazivOIB_1">
      <item>, OIB 85821130368</item>
      <item>, OIB 08685990020</item>
      <item>, OIB 04793712789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2805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2016-07-13T07:14:00Z</dcterms:created>
  <dc:creator>Ivan Turčić</dc:creator>
  <cp:lastModifiedBy>Ivan Turčić</cp:lastModifiedBy>
  <dcterms:modified xmlns:xsi="http://www.w3.org/2001/XMLSchema-instance" xsi:type="dcterms:W3CDTF">2016-07-13T07:20:00Z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