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1800d" w14:paraId="041800d" w:rsidRDefault="00856D1C" w:rsidP="00856D1C" w:rsidR="00856D1C">
      <w:pPr>
        <w:jc w:val="right"/>
        <w15:collapsed w:val="false"/>
      </w:pPr>
      <w:r>
        <w:t xml:space="preserve">6 </w:t>
      </w:r>
      <w:proofErr w:type="spellStart"/>
      <w:r>
        <w:t>St</w:t>
      </w:r>
      <w:r w:rsidR="0098415E">
        <w:t>ž</w:t>
      </w:r>
      <w:proofErr w:type="spellEnd"/>
      <w:r>
        <w:t>-</w:t>
      </w:r>
      <w:r w:rsidR="0098415E">
        <w:t>2/18-3</w:t>
      </w:r>
    </w:p>
    <w:p w:rsidRDefault="00856D1C" w:rsidP="00856D1C" w:rsidR="00856D1C">
      <w:r>
        <w:rPr>
          <w:rStyle w:val="Naglaeno"/>
        </w:rPr>
        <w:t xml:space="preserve">             </w:t>
      </w:r>
      <w:r>
        <w:rPr>
          <w:b/>
          <w:noProof/>
        </w:rPr>
        <w:drawing>
          <wp:inline distR="0" distL="0" distB="0" distT="0">
            <wp:extent cy="800100" cx="685800"/>
            <wp:effectExtent b="0" r="0"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56D1C" w:rsidP="00856D1C" w:rsidR="00856D1C" w:rsidRPr="00D21A2C"/>
    <w:p w:rsidRDefault="00856D1C" w:rsidP="00856D1C" w:rsidR="00856D1C" w:rsidRPr="00B82754">
      <w:pPr>
        <w:ind w:hanging="720" w:left="360"/>
        <w:rPr>
          <w:b/>
        </w:rPr>
      </w:pPr>
      <w:r w:rsidRPr="00B82754">
        <w:rPr>
          <w:b/>
        </w:rPr>
        <w:t xml:space="preserve">     REPUBLIKA HRVATSKA</w:t>
      </w:r>
    </w:p>
    <w:p w:rsidRDefault="00856D1C" w:rsidP="00856D1C" w:rsidR="00856D1C">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56D1C" w:rsidP="0004640C" w:rsidR="00856D1C">
      <w:pPr>
        <w:rPr>
          <w:sz w:val="22"/>
          <w:szCs w:val="22"/>
        </w:rPr>
      </w:pPr>
    </w:p>
    <w:p w:rsidRDefault="00856D1C" w:rsidP="00856D1C" w:rsidR="00856D1C" w:rsidRPr="00F70F4D">
      <w:pPr>
        <w:ind w:hanging="720" w:left="360"/>
        <w:rPr>
          <w:sz w:val="22"/>
          <w:szCs w:val="22"/>
        </w:rPr>
      </w:pPr>
    </w:p>
    <w:p w:rsidRDefault="00856D1C" w:rsidP="00856D1C" w:rsidR="00856D1C">
      <w:pPr>
        <w:jc w:val="center"/>
      </w:pPr>
      <w:r>
        <w:t>R</w:t>
      </w:r>
      <w:r w:rsidR="006A3E5F">
        <w:t xml:space="preserve"> </w:t>
      </w:r>
      <w:r>
        <w:t>E</w:t>
      </w:r>
      <w:r w:rsidR="006A3E5F">
        <w:t xml:space="preserve"> </w:t>
      </w:r>
      <w:r>
        <w:t>P</w:t>
      </w:r>
      <w:r w:rsidR="006A3E5F">
        <w:t xml:space="preserve"> </w:t>
      </w:r>
      <w:r>
        <w:t>U</w:t>
      </w:r>
      <w:r w:rsidR="006A3E5F">
        <w:t xml:space="preserve"> </w:t>
      </w:r>
      <w:r>
        <w:t>B</w:t>
      </w:r>
      <w:r w:rsidR="006A3E5F">
        <w:t xml:space="preserve">  </w:t>
      </w:r>
      <w:r>
        <w:t>L</w:t>
      </w:r>
      <w:r w:rsidR="006A3E5F">
        <w:t xml:space="preserve"> </w:t>
      </w:r>
      <w:r>
        <w:t>I</w:t>
      </w:r>
      <w:r w:rsidR="006A3E5F">
        <w:t xml:space="preserve"> </w:t>
      </w:r>
      <w:r>
        <w:t>K</w:t>
      </w:r>
      <w:r w:rsidR="006A3E5F">
        <w:t xml:space="preserve"> </w:t>
      </w:r>
      <w:r>
        <w:t xml:space="preserve">A </w:t>
      </w:r>
      <w:r w:rsidR="006A3E5F">
        <w:t xml:space="preserve"> </w:t>
      </w:r>
      <w:r>
        <w:t>H</w:t>
      </w:r>
      <w:r w:rsidR="006A3E5F">
        <w:t xml:space="preserve"> </w:t>
      </w:r>
      <w:r>
        <w:t>R</w:t>
      </w:r>
      <w:r w:rsidR="006A3E5F">
        <w:t xml:space="preserve"> </w:t>
      </w:r>
      <w:r>
        <w:t>V</w:t>
      </w:r>
      <w:r w:rsidR="006A3E5F">
        <w:t xml:space="preserve">  </w:t>
      </w:r>
      <w:r>
        <w:t>A</w:t>
      </w:r>
      <w:r w:rsidR="006A3E5F">
        <w:t xml:space="preserve"> </w:t>
      </w:r>
      <w:r>
        <w:t>T</w:t>
      </w:r>
      <w:r w:rsidR="006A3E5F">
        <w:t xml:space="preserve"> </w:t>
      </w:r>
      <w:r>
        <w:t>S</w:t>
      </w:r>
      <w:r w:rsidR="006A3E5F">
        <w:t xml:space="preserve"> </w:t>
      </w:r>
      <w:r>
        <w:t>K</w:t>
      </w:r>
      <w:r w:rsidR="006A3E5F">
        <w:t xml:space="preserve"> </w:t>
      </w:r>
      <w:r>
        <w:t>A</w:t>
      </w:r>
    </w:p>
    <w:p w:rsidRDefault="00856D1C" w:rsidP="00856D1C" w:rsidR="00856D1C">
      <w:pPr>
        <w:jc w:val="center"/>
      </w:pPr>
    </w:p>
    <w:p w:rsidRDefault="00725AE7" w:rsidP="00856D1C" w:rsidR="00856D1C">
      <w:pPr>
        <w:jc w:val="center"/>
      </w:pPr>
      <w:r>
        <w:t xml:space="preserve">R J E Š E N J E </w:t>
      </w:r>
    </w:p>
    <w:p w:rsidRDefault="00856D1C" w:rsidP="00856D1C" w:rsidR="00856D1C"/>
    <w:p w:rsidRDefault="00856D1C" w:rsidP="00856D1C" w:rsidR="00856D1C"/>
    <w:p w:rsidRDefault="00856D1C" w:rsidP="00856D1C" w:rsidR="00856D1C">
      <w:pPr>
        <w:pStyle w:val="Tijeloteksta"/>
        <w:ind w:firstLine="708"/>
      </w:pPr>
      <w:r>
        <w:t>Trgovački sud u Osijeku, po stečajnoj sutkinji Nadi Roso, u stečajnom predmetu stečajnog dužnika</w:t>
      </w:r>
      <w:r w:rsidRPr="002E09C0">
        <w:rPr>
          <w:b/>
        </w:rPr>
        <w:t xml:space="preserve">: </w:t>
      </w:r>
      <w:r w:rsidR="0098415E" w:rsidRPr="0098415E">
        <w:rPr>
          <w:b/>
        </w:rPr>
        <w:t>ŠIJA d.o.o. za obrtničke i instalaterske radove Zagreb, Ožujska 7, MBS: 080500085, OIB: 35782294960</w:t>
      </w:r>
      <w:r>
        <w:t xml:space="preserve">, </w:t>
      </w:r>
      <w:r w:rsidR="006A3E5F">
        <w:t>odlučujući o žalbi dužnika</w:t>
      </w:r>
      <w:r w:rsidR="00B93223">
        <w:rPr>
          <w:b/>
        </w:rPr>
        <w:t xml:space="preserve">, </w:t>
      </w:r>
      <w:r w:rsidR="006A3E5F">
        <w:t xml:space="preserve">protiv Rješenja Trgovačkog suda u Osijeku </w:t>
      </w:r>
      <w:r w:rsidR="00B93223">
        <w:t>20 St-</w:t>
      </w:r>
      <w:r w:rsidR="0098415E">
        <w:t>694</w:t>
      </w:r>
      <w:r w:rsidR="00623E40">
        <w:t>/17-4</w:t>
      </w:r>
      <w:r w:rsidR="00F0778C">
        <w:t xml:space="preserve"> od </w:t>
      </w:r>
      <w:r w:rsidR="0098415E">
        <w:t>31. listopada</w:t>
      </w:r>
      <w:r w:rsidR="00B93223">
        <w:t xml:space="preserve"> 2017.g</w:t>
      </w:r>
      <w:r w:rsidR="006A3E5F">
        <w:t xml:space="preserve">, </w:t>
      </w:r>
      <w:r>
        <w:t xml:space="preserve">dana  </w:t>
      </w:r>
      <w:r w:rsidR="0098415E">
        <w:t>16. veljače 2018. g.</w:t>
      </w:r>
      <w:r>
        <w:t>,</w:t>
      </w:r>
    </w:p>
    <w:p w:rsidRDefault="00856D1C" w:rsidP="00856D1C" w:rsidR="00856D1C">
      <w:pPr>
        <w:pStyle w:val="Tijeloteksta"/>
        <w:ind w:firstLine="708"/>
      </w:pPr>
      <w:r>
        <w:t xml:space="preserve">        </w:t>
      </w:r>
    </w:p>
    <w:p w:rsidRDefault="00E77FE6" w:rsidP="0004640C" w:rsidR="00E77FE6" w:rsidRPr="00D14516">
      <w:pPr>
        <w:jc w:val="both"/>
      </w:pPr>
    </w:p>
    <w:p w:rsidRDefault="00E77FE6" w:rsidP="00E77FE6" w:rsidR="00E77FE6">
      <w:pPr>
        <w:jc w:val="center"/>
      </w:pPr>
      <w:r>
        <w:t>r i j e š i o   j e :</w:t>
      </w:r>
    </w:p>
    <w:p w:rsidRDefault="00E77FE6" w:rsidP="00E77FE6" w:rsidR="00E77FE6"/>
    <w:p w:rsidRDefault="00E77FE6" w:rsidP="00E77FE6" w:rsidR="00E77FE6"/>
    <w:p w:rsidRDefault="00DF227D" w:rsidP="00DF227D" w:rsidR="00DF227D">
      <w:pPr>
        <w:pStyle w:val="Odlomakpopisa"/>
        <w:numPr>
          <w:ilvl w:val="0"/>
          <w:numId w:val="12"/>
        </w:numPr>
        <w:jc w:val="both"/>
      </w:pPr>
      <w:r>
        <w:t>Preinačuje se Rješenje Trgovačkog suda u Osijeku 20 St-</w:t>
      </w:r>
      <w:r w:rsidR="0098415E">
        <w:t>694</w:t>
      </w:r>
      <w:r>
        <w:t xml:space="preserve">/17-4 od </w:t>
      </w:r>
      <w:r w:rsidR="0098415E">
        <w:t>31. listopada</w:t>
      </w:r>
      <w:r>
        <w:t xml:space="preserve"> 2017. g. i  rješava: </w:t>
      </w:r>
    </w:p>
    <w:p w:rsidRDefault="0066480A" w:rsidP="00B93223" w:rsidR="0066480A">
      <w:pPr>
        <w:ind w:firstLine="851"/>
        <w:jc w:val="both"/>
      </w:pPr>
    </w:p>
    <w:p w:rsidRDefault="0066480A" w:rsidP="00B93223" w:rsidR="0066480A" w:rsidRPr="00E17C16">
      <w:pPr>
        <w:ind w:firstLine="851"/>
        <w:jc w:val="both"/>
      </w:pPr>
      <w:r>
        <w:t xml:space="preserve">OBUSTAVLJA SE skraćeni stečajni postupak nad dužnikom </w:t>
      </w:r>
      <w:r w:rsidR="0098415E">
        <w:t xml:space="preserve">ŠIJA d.o.o. za obrtničke i instalaterske radove Zagreb, Ožujska 7, MBS: 080500085, OIB: 35782294960 </w:t>
      </w:r>
      <w:r w:rsidR="00B93223">
        <w:t xml:space="preserve">a zahtjev FINE RC Zagreb za provedbu skraćenog stečajnog postupka od </w:t>
      </w:r>
      <w:r w:rsidR="00D71488">
        <w:t>20</w:t>
      </w:r>
      <w:r w:rsidR="00B93223">
        <w:t>.3.2017. g. se odbacuje</w:t>
      </w:r>
      <w:r>
        <w:rPr>
          <w:b/>
        </w:rPr>
        <w:t>.</w:t>
      </w:r>
    </w:p>
    <w:p w:rsidRDefault="0066480A" w:rsidP="0066480A" w:rsidR="0066480A" w:rsidRPr="00E17C16">
      <w:pPr>
        <w:tabs>
          <w:tab w:pos="0" w:val="num"/>
          <w:tab w:pos="7440" w:val="left"/>
        </w:tabs>
        <w:jc w:val="both"/>
      </w:pPr>
      <w:r>
        <w:tab/>
      </w:r>
    </w:p>
    <w:p w:rsidRDefault="00336137" w:rsidP="0004640C" w:rsidR="00336137">
      <w:pPr>
        <w:jc w:val="both"/>
      </w:pPr>
    </w:p>
    <w:p w:rsidRDefault="0004640C" w:rsidP="00336137" w:rsidR="00E77FE6">
      <w:pPr>
        <w:ind w:firstLine="708"/>
        <w:jc w:val="center"/>
      </w:pPr>
      <w:r>
        <w:t>O</w:t>
      </w:r>
      <w:r w:rsidR="00E77FE6">
        <w:t>brazloženje</w:t>
      </w:r>
    </w:p>
    <w:p w:rsidRDefault="00E77FE6" w:rsidP="00E77FE6" w:rsidR="00E77FE6"/>
    <w:p w:rsidRDefault="004365DE" w:rsidP="004365DE" w:rsidR="00D71488">
      <w:pPr>
        <w:jc w:val="both"/>
      </w:pPr>
      <w:r>
        <w:tab/>
        <w:t>Protiv Rješenja Trgovačkog suda u Osijeku poslovni broj 20 St-</w:t>
      </w:r>
      <w:r w:rsidR="0098415E">
        <w:t>694</w:t>
      </w:r>
      <w:r>
        <w:t xml:space="preserve">/17 od </w:t>
      </w:r>
      <w:r w:rsidR="0098415E">
        <w:t>31. listopada</w:t>
      </w:r>
      <w:r>
        <w:t xml:space="preserve"> 2017. g. kojim je otvoren i zaključen skraćeni stečajni postupak nad dužnikom a koje Rješenje je donio sudski savjetnik</w:t>
      </w:r>
      <w:r w:rsidR="00D71488">
        <w:t>,</w:t>
      </w:r>
      <w:r>
        <w:t xml:space="preserve"> dužnik je izjavio pravodobnu žalbu u kojoj </w:t>
      </w:r>
      <w:r w:rsidR="00D71488">
        <w:t xml:space="preserve">navodi da dužnik nije bio u blokadi niti dana 24.8.2017. g. kada je TS Osijek objavio Oglas broj 20 St-694/17, za koji dužnik nije znao, niti u vrijeme donošenja Rješenja TS Osijek broj 20 St-694/17 od 31. listopada 2017. g., kojim je otvoren i zaključen skraćeni stečajni postupak nad dužnikom, nego je uredno poslovao i podmirivao svoje obveze. </w:t>
      </w:r>
    </w:p>
    <w:p w:rsidRDefault="00D71488" w:rsidP="00D71488" w:rsidR="00D71488">
      <w:pPr>
        <w:ind w:firstLine="708"/>
        <w:jc w:val="both"/>
      </w:pPr>
      <w:r>
        <w:t xml:space="preserve">Smatra da je FINA RC Zagreb kao podnositelj zahtjeva za provedbu skraćenog stečajnog postupka propustila obavijestiti TS Osijek da više ne postoji razlog za provedbu skraćenog stečajnog postupka obzirom da je dužnik podmirio sve svoje obveze. U privitku dostavlja materijalnu dokumentaciju </w:t>
      </w:r>
      <w:r w:rsidR="004365DE">
        <w:t xml:space="preserve"> Očevidnik FINE o redoslijedu plaćanja sa obračunatom kamatom od </w:t>
      </w:r>
      <w:r>
        <w:t>7.11.</w:t>
      </w:r>
      <w:r w:rsidR="004365DE">
        <w:t>2017. g.</w:t>
      </w:r>
      <w:r>
        <w:t xml:space="preserve"> te uz podnesak od 15.2.2018. g. Potvrdu FINE RC Zagreb od 13.2.2018. g. o blokadi računa dužnika.</w:t>
      </w:r>
    </w:p>
    <w:p w:rsidRDefault="001B0121" w:rsidP="00D71488" w:rsidR="001B0121">
      <w:pPr>
        <w:ind w:firstLine="708"/>
        <w:jc w:val="both"/>
      </w:pPr>
    </w:p>
    <w:p w:rsidRDefault="001B0121" w:rsidP="001B0121" w:rsidR="001B0121">
      <w:pPr>
        <w:jc w:val="right"/>
      </w:pPr>
      <w:r>
        <w:lastRenderedPageBreak/>
        <w:t xml:space="preserve">6 </w:t>
      </w:r>
      <w:proofErr w:type="spellStart"/>
      <w:r>
        <w:t>Stž</w:t>
      </w:r>
      <w:proofErr w:type="spellEnd"/>
      <w:r>
        <w:t>-2/18-3</w:t>
      </w:r>
    </w:p>
    <w:p w:rsidRDefault="001B0121" w:rsidP="00D71488" w:rsidR="001B0121">
      <w:pPr>
        <w:ind w:firstLine="708"/>
        <w:jc w:val="both"/>
      </w:pPr>
    </w:p>
    <w:p w:rsidRDefault="001B0121" w:rsidP="00D71488" w:rsidR="001B0121">
      <w:pPr>
        <w:ind w:firstLine="708"/>
        <w:jc w:val="both"/>
      </w:pPr>
    </w:p>
    <w:p w:rsidRDefault="00D71488" w:rsidP="00D71488" w:rsidR="00CA3927">
      <w:pPr>
        <w:ind w:firstLine="708"/>
        <w:jc w:val="both"/>
      </w:pPr>
      <w:r>
        <w:t xml:space="preserve">Uvidom u Potvrdu FINE RC Zagreb o blokadi računa i novčanih sredstava dužnika od 13.2.2018. g. (str. 22 spisa) </w:t>
      </w:r>
      <w:r w:rsidR="004365DE">
        <w:t xml:space="preserve"> utvrđeno </w:t>
      </w:r>
      <w:r>
        <w:t xml:space="preserve">je </w:t>
      </w:r>
      <w:r w:rsidR="004365DE">
        <w:t xml:space="preserve">da </w:t>
      </w:r>
      <w:r>
        <w:t xml:space="preserve">na dan izdavanja Potvrde </w:t>
      </w:r>
      <w:r w:rsidR="004365DE">
        <w:t xml:space="preserve"> </w:t>
      </w:r>
      <w:r>
        <w:t xml:space="preserve">nepodmirene obveze dužnika iznose </w:t>
      </w:r>
      <w:r w:rsidR="004365DE">
        <w:t>0,00 kn.</w:t>
      </w:r>
    </w:p>
    <w:p w:rsidRDefault="00B93223" w:rsidP="006A3E5F" w:rsidR="00361661">
      <w:pPr>
        <w:jc w:val="both"/>
      </w:pPr>
      <w:r>
        <w:tab/>
      </w:r>
      <w:r w:rsidR="00361661">
        <w:t>Žalba</w:t>
      </w:r>
      <w:r w:rsidR="00D71488">
        <w:t xml:space="preserve"> dužnika</w:t>
      </w:r>
      <w:r w:rsidR="00361661">
        <w:t xml:space="preserve"> je osnovana.</w:t>
      </w:r>
    </w:p>
    <w:p w:rsidRDefault="00361661" w:rsidP="006A3E5F" w:rsidR="00F0778C">
      <w:pPr>
        <w:jc w:val="both"/>
      </w:pPr>
      <w:r>
        <w:tab/>
        <w:t>Pobijano Rješenje ispitano je na temelju odredbe čl. 436 Stečajnog zakona (NN br. 71/15 i 104/17 u daljnjem tekstu SZ).</w:t>
      </w:r>
    </w:p>
    <w:p w:rsidRDefault="00361661" w:rsidP="006A3E5F" w:rsidR="00361661">
      <w:pPr>
        <w:jc w:val="both"/>
      </w:pPr>
      <w:r>
        <w:tab/>
        <w:t xml:space="preserve">Pravodobnom žalbom dužnik je osporio Rješenje </w:t>
      </w:r>
      <w:r w:rsidR="00D71488">
        <w:t xml:space="preserve">TS Osijek 20 St-694/17 od 31.10.2017. g. </w:t>
      </w:r>
      <w:r>
        <w:t xml:space="preserve">te budući da je u spis dostavio dokaz – </w:t>
      </w:r>
      <w:r w:rsidR="00D71488">
        <w:t xml:space="preserve">Potvrdu FINE RC Zagreb od 13.2.2018. g. </w:t>
      </w:r>
      <w:r w:rsidR="004365DE">
        <w:t xml:space="preserve">iz koje je utvrđeno da je stanje blokade 0,00 kn </w:t>
      </w:r>
      <w:r>
        <w:t>valjalo je sukladno čl. 433</w:t>
      </w:r>
      <w:r w:rsidR="00B93223">
        <w:t xml:space="preserve"> </w:t>
      </w:r>
      <w:r w:rsidR="00D71488">
        <w:t>SZ</w:t>
      </w:r>
      <w:r>
        <w:t xml:space="preserve"> odlučiti kao u izreci.</w:t>
      </w:r>
    </w:p>
    <w:p w:rsidRDefault="00FC4CAC" w:rsidP="006A3E5F" w:rsidR="00FC4CAC">
      <w:pPr>
        <w:jc w:val="both"/>
      </w:pPr>
      <w:r>
        <w:tab/>
      </w:r>
    </w:p>
    <w:p w:rsidRDefault="00336137" w:rsidP="00725AE7" w:rsidR="00336137">
      <w:pPr>
        <w:jc w:val="both"/>
      </w:pPr>
      <w:r>
        <w:tab/>
      </w:r>
    </w:p>
    <w:p w:rsidRDefault="00E77FE6" w:rsidP="00E77FE6" w:rsidR="00E77FE6"/>
    <w:p w:rsidRDefault="00725AE7" w:rsidP="00E77FE6" w:rsidR="00725AE7"/>
    <w:p w:rsidRDefault="00E77FE6" w:rsidP="00E77FE6" w:rsidR="00E77FE6">
      <w:pPr>
        <w:jc w:val="center"/>
      </w:pPr>
      <w:r>
        <w:t xml:space="preserve">U Osijeku </w:t>
      </w:r>
      <w:r w:rsidR="00D71488">
        <w:t>16. veljače 2018. g.</w:t>
      </w:r>
    </w:p>
    <w:p w:rsidRDefault="00E77FE6" w:rsidP="00E77FE6" w:rsidR="00E77FE6"/>
    <w:p w:rsidRDefault="00EF1C0F" w:rsidP="00E77FE6" w:rsidR="00EF1C0F"/>
    <w:p w:rsidRDefault="00E77FE6" w:rsidP="00E77FE6" w:rsidR="00E77FE6"/>
    <w:p w:rsidRDefault="00E77FE6" w:rsidP="00E77FE6" w:rsidR="00E77FE6">
      <w:r>
        <w:t>Zapisničar</w:t>
      </w:r>
    </w:p>
    <w:p w:rsidRDefault="00E77FE6" w:rsidP="00E77FE6" w:rsidR="00E77FE6">
      <w:r>
        <w:t>Danijela Sekulić</w:t>
      </w:r>
    </w:p>
    <w:p w:rsidRDefault="00E77FE6" w:rsidP="00E77FE6" w:rsidR="00E77FE6"/>
    <w:p w:rsidRDefault="00E77FE6" w:rsidP="00E77FE6" w:rsidR="00E77FE6">
      <w:r>
        <w:t xml:space="preserve">                                                                                                       </w:t>
      </w:r>
      <w:r w:rsidR="00725AE7">
        <w:t>STEČAJNA SUTKINJA</w:t>
      </w:r>
    </w:p>
    <w:p w:rsidRDefault="00E77FE6" w:rsidP="00E77FE6" w:rsidR="00BD19B1">
      <w:r>
        <w:t xml:space="preserve">                                                                                                               Nada Roso</w:t>
      </w:r>
    </w:p>
    <w:p w:rsidRDefault="00E77FE6" w:rsidP="00E77FE6" w:rsidR="00E77FE6"/>
    <w:p w:rsidRDefault="004F563B" w:rsidP="002A0BE1" w:rsidR="004F563B" w:rsidRPr="00650737">
      <w:pPr>
        <w:jc w:val="both"/>
      </w:pPr>
    </w:p>
    <w:p w:rsidRDefault="004F563B" w:rsidP="002A0BE1" w:rsidR="004F563B" w:rsidRPr="00650737">
      <w:pPr>
        <w:jc w:val="both"/>
      </w:pPr>
      <w:r w:rsidRPr="00650737">
        <w:t>POUKA O PRAVNOM LIJEKU:</w:t>
      </w:r>
    </w:p>
    <w:p w:rsidRDefault="004F563B" w:rsidP="002A0BE1" w:rsidR="004F563B" w:rsidRPr="00650737">
      <w:pPr>
        <w:jc w:val="both"/>
      </w:pPr>
      <w:r w:rsidRPr="00650737">
        <w:t>Protiv ovog rješenja nezadovoljna stranka može izjaviti žalbu Visokom trgovačkom sudu Republike Hrvatske u Zagrebu u roku od 8 dana u 3 primjerka putem ovog suda.</w:t>
      </w:r>
    </w:p>
    <w:p w:rsidRDefault="00725AE7" w:rsidP="00E77FE6" w:rsidR="00725AE7"/>
    <w:p w:rsidRDefault="00725AE7" w:rsidP="00E77FE6" w:rsidR="00725AE7"/>
    <w:p w:rsidRDefault="00E77FE6" w:rsidP="00E77FE6" w:rsidR="00E77FE6">
      <w:r>
        <w:t>DNA:</w:t>
      </w:r>
    </w:p>
    <w:p w:rsidRDefault="00725AE7" w:rsidP="00DF227D" w:rsidR="00DF227D">
      <w:pPr>
        <w:pStyle w:val="Podnoje"/>
        <w:numPr>
          <w:ilvl w:val="0"/>
          <w:numId w:val="9"/>
        </w:numPr>
        <w:rPr>
          <w:rFonts w:cstheme="majorBidi" w:eastAsiaTheme="majorEastAsia" w:hAnsiTheme="majorHAnsi" w:asciiTheme="majorHAnsi"/>
          <w:sz w:val="28"/>
          <w:szCs w:val="28"/>
        </w:rPr>
      </w:pPr>
      <w:r>
        <w:t xml:space="preserve">e-oglasna ploča </w:t>
      </w:r>
      <w:r w:rsidR="00D71488">
        <w:t>uz podnesak dužnika od 15.2.2017. g. s Potvrdom FINE</w:t>
      </w:r>
      <w:r w:rsidR="001B0121">
        <w:t xml:space="preserve"> – u spisu</w:t>
      </w:r>
    </w:p>
    <w:p w:rsidRDefault="00F0778C" w:rsidP="00725AE7" w:rsidR="00B93223">
      <w:pPr>
        <w:numPr>
          <w:ilvl w:val="0"/>
          <w:numId w:val="9"/>
        </w:numPr>
        <w:jc w:val="both"/>
      </w:pPr>
      <w:r>
        <w:t>FINA RC Zagreb</w:t>
      </w:r>
    </w:p>
    <w:p w:rsidRDefault="003C6E45" w:rsidP="00725AE7" w:rsidR="00725AE7">
      <w:pPr>
        <w:numPr>
          <w:ilvl w:val="0"/>
          <w:numId w:val="9"/>
        </w:numPr>
        <w:jc w:val="both"/>
      </w:pPr>
      <w:r>
        <w:t>r</w:t>
      </w:r>
      <w:r w:rsidR="00D71488">
        <w:t xml:space="preserve">egistar TS Zagreb elektronski </w:t>
      </w:r>
    </w:p>
    <w:p w:rsidRDefault="003C6E45" w:rsidP="00725AE7" w:rsidR="003C6E45">
      <w:pPr>
        <w:numPr>
          <w:ilvl w:val="0"/>
          <w:numId w:val="9"/>
        </w:numPr>
        <w:jc w:val="both"/>
      </w:pPr>
      <w:r>
        <w:t>riješeno obustavom</w:t>
      </w:r>
    </w:p>
    <w:p w:rsidRDefault="003C6E45" w:rsidP="005A0F50" w:rsidR="005A0F50">
      <w:pPr>
        <w:numPr>
          <w:ilvl w:val="0"/>
          <w:numId w:val="9"/>
        </w:numPr>
      </w:pPr>
      <w:r>
        <w:t>K-</w:t>
      </w:r>
      <w:r w:rsidR="001B0121">
        <w:t>16.3.</w:t>
      </w:r>
    </w:p>
    <w:p w:rsidRDefault="00E77FE6" w:rsidP="00E77FE6" w:rsidR="00E77FE6">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C2311B" w:rsidR="00C2311B"/>
    <w:p w:rsidRDefault="00DF7668" w:rsidR="00DF7668"/>
    <w:p w:rsidRDefault="00CC2E95" w:rsidP="00CC2E95" w:rsidR="00CC2E95">
      <w:bookmarkStart w:name="_GoBack" w:id="0"/>
      <w:bookmarkEnd w:id="0"/>
    </w:p>
    <w:p w:rsidRDefault="00897799" w:rsidR="00897799"/>
    <w:p w:rsidRDefault="00897799" w:rsidR="00897799"/>
    <w:p w:rsidRDefault="00897799" w:rsidR="00897799"/>
    <w:p w:rsidRDefault="00897799" w:rsidR="00897799"/>
    <w:p w:rsidRDefault="00897799" w:rsidR="00897799"/>
    <w:p w:rsidRDefault="00897799" w:rsidR="00897799"/>
    <w:p w:rsidRDefault="00897799" w:rsidR="00897799"/>
    <w:p w:rsidRDefault="00897799" w:rsidR="00897799"/>
    <w:p w:rsidRDefault="00897799" w:rsidR="00897799"/>
    <w:p w:rsidRDefault="00897799" w:rsidR="00897799"/>
    <w:p w:rsidRDefault="00DF7668" w:rsidR="00DF7668"/>
    <w:p w:rsidRDefault="00DF7668" w:rsidR="00DF7668"/>
    <w:p w:rsidRDefault="00DF7668" w:rsidP="00CC2E95" w:rsidR="00DF7668" w:rsidRPr="00F92416">
      <w:pPr>
        <w:jc w:val="both"/>
      </w:pPr>
      <w:r>
        <w:t xml:space="preserve">                                                                                                                </w:t>
      </w:r>
    </w:p>
    <w:p w:rsidRDefault="00DF7668" w:rsidP="00DF7668" w:rsidR="00DF7668"/>
    <w:p w:rsidRDefault="00DF7668" w:rsidR="00DF7668"/>
    <w:sectPr w:rsidSect="00EF1C0F" w:rsidR="00DF7668">
      <w:headerReference w:type="even" r:id="rId11"/>
      <w:headerReference w:type="default" r:id="rId12"/>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1EDF" w:rsidR="00181EDF">
      <w:r>
        <w:separator/>
      </w:r>
    </w:p>
  </w:endnote>
  <w:endnote w:id="0" w:type="continuationSeparator">
    <w:p w:rsidRDefault="00181EDF" w:rsidR="00181E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1EDF" w:rsidR="00181EDF">
      <w:r>
        <w:separator/>
      </w:r>
    </w:p>
  </w:footnote>
  <w:footnote w:id="0" w:type="continuationSeparator">
    <w:p w:rsidRDefault="00181EDF" w:rsidR="00181E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3B02" w:rsidR="001E3B02">
    <w:pPr>
      <w:pStyle w:val="Zaglavlje"/>
      <w:jc w:val="center"/>
    </w:pPr>
    <w:r>
      <w:fldChar w:fldCharType="begin"/>
    </w:r>
    <w:r>
      <w:instrText>PAGE   \* MERGEFORMAT</w:instrText>
    </w:r>
    <w:r>
      <w:fldChar w:fldCharType="separate"/>
    </w:r>
    <w:r w:rsidR="001951C3">
      <w:rPr>
        <w:noProof/>
      </w:rPr>
      <w:t>1</w:t>
    </w:r>
    <w:r>
      <w:fldChar w:fldCharType="end"/>
    </w:r>
  </w:p>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23594"/>
    <w:multiLevelType w:val="hybridMultilevel"/>
    <w:tmpl w:val="EC340A0E"/>
    <w:lvl w:tplc="717292B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460060C"/>
    <w:multiLevelType w:val="hybridMultilevel"/>
    <w:tmpl w:val="DE6083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B40169F"/>
    <w:multiLevelType w:val="hybridMultilevel"/>
    <w:tmpl w:val="A1642190"/>
    <w:lvl w:tplc="041A000F" w:ilvl="0">
      <w:start w:val="1"/>
      <w:numFmt w:val="decimal"/>
      <w:lvlText w:val="%1."/>
      <w:lvlJc w:val="left"/>
      <w:pPr>
        <w:tabs>
          <w:tab w:pos="1778" w:val="num"/>
        </w:tabs>
        <w:ind w:hanging="360" w:left="1778"/>
      </w:pPr>
    </w:lvl>
    <w:lvl w:tplc="041A0019" w:ilvl="1">
      <w:start w:val="1"/>
      <w:numFmt w:val="decimal"/>
      <w:lvlText w:val="%2."/>
      <w:lvlJc w:val="left"/>
      <w:pPr>
        <w:tabs>
          <w:tab w:pos="1373" w:val="num"/>
        </w:tabs>
        <w:ind w:hanging="360" w:left="1373"/>
      </w:pPr>
    </w:lvl>
    <w:lvl w:tplc="041A001B" w:ilvl="2">
      <w:start w:val="1"/>
      <w:numFmt w:val="decimal"/>
      <w:lvlText w:val="%3."/>
      <w:lvlJc w:val="left"/>
      <w:pPr>
        <w:tabs>
          <w:tab w:pos="2093" w:val="num"/>
        </w:tabs>
        <w:ind w:hanging="360" w:left="2093"/>
      </w:pPr>
    </w:lvl>
    <w:lvl w:tplc="041A000F" w:ilvl="3">
      <w:start w:val="1"/>
      <w:numFmt w:val="decimal"/>
      <w:lvlText w:val="%4."/>
      <w:lvlJc w:val="left"/>
      <w:pPr>
        <w:tabs>
          <w:tab w:pos="2813" w:val="num"/>
        </w:tabs>
        <w:ind w:hanging="360" w:left="2813"/>
      </w:pPr>
    </w:lvl>
    <w:lvl w:tplc="041A0019" w:ilvl="4">
      <w:start w:val="1"/>
      <w:numFmt w:val="decimal"/>
      <w:lvlText w:val="%5."/>
      <w:lvlJc w:val="left"/>
      <w:pPr>
        <w:tabs>
          <w:tab w:pos="3533" w:val="num"/>
        </w:tabs>
        <w:ind w:hanging="360" w:left="3533"/>
      </w:pPr>
    </w:lvl>
    <w:lvl w:tplc="041A001B" w:ilvl="5">
      <w:start w:val="1"/>
      <w:numFmt w:val="decimal"/>
      <w:lvlText w:val="%6."/>
      <w:lvlJc w:val="left"/>
      <w:pPr>
        <w:tabs>
          <w:tab w:pos="4253" w:val="num"/>
        </w:tabs>
        <w:ind w:hanging="360" w:left="4253"/>
      </w:pPr>
    </w:lvl>
    <w:lvl w:tplc="041A000F" w:ilvl="6">
      <w:start w:val="1"/>
      <w:numFmt w:val="decimal"/>
      <w:lvlText w:val="%7."/>
      <w:lvlJc w:val="left"/>
      <w:pPr>
        <w:tabs>
          <w:tab w:pos="4973" w:val="num"/>
        </w:tabs>
        <w:ind w:hanging="360" w:left="4973"/>
      </w:pPr>
    </w:lvl>
    <w:lvl w:tplc="041A0019" w:ilvl="7">
      <w:start w:val="1"/>
      <w:numFmt w:val="decimal"/>
      <w:lvlText w:val="%8."/>
      <w:lvlJc w:val="left"/>
      <w:pPr>
        <w:tabs>
          <w:tab w:pos="5693" w:val="num"/>
        </w:tabs>
        <w:ind w:hanging="360" w:left="5693"/>
      </w:pPr>
    </w:lvl>
    <w:lvl w:tplc="041A001B" w:ilvl="8">
      <w:start w:val="1"/>
      <w:numFmt w:val="decimal"/>
      <w:lvlText w:val="%9."/>
      <w:lvlJc w:val="left"/>
      <w:pPr>
        <w:tabs>
          <w:tab w:pos="6413" w:val="num"/>
        </w:tabs>
        <w:ind w:hanging="360" w:left="6413"/>
      </w:pPr>
    </w:lvl>
  </w:abstractNum>
  <w:abstractNum w:abstractNumId="5">
    <w:nsid w:val="213F1A0D"/>
    <w:multiLevelType w:val="hybridMultilevel"/>
    <w:tmpl w:val="DCC89466"/>
    <w:lvl w:tplc="9A82E460"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6">
    <w:nsid w:val="28D95244"/>
    <w:multiLevelType w:val="hybridMultilevel"/>
    <w:tmpl w:val="95F0BA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9">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7AD7664F"/>
    <w:multiLevelType w:val="hybridMultilevel"/>
    <w:tmpl w:val="C834224E"/>
    <w:lvl w:tplc="66680E02" w:ilvl="0">
      <w:start w:val="1"/>
      <w:numFmt w:val="decimal"/>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num>
  <w:num w:numId="6">
    <w:abstractNumId w:val="9"/>
  </w:num>
  <w:num w:numId="7">
    <w:abstractNumId w:val="0"/>
  </w:num>
  <w:num w:numId="8">
    <w:abstractNumId w:val="6"/>
  </w:num>
  <w:num w:numId="9">
    <w:abstractNumId w:val="1"/>
  </w:num>
  <w:num w:numId="10">
    <w:abstractNumId w:val="1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13F9E"/>
    <w:rsid w:val="00035EB9"/>
    <w:rsid w:val="0004640C"/>
    <w:rsid w:val="00051762"/>
    <w:rsid w:val="0005396D"/>
    <w:rsid w:val="00055B14"/>
    <w:rsid w:val="00086232"/>
    <w:rsid w:val="000B03B6"/>
    <w:rsid w:val="000C1608"/>
    <w:rsid w:val="000C20F1"/>
    <w:rsid w:val="000E414B"/>
    <w:rsid w:val="000F0279"/>
    <w:rsid w:val="00132C5D"/>
    <w:rsid w:val="00150C53"/>
    <w:rsid w:val="0016016C"/>
    <w:rsid w:val="00163019"/>
    <w:rsid w:val="00181EDF"/>
    <w:rsid w:val="00187103"/>
    <w:rsid w:val="00191536"/>
    <w:rsid w:val="001951C3"/>
    <w:rsid w:val="0019752C"/>
    <w:rsid w:val="001A0170"/>
    <w:rsid w:val="001A6201"/>
    <w:rsid w:val="001B0121"/>
    <w:rsid w:val="001C2866"/>
    <w:rsid w:val="001E3B02"/>
    <w:rsid w:val="001E75FC"/>
    <w:rsid w:val="002138C1"/>
    <w:rsid w:val="002142C7"/>
    <w:rsid w:val="0021595E"/>
    <w:rsid w:val="00223C8E"/>
    <w:rsid w:val="002260EC"/>
    <w:rsid w:val="002735D1"/>
    <w:rsid w:val="00286812"/>
    <w:rsid w:val="00291B9C"/>
    <w:rsid w:val="002A0BE1"/>
    <w:rsid w:val="002B7ED8"/>
    <w:rsid w:val="002C11B9"/>
    <w:rsid w:val="002C1C79"/>
    <w:rsid w:val="002D0B19"/>
    <w:rsid w:val="00305243"/>
    <w:rsid w:val="00313F98"/>
    <w:rsid w:val="00316CAA"/>
    <w:rsid w:val="00327B99"/>
    <w:rsid w:val="00330C4A"/>
    <w:rsid w:val="00336137"/>
    <w:rsid w:val="00354EF8"/>
    <w:rsid w:val="00361661"/>
    <w:rsid w:val="00366021"/>
    <w:rsid w:val="003710FE"/>
    <w:rsid w:val="00371963"/>
    <w:rsid w:val="003B0E86"/>
    <w:rsid w:val="003C6E45"/>
    <w:rsid w:val="003D65A3"/>
    <w:rsid w:val="003D77DD"/>
    <w:rsid w:val="003E08E5"/>
    <w:rsid w:val="003E147C"/>
    <w:rsid w:val="003F28A4"/>
    <w:rsid w:val="00427E71"/>
    <w:rsid w:val="004365DE"/>
    <w:rsid w:val="004446C8"/>
    <w:rsid w:val="004509F1"/>
    <w:rsid w:val="004561BB"/>
    <w:rsid w:val="00456791"/>
    <w:rsid w:val="00476667"/>
    <w:rsid w:val="004806AD"/>
    <w:rsid w:val="004954A4"/>
    <w:rsid w:val="00497410"/>
    <w:rsid w:val="004B741D"/>
    <w:rsid w:val="004C26D2"/>
    <w:rsid w:val="004C3065"/>
    <w:rsid w:val="004D55B0"/>
    <w:rsid w:val="004E357E"/>
    <w:rsid w:val="004E5065"/>
    <w:rsid w:val="004E6970"/>
    <w:rsid w:val="004F563B"/>
    <w:rsid w:val="00500BBD"/>
    <w:rsid w:val="00503ADF"/>
    <w:rsid w:val="005520C4"/>
    <w:rsid w:val="0055624C"/>
    <w:rsid w:val="00581CD0"/>
    <w:rsid w:val="00594138"/>
    <w:rsid w:val="005A0F50"/>
    <w:rsid w:val="005A43B2"/>
    <w:rsid w:val="005A5B0F"/>
    <w:rsid w:val="005B403D"/>
    <w:rsid w:val="005E0334"/>
    <w:rsid w:val="005F6804"/>
    <w:rsid w:val="00604D16"/>
    <w:rsid w:val="00607E75"/>
    <w:rsid w:val="006235FB"/>
    <w:rsid w:val="00623E40"/>
    <w:rsid w:val="00630062"/>
    <w:rsid w:val="00634CE2"/>
    <w:rsid w:val="00652677"/>
    <w:rsid w:val="0066480A"/>
    <w:rsid w:val="00684480"/>
    <w:rsid w:val="0068526F"/>
    <w:rsid w:val="006A37E8"/>
    <w:rsid w:val="006A3E5F"/>
    <w:rsid w:val="006A56C2"/>
    <w:rsid w:val="00720514"/>
    <w:rsid w:val="007242CD"/>
    <w:rsid w:val="00725641"/>
    <w:rsid w:val="00725AE7"/>
    <w:rsid w:val="00725CAF"/>
    <w:rsid w:val="00744607"/>
    <w:rsid w:val="00745C1E"/>
    <w:rsid w:val="0074711B"/>
    <w:rsid w:val="00762D89"/>
    <w:rsid w:val="00773E30"/>
    <w:rsid w:val="007964A8"/>
    <w:rsid w:val="007C1241"/>
    <w:rsid w:val="007C6A1F"/>
    <w:rsid w:val="007F3066"/>
    <w:rsid w:val="0080666F"/>
    <w:rsid w:val="0084266D"/>
    <w:rsid w:val="00845777"/>
    <w:rsid w:val="00856D1C"/>
    <w:rsid w:val="00857D02"/>
    <w:rsid w:val="00860312"/>
    <w:rsid w:val="008737C5"/>
    <w:rsid w:val="0088689D"/>
    <w:rsid w:val="00897799"/>
    <w:rsid w:val="008977A5"/>
    <w:rsid w:val="008E6DE9"/>
    <w:rsid w:val="008E7022"/>
    <w:rsid w:val="009001D6"/>
    <w:rsid w:val="009159B7"/>
    <w:rsid w:val="00932398"/>
    <w:rsid w:val="00935547"/>
    <w:rsid w:val="0094210E"/>
    <w:rsid w:val="00942EF5"/>
    <w:rsid w:val="00961D63"/>
    <w:rsid w:val="00967DC7"/>
    <w:rsid w:val="009807E2"/>
    <w:rsid w:val="00980E54"/>
    <w:rsid w:val="0098415E"/>
    <w:rsid w:val="00994095"/>
    <w:rsid w:val="009955C9"/>
    <w:rsid w:val="009B28F2"/>
    <w:rsid w:val="009B3AE3"/>
    <w:rsid w:val="009C13EB"/>
    <w:rsid w:val="009E6F4E"/>
    <w:rsid w:val="00A025E8"/>
    <w:rsid w:val="00A07AC6"/>
    <w:rsid w:val="00A33E18"/>
    <w:rsid w:val="00A3439D"/>
    <w:rsid w:val="00A402F9"/>
    <w:rsid w:val="00A57276"/>
    <w:rsid w:val="00A91ED3"/>
    <w:rsid w:val="00AB56F9"/>
    <w:rsid w:val="00AC6DA2"/>
    <w:rsid w:val="00AD24AA"/>
    <w:rsid w:val="00AE5BDD"/>
    <w:rsid w:val="00B03ECC"/>
    <w:rsid w:val="00B2754A"/>
    <w:rsid w:val="00B30AB7"/>
    <w:rsid w:val="00B336FC"/>
    <w:rsid w:val="00B40C1E"/>
    <w:rsid w:val="00B41F79"/>
    <w:rsid w:val="00B62EE8"/>
    <w:rsid w:val="00B84236"/>
    <w:rsid w:val="00B863F7"/>
    <w:rsid w:val="00B916CB"/>
    <w:rsid w:val="00B93223"/>
    <w:rsid w:val="00BA0793"/>
    <w:rsid w:val="00BC33DE"/>
    <w:rsid w:val="00BD19B1"/>
    <w:rsid w:val="00BD4784"/>
    <w:rsid w:val="00BF08D2"/>
    <w:rsid w:val="00BF681C"/>
    <w:rsid w:val="00C15361"/>
    <w:rsid w:val="00C20038"/>
    <w:rsid w:val="00C2311B"/>
    <w:rsid w:val="00C234D6"/>
    <w:rsid w:val="00C3548B"/>
    <w:rsid w:val="00C72BAC"/>
    <w:rsid w:val="00C82455"/>
    <w:rsid w:val="00C9197B"/>
    <w:rsid w:val="00C9627E"/>
    <w:rsid w:val="00CA3927"/>
    <w:rsid w:val="00CA5EA9"/>
    <w:rsid w:val="00CB5B8B"/>
    <w:rsid w:val="00CB6CD7"/>
    <w:rsid w:val="00CC2E95"/>
    <w:rsid w:val="00CD7910"/>
    <w:rsid w:val="00CE12F1"/>
    <w:rsid w:val="00CF4431"/>
    <w:rsid w:val="00D166BE"/>
    <w:rsid w:val="00D178DC"/>
    <w:rsid w:val="00D217E4"/>
    <w:rsid w:val="00D468C2"/>
    <w:rsid w:val="00D46D73"/>
    <w:rsid w:val="00D51616"/>
    <w:rsid w:val="00D64559"/>
    <w:rsid w:val="00D71488"/>
    <w:rsid w:val="00D82637"/>
    <w:rsid w:val="00D85A5F"/>
    <w:rsid w:val="00D86163"/>
    <w:rsid w:val="00DC512B"/>
    <w:rsid w:val="00DC7346"/>
    <w:rsid w:val="00DC7BF5"/>
    <w:rsid w:val="00DE58F9"/>
    <w:rsid w:val="00DF227D"/>
    <w:rsid w:val="00DF7668"/>
    <w:rsid w:val="00E06E51"/>
    <w:rsid w:val="00E1321F"/>
    <w:rsid w:val="00E3079B"/>
    <w:rsid w:val="00E33E37"/>
    <w:rsid w:val="00E34DCD"/>
    <w:rsid w:val="00E430E2"/>
    <w:rsid w:val="00E46866"/>
    <w:rsid w:val="00E55AA4"/>
    <w:rsid w:val="00E70800"/>
    <w:rsid w:val="00E77FE6"/>
    <w:rsid w:val="00E864F4"/>
    <w:rsid w:val="00EA45AE"/>
    <w:rsid w:val="00EB3D75"/>
    <w:rsid w:val="00EC3A00"/>
    <w:rsid w:val="00ED0232"/>
    <w:rsid w:val="00ED6A93"/>
    <w:rsid w:val="00EF1C0F"/>
    <w:rsid w:val="00F0778C"/>
    <w:rsid w:val="00F21227"/>
    <w:rsid w:val="00F25D84"/>
    <w:rsid w:val="00F32BFD"/>
    <w:rsid w:val="00F618C3"/>
    <w:rsid w:val="00F72E3A"/>
    <w:rsid w:val="00F745AF"/>
    <w:rsid w:val="00F76EF7"/>
    <w:rsid w:val="00F77818"/>
    <w:rsid w:val="00F80660"/>
    <w:rsid w:val="00F8686C"/>
    <w:rsid w:val="00F96BAA"/>
    <w:rsid w:val="00FA3F8A"/>
    <w:rsid w:val="00FA4BB7"/>
    <w:rsid w:val="00FA623C"/>
    <w:rsid w:val="00FB44AE"/>
    <w:rsid w:val="00FC4C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styleId="Naslov1" w:type="paragraph">
    <w:name w:val="heading 1"/>
    <w:basedOn w:val="Normal"/>
    <w:link w:val="Naslov1Char"/>
    <w:qFormat/>
    <w:rsid w:val="00E77FE6"/>
    <w:pPr>
      <w:spacing w:afterAutospacing="true" w:after="100" w:beforeAutospacing="true" w:before="100"/>
      <w:outlineLvl w:val="0"/>
    </w:pPr>
    <w:rPr>
      <w:b/>
      <w:bCs/>
      <w:kern w:val="36"/>
      <w:sz w:val="48"/>
      <w:szCs w:val="4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link w:val="PodnojeChar"/>
    <w:uiPriority w:val="99"/>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customStyle="true" w:styleId="ZaglavljeChar" w:type="character">
    <w:name w:val="Zaglavlje Char"/>
    <w:link w:val="Zaglavlje"/>
    <w:uiPriority w:val="99"/>
    <w:rsid w:val="001E3B02"/>
    <w:rPr>
      <w:sz w:val="24"/>
      <w:szCs w:val="24"/>
    </w:rPr>
  </w:style>
  <w:style w:customStyle="true" w:styleId="Naslov1Char" w:type="character">
    <w:name w:val="Naslov 1 Char"/>
    <w:link w:val="Naslov1"/>
    <w:rsid w:val="00E77FE6"/>
    <w:rPr>
      <w:b/>
      <w:bCs/>
      <w:kern w:val="36"/>
      <w:sz w:val="48"/>
      <w:szCs w:val="48"/>
    </w:rPr>
  </w:style>
  <w:style w:styleId="Naglaeno" w:type="character">
    <w:name w:val="Strong"/>
    <w:qFormat/>
    <w:rsid w:val="00856D1C"/>
    <w:rPr>
      <w:b/>
      <w:bCs/>
    </w:rPr>
  </w:style>
  <w:style w:styleId="Odlomakpopisa" w:type="paragraph">
    <w:name w:val="List Paragraph"/>
    <w:basedOn w:val="Normal"/>
    <w:uiPriority w:val="34"/>
    <w:qFormat/>
    <w:rsid w:val="0066480A"/>
    <w:pPr>
      <w:ind w:left="720"/>
      <w:contextualSpacing/>
    </w:pPr>
  </w:style>
  <w:style w:customStyle="true" w:styleId="PodnojeChar" w:type="character">
    <w:name w:val="Podnožje Char"/>
    <w:basedOn w:val="Zadanifontodlomka"/>
    <w:link w:val="Podnoje"/>
    <w:uiPriority w:val="99"/>
    <w:rsid w:val="00DF227D"/>
    <w:rPr>
      <w:sz w:val="24"/>
      <w:szCs w:val="24"/>
    </w:rPr>
  </w:style>
  <w:style w:styleId="Tekstrezerviranogmjesta" w:type="character">
    <w:name w:val="Placeholder Text"/>
    <w:basedOn w:val="Zadanifontodlomka"/>
    <w:uiPriority w:val="99"/>
    <w:semiHidden/>
    <w:rsid w:val="001951C3"/>
    <w:rPr>
      <w:color w:val="808080"/>
      <w:bdr w:space="0" w:sz="0" w:color="auto" w:val="none"/>
      <w:shd w:fill="CCFFFF" w:color="auto" w:val="clear"/>
    </w:rPr>
  </w:style>
  <w:style w:customStyle="true" w:styleId="eSPISCCParagraphDefaultFont" w:type="character">
    <w:name w:val="eSPIS_CC_Paragraph Default Font"/>
    <w:basedOn w:val="Zadanifontodlomka"/>
    <w:rsid w:val="001951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51C3"/>
    <w:rPr>
      <w:bdr w:space="0" w:sz="0" w:color="auto" w:val="none"/>
      <w:shd w:fill="FFFFCC" w:color="auto" w:val="clear"/>
      <w:lang w:val="hr-HR"/>
    </w:rPr>
  </w:style>
  <w:style w:customStyle="true" w:styleId="PozadinaSvijetloCrvena" w:type="character">
    <w:name w:val="Pozadina_SvijetloCrvena"/>
    <w:basedOn w:val="eSPISCCParagraphDefaultFont"/>
    <w:rsid w:val="001951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51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styleId="Naslov1" w:type="paragraph">
    <w:name w:val="heading 1"/>
    <w:basedOn w:val="Normal"/>
    <w:link w:val="Naslov1Char"/>
    <w:qFormat/>
    <w:rsid w:val="00E77FE6"/>
    <w:pPr>
      <w:spacing w:after="100" w:afterAutospacing="1" w:before="100" w:beforeAutospacing="1"/>
      <w:outlineLvl w:val="0"/>
    </w:pPr>
    <w:rPr>
      <w:b/>
      <w:bCs/>
      <w:kern w:val="36"/>
      <w:sz w:val="48"/>
      <w:szCs w:val="4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link w:val="PodnojeChar"/>
    <w:uiPriority w:val="99"/>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customStyle="1" w:styleId="ZaglavljeChar" w:type="character">
    <w:name w:val="Zaglavlje Char"/>
    <w:link w:val="Zaglavlje"/>
    <w:uiPriority w:val="99"/>
    <w:rsid w:val="001E3B02"/>
    <w:rPr>
      <w:sz w:val="24"/>
      <w:szCs w:val="24"/>
    </w:rPr>
  </w:style>
  <w:style w:customStyle="1" w:styleId="Naslov1Char" w:type="character">
    <w:name w:val="Naslov 1 Char"/>
    <w:link w:val="Naslov1"/>
    <w:rsid w:val="00E77FE6"/>
    <w:rPr>
      <w:b/>
      <w:bCs/>
      <w:kern w:val="36"/>
      <w:sz w:val="48"/>
      <w:szCs w:val="48"/>
    </w:rPr>
  </w:style>
  <w:style w:styleId="Naglaeno" w:type="character">
    <w:name w:val="Strong"/>
    <w:qFormat/>
    <w:rsid w:val="00856D1C"/>
    <w:rPr>
      <w:b/>
      <w:bCs/>
    </w:rPr>
  </w:style>
  <w:style w:styleId="Odlomakpopisa" w:type="paragraph">
    <w:name w:val="List Paragraph"/>
    <w:basedOn w:val="Normal"/>
    <w:uiPriority w:val="34"/>
    <w:qFormat/>
    <w:rsid w:val="0066480A"/>
    <w:pPr>
      <w:ind w:left="720"/>
      <w:contextualSpacing/>
    </w:pPr>
  </w:style>
  <w:style w:customStyle="1" w:styleId="PodnojeChar" w:type="character">
    <w:name w:val="Podnožje Char"/>
    <w:basedOn w:val="Zadanifontodlomka"/>
    <w:link w:val="Podnoje"/>
    <w:uiPriority w:val="99"/>
    <w:rsid w:val="00DF227D"/>
    <w:rPr>
      <w:sz w:val="24"/>
      <w:szCs w:val="24"/>
    </w:rPr>
  </w:style>
  <w:style w:styleId="Tekstrezerviranogmjesta" w:type="character">
    <w:name w:val="Placeholder Text"/>
    <w:basedOn w:val="Zadanifontodlomka"/>
    <w:uiPriority w:val="99"/>
    <w:semiHidden/>
    <w:rsid w:val="001951C3"/>
    <w:rPr>
      <w:color w:val="808080"/>
      <w:bdr w:color="auto" w:space="0" w:sz="0" w:val="none"/>
      <w:shd w:color="auto" w:fill="CCFFFF" w:val="clear"/>
    </w:rPr>
  </w:style>
  <w:style w:customStyle="1" w:styleId="eSPISCCParagraphDefaultFont" w:type="character">
    <w:name w:val="eSPIS_CC_Paragraph Default Font"/>
    <w:basedOn w:val="Zadanifontodlomka"/>
    <w:rsid w:val="001951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51C3"/>
    <w:rPr>
      <w:bdr w:color="auto" w:space="0" w:sz="0" w:val="none"/>
      <w:shd w:color="auto" w:fill="FFFFCC" w:val="clear"/>
      <w:lang w:val="hr-HR"/>
    </w:rPr>
  </w:style>
  <w:style w:customStyle="1" w:styleId="PozadinaSvijetloCrvena" w:type="character">
    <w:name w:val="Pozadina_SvijetloCrvena"/>
    <w:basedOn w:val="eSPISCCParagraphDefaultFont"/>
    <w:rsid w:val="001951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51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115807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2018.</izvorni_sadrzaj>
    <derivirana_varijabla naziv="DomainObject.DatumDonosenjaOdluke_1">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Stž-2/2018</izvorni_sadrzaj>
    <derivirana_varijabla naziv="DomainObject.Predmet.OznakaBroj_1">Stž-2/2018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 PRILOGU JE ST-694/2017 POSLANO U REF</izvorni_sadrzaj>
    <derivirana_varijabla naziv="DomainObject.Predmet.PrimjedbaSuca_1">U PRILOGU JE ST-694/2017 POSLANO U REF</derivirana_varijabla>
  </DomainObject.Predmet.PrimjedbaSuca>
  <DomainObject.Predmet.ProtustrankaFormated>
    <izvorni_sadrzaj>  ŠIJA d.o.o.</izvorni_sadrzaj>
    <derivirana_varijabla naziv="DomainObject.Predmet.ProtustrankaFormated_1">  ŠIJA d.o.o.</derivirana_varijabla>
  </DomainObject.Predmet.ProtustrankaFormated>
  <DomainObject.Predmet.ProtustrankaFormatedOIB>
    <izvorni_sadrzaj>  ŠIJA d.o.o., OIB 35782294960</izvorni_sadrzaj>
    <derivirana_varijabla naziv="DomainObject.Predmet.ProtustrankaFormatedOIB_1">  ŠIJA d.o.o., OIB 35782294960</derivirana_varijabla>
  </DomainObject.Predmet.ProtustrankaFormatedOIB>
  <DomainObject.Predmet.ProtustrankaFormatedWithAdress>
    <izvorni_sadrzaj> ŠIJA d.o.o., Ožujska 7, 10000 Zagreb</izvorni_sadrzaj>
    <derivirana_varijabla naziv="DomainObject.Predmet.ProtustrankaFormatedWithAdress_1"> ŠIJA d.o.o., Ožujska 7, 10000 Zagreb</derivirana_varijabla>
  </DomainObject.Predmet.ProtustrankaFormatedWithAdress>
  <DomainObject.Predmet.ProtustrankaFormatedWithAdressOIB>
    <izvorni_sadrzaj> ŠIJA d.o.o., OIB 35782294960, Ožujska 7, 10000 Zagreb</izvorni_sadrzaj>
    <derivirana_varijabla naziv="DomainObject.Predmet.ProtustrankaFormatedWithAdressOIB_1"> ŠIJA d.o.o., OIB 35782294960, Ožujska 7, 10000 Zagreb</derivirana_varijabla>
  </DomainObject.Predmet.ProtustrankaFormatedWithAdressOIB>
  <DomainObject.Predmet.ProtustrankaWithAdress>
    <izvorni_sadrzaj>ŠIJA d.o.o. Ožujska 7, 10000 Zagreb</izvorni_sadrzaj>
    <derivirana_varijabla naziv="DomainObject.Predmet.ProtustrankaWithAdress_1">ŠIJA d.o.o. Ožujska 7, 10000 Zagreb</derivirana_varijabla>
  </DomainObject.Predmet.ProtustrankaWithAdress>
  <DomainObject.Predmet.ProtustrankaWithAdressOIB>
    <izvorni_sadrzaj>ŠIJA d.o.o., OIB 35782294960, Ožujska 7, 10000 Zagreb</izvorni_sadrzaj>
    <derivirana_varijabla naziv="DomainObject.Predmet.ProtustrankaWithAdressOIB_1">ŠIJA d.o.o., OIB 35782294960, Ožujska 7, 10000 Zagreb</derivirana_varijabla>
  </DomainObject.Predmet.ProtustrankaWithAdressOIB>
  <DomainObject.Predmet.ProtustrankaNazivFormated>
    <izvorni_sadrzaj>ŠIJA d.o.o.</izvorni_sadrzaj>
    <derivirana_varijabla naziv="DomainObject.Predmet.ProtustrankaNazivFormated_1">ŠIJA d.o.o.</derivirana_varijabla>
  </DomainObject.Predmet.ProtustrankaNazivFormated>
  <DomainObject.Predmet.ProtustrankaNazivFormatedOIB>
    <izvorni_sadrzaj>ŠIJA d.o.o., OIB 35782294960</izvorni_sadrzaj>
    <derivirana_varijabla naziv="DomainObject.Predmet.ProtustrankaNazivFormatedOIB_1">ŠIJA d.o.o., OIB 35782294960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ŠIJA d.o.o.</item>
    </izvorni_sadrzaj>
    <derivirana_varijabla naziv="DomainObject.Predmet.ProtuStrankaListFormated_1">
      <item>ŠIJA d.o.o.</item>
    </derivirana_varijabla>
  </DomainObject.Predmet.ProtuStrankaListFormated>
  <DomainObject.Predmet.ProtuStrankaListFormatedOIB>
    <izvorni_sadrzaj>
      <item>ŠIJA d.o.o., OIB 35782294960</item>
    </izvorni_sadrzaj>
    <derivirana_varijabla naziv="DomainObject.Predmet.ProtuStrankaListFormatedOIB_1">
      <item>ŠIJA d.o.o., OIB 35782294960</item>
    </derivirana_varijabla>
  </DomainObject.Predmet.ProtuStrankaListFormatedOIB>
  <DomainObject.Predmet.ProtuStrankaListFormatedWithAdress>
    <izvorni_sadrzaj>
      <item>ŠIJA d.o.o., Ožujska 7, 10000 Zagreb</item>
    </izvorni_sadrzaj>
    <derivirana_varijabla naziv="DomainObject.Predmet.ProtuStrankaListFormatedWithAdress_1">
      <item>ŠIJA d.o.o., Ožujska 7, 10000 Zagreb</item>
    </derivirana_varijabla>
  </DomainObject.Predmet.ProtuStrankaListFormatedWithAdress>
  <DomainObject.Predmet.ProtuStrankaListFormatedWithAdressOIB>
    <izvorni_sadrzaj>
      <item>ŠIJA d.o.o., OIB 35782294960, Ožujska 7, 10000 Zagreb</item>
    </izvorni_sadrzaj>
    <derivirana_varijabla naziv="DomainObject.Predmet.ProtuStrankaListFormatedWithAdressOIB_1">
      <item>ŠIJA d.o.o., OIB 35782294960, Ožujska 7, 10000 Zagreb</item>
    </derivirana_varijabla>
  </DomainObject.Predmet.ProtuStrankaListFormatedWithAdressOIB>
  <DomainObject.Predmet.ProtuStrankaListNazivFormated>
    <izvorni_sadrzaj>
      <item>ŠIJA d.o.o.</item>
    </izvorni_sadrzaj>
    <derivirana_varijabla naziv="DomainObject.Predmet.ProtuStrankaListNazivFormated_1">
      <item>ŠIJA d.o.o.</item>
    </derivirana_varijabla>
  </DomainObject.Predmet.ProtuStrankaListNazivFormated>
  <DomainObject.Predmet.ProtuStrankaListNazivFormatedOIB>
    <izvorni_sadrzaj>
      <item>ŠIJA d.o.o., OIB 35782294960</item>
    </izvorni_sadrzaj>
    <derivirana_varijabla naziv="DomainObject.Predmet.ProtuStrankaListNazivFormatedOIB_1">
      <item>ŠIJA d.o.o., OIB 35782294960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2018.</izvorni_sadrzaj>
    <derivirana_varijabla naziv="DomainObject.Datum_1">16.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ŠIJA d.o.o.</izvorni_sadrzaj>
    <derivirana_varijabla naziv="DomainObject.Predmet.ProtustrankaIDrugi_1">ŠIJA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ŠIJA d.o.o., OIB 35782294960, Ožujska 7, 10000 Zagreb</izvorni_sadrzaj>
    <derivirana_varijabla naziv="DomainObject.Predmet.ProtustrankaIDrugiAdressOIB_1">ŠIJA d.o.o., OIB 35782294960, Ožujska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ŠIJA d.o.o.</item>
      <item>FINA Regionalni centar Zagreb</item>
    </izvorni_sadrzaj>
    <derivirana_varijabla naziv="DomainObject.Predmet.SudioniciListNaziv_1">
      <item>ŠIJA d.o.o.</item>
      <item>FINA Regionalni centar Zagreb</item>
    </derivirana_varijabla>
  </DomainObject.Predmet.SudioniciListNaziv>
  <DomainObject.Predmet.SudioniciListAdressOIB>
    <izvorni_sadrzaj>
      <item>ŠIJA d.o.o., OIB 35782294960, Ožujska 7,10000 Zagreb</item>
      <item>FINA Regionalni centar Zagreb, OIB 85821130368, Trg svibanjskih žrtava 1995. 1,10000 Zagreb</item>
    </izvorni_sadrzaj>
    <derivirana_varijabla naziv="DomainObject.Predmet.SudioniciListAdressOIB_1">
      <item>ŠIJA d.o.o., OIB 35782294960, Ožujska 7,10000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35782294960</item>
      <item>, OIB 85821130368</item>
    </izvorni_sadrzaj>
    <derivirana_varijabla naziv="DomainObject.Predmet.SudioniciListNazivOIB_1">
      <item>, OIB 35782294960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St-694/2017</izvorni_sadrzaj>
    <derivirana_varijabla naziv="DomainObject.Predmet.OznakaNizestupanjskogPredmeta_1">St-694/2017</derivirana_varijabla>
  </DomainObject.Predmet.OznakaNizestupanjskogPredmeta>
  <DomainObject.Predmet.NazivNizestupanjskogSuda>
    <izvorni_sadrzaj>Trgovački sud u Osijeku</izvorni_sadrzaj>
    <derivirana_varijabla naziv="DomainObject.Predmet.NazivNizestupanjskogSuda_1">Trgovački sud u Osijeku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70E4AA-F58F-4CC2-9043-69BCB1D1D9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490</properties:Words>
  <properties:Characters>2470</properties:Characters>
  <properties:Lines>123</properties:Lines>
  <properties:Paragraphs>30</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3310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2018-02-16T07:35:00Z</dcterms:created>
  <dc:creator>hermanj</dc:creator>
  <cp:lastModifiedBy>Danijela Sekulić</cp:lastModifiedBy>
  <cp:lastPrinted>2018-02-16T07:52:00Z</cp:lastPrinted>
  <dcterms:modified xmlns:xsi="http://www.w3.org/2001/XMLSchema-instance" xsi:type="dcterms:W3CDTF">2018-02-16T07:52:00Z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