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42c2" w14:paraId="5d742c2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275B2">
        <w:rPr>
          <w:sz w:val="24"/>
          <w:szCs w:val="24"/>
          <w:lang w:val="hr-HR"/>
        </w:rPr>
        <w:t>776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275B2">
        <w:t>ĐINGI d.o.o</w:t>
      </w:r>
      <w:r w:rsidR="00CD34CA">
        <w:t xml:space="preserve">., </w:t>
      </w:r>
      <w:r w:rsidR="00E275B2">
        <w:t>Kistanje, Dubrovačka 17</w:t>
      </w:r>
      <w:r w:rsidR="004E5F23" w:rsidRPr="00B12545">
        <w:t>, OIB</w:t>
      </w:r>
      <w:r w:rsidR="004E5F23">
        <w:t>:</w:t>
      </w:r>
      <w:r w:rsidR="004E5F23" w:rsidRPr="00B12545">
        <w:t xml:space="preserve"> </w:t>
      </w:r>
      <w:r w:rsidR="00E275B2">
        <w:t>49812273983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D34CA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275B2">
        <w:rPr>
          <w:sz w:val="24"/>
          <w:szCs w:val="24"/>
          <w:lang w:val="hr-HR"/>
        </w:rPr>
        <w:t>JAKO TOŠIĆ, Kistanje, Nadbiskupa Mateja Mazareka 30</w:t>
      </w:r>
      <w:r w:rsidR="00CD34C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OIB: </w:t>
      </w:r>
      <w:r w:rsidR="00E275B2">
        <w:rPr>
          <w:sz w:val="24"/>
          <w:szCs w:val="24"/>
          <w:lang w:val="hr-HR"/>
        </w:rPr>
        <w:t>76283451802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E275B2">
        <w:rPr>
          <w:sz w:val="24"/>
          <w:szCs w:val="24"/>
          <w:lang w:val="hr-HR"/>
        </w:rPr>
        <w:t>776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275B2" w:rsidR="00E275B2" w:rsidRPr="00E275B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275B2" w:rsidRPr="00E275B2">
        <w:rPr>
          <w:sz w:val="24"/>
          <w:szCs w:val="24"/>
        </w:rPr>
        <w:t>ĐINGI d.o.o., Kistanje</w:t>
      </w:r>
      <w:r w:rsidR="00E275B2" w:rsidRPr="00E275B2">
        <w:rPr>
          <w:sz w:val="24"/>
          <w:szCs w:val="24"/>
          <w:lang w:val="hr-HR"/>
        </w:rPr>
        <w:t xml:space="preserve"> </w:t>
      </w:r>
    </w:p>
    <w:p w:rsidRDefault="0049238A" w:rsidP="00E275B2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D34CA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275B2">
        <w:rPr>
          <w:szCs w:val="24"/>
        </w:rPr>
        <w:t>JAKO TOŠIĆ, Kistanje, Nadbiskupa Mateja Mazareka 30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90C6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275B2">
      <w:rPr>
        <w:sz w:val="24"/>
        <w:szCs w:val="24"/>
        <w:lang w:val="hr-HR"/>
      </w:rPr>
      <w:t>776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90C68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275B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0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C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0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C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ĐINGI d.o.o. za trgovinu i usluge</izvorni_sadrzaj>
    <derivirana_varijabla naziv="DomainObject.Predmet.ProtustrankaFormated_1">  ĐINGI d.o.o. za trgovinu i usluge</derivirana_varijabla>
  </DomainObject.Predmet.ProtustrankaFormated>
  <DomainObject.Predmet.ProtustrankaFormatedOIB>
    <izvorni_sadrzaj>  ĐINGI d.o.o. za trgovinu i usluge, OIB 49812273983</izvorni_sadrzaj>
    <derivirana_varijabla naziv="DomainObject.Predmet.ProtustrankaFormatedOIB_1">  ĐINGI d.o.o. za trgovinu i usluge, OIB 49812273983</derivirana_varijabla>
  </DomainObject.Predmet.ProtustrankaFormatedOIB>
  <DomainObject.Predmet.ProtustrankaFormatedWithAdress>
    <izvorni_sadrzaj> ĐINGI d.o.o. za trgovinu i usluge, Dubrovačka 17, 22300 Kistanje</izvorni_sadrzaj>
    <derivirana_varijabla naziv="DomainObject.Predmet.ProtustrankaFormatedWithAdress_1"> ĐINGI d.o.o. za trgovinu i usluge, Dubrovačka 17, 22300 Kistanje</derivirana_varijabla>
  </DomainObject.Predmet.ProtustrankaFormatedWithAdress>
  <DomainObject.Predmet.ProtustrankaFormatedWithAdressOIB>
    <izvorni_sadrzaj> ĐINGI d.o.o. za trgovinu i usluge, OIB 49812273983, Dubrovačka 17, 22300 Kistanje</izvorni_sadrzaj>
    <derivirana_varijabla naziv="DomainObject.Predmet.ProtustrankaFormatedWithAdressOIB_1"> ĐINGI d.o.o. za trgovinu i usluge, OIB 49812273983, Dubrovačka 17, 22300 Kistanje</derivirana_varijabla>
  </DomainObject.Predmet.ProtustrankaFormatedWithAdressOIB>
  <DomainObject.Predmet.ProtustrankaWithAdress>
    <izvorni_sadrzaj>ĐINGI d.o.o. za trgovinu i usluge Dubrovačka 17, 22300 Kistanje</izvorni_sadrzaj>
    <derivirana_varijabla naziv="DomainObject.Predmet.ProtustrankaWithAdress_1">ĐINGI d.o.o. za trgovinu i usluge Dubrovačka 17, 22300 Kistanje</derivirana_varijabla>
  </DomainObject.Predmet.ProtustrankaWithAdress>
  <DomainObject.Predmet.ProtustrankaWithAdressOIB>
    <izvorni_sadrzaj>ĐINGI d.o.o. za trgovinu i usluge, OIB 49812273983, Dubrovačka 17, 22300 Kistanje</izvorni_sadrzaj>
    <derivirana_varijabla naziv="DomainObject.Predmet.ProtustrankaWithAdressOIB_1">ĐINGI d.o.o. za trgovinu i usluge, OIB 49812273983, Dubrovačka 17, 22300 Kistanje</derivirana_varijabla>
  </DomainObject.Predmet.ProtustrankaWithAdressOIB>
  <DomainObject.Predmet.ProtustrankaNazivFormated>
    <izvorni_sadrzaj>ĐINGI d.o.o. za trgovinu i usluge</izvorni_sadrzaj>
    <derivirana_varijabla naziv="DomainObject.Predmet.ProtustrankaNazivFormated_1">ĐINGI d.o.o. za trgovinu i usluge</derivirana_varijabla>
  </DomainObject.Predmet.ProtustrankaNazivFormated>
  <DomainObject.Predmet.ProtustrankaNazivFormatedOIB>
    <izvorni_sadrzaj>ĐINGI d.o.o. za trgovinu i usluge, OIB 49812273983</izvorni_sadrzaj>
    <derivirana_varijabla naziv="DomainObject.Predmet.ProtustrankaNazivFormatedOIB_1">ĐINGI d.o.o. za trgovinu i usluge, OIB 49812273983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ĐINGI d.o.o. za trgovinu i usluge</item>
    </izvorni_sadrzaj>
    <derivirana_varijabla naziv="DomainObject.Predmet.ProtuStrankaListFormated_1">
      <item>ĐINGI d.o.o. za trgovinu i usluge</item>
    </derivirana_varijabla>
  </DomainObject.Predmet.ProtuStrankaListFormated>
  <DomainObject.Predmet.ProtuStrankaListFormatedOIB>
    <izvorni_sadrzaj>
      <item>ĐINGI d.o.o. za trgovinu i usluge, OIB 49812273983</item>
    </izvorni_sadrzaj>
    <derivirana_varijabla naziv="DomainObject.Predmet.ProtuStrankaListFormatedOIB_1">
      <item>ĐINGI d.o.o. za trgovinu i usluge, OIB 49812273983</item>
    </derivirana_varijabla>
  </DomainObject.Predmet.ProtuStrankaListFormatedOIB>
  <DomainObject.Predmet.ProtuStrankaListFormatedWithAdress>
    <izvorni_sadrzaj>
      <item>ĐINGI d.o.o. za trgovinu i usluge, Dubrovačka 17, 22300 Kistanje</item>
    </izvorni_sadrzaj>
    <derivirana_varijabla naziv="DomainObject.Predmet.ProtuStrankaListFormatedWithAdress_1">
      <item>ĐINGI d.o.o. za trgovinu i usluge, Dubrovačka 17, 22300 Kistanje</item>
    </derivirana_varijabla>
  </DomainObject.Predmet.ProtuStrankaListFormatedWithAdress>
  <DomainObject.Predmet.ProtuStrankaListFormatedWithAdressOIB>
    <izvorni_sadrzaj>
      <item>ĐINGI d.o.o. za trgovinu i usluge, OIB 49812273983, Dubrovačka 17, 22300 Kistanje</item>
    </izvorni_sadrzaj>
    <derivirana_varijabla naziv="DomainObject.Predmet.ProtuStrankaListFormatedWithAdressOIB_1">
      <item>ĐINGI d.o.o. za trgovinu i usluge, OIB 49812273983, Dubrovačka 17, 22300 Kistanje</item>
    </derivirana_varijabla>
  </DomainObject.Predmet.ProtuStrankaListFormatedWithAdressOIB>
  <DomainObject.Predmet.ProtuStrankaListNazivFormated>
    <izvorni_sadrzaj>
      <item>ĐINGI d.o.o. za trgovinu i usluge</item>
    </izvorni_sadrzaj>
    <derivirana_varijabla naziv="DomainObject.Predmet.ProtuStrankaListNazivFormated_1">
      <item>ĐINGI d.o.o. za trgovinu i usluge</item>
    </derivirana_varijabla>
  </DomainObject.Predmet.ProtuStrankaListNazivFormated>
  <DomainObject.Predmet.ProtuStrankaListNazivFormatedOIB>
    <izvorni_sadrzaj>
      <item>ĐINGI d.o.o. za trgovinu i usluge, OIB 49812273983</item>
    </izvorni_sadrzaj>
    <derivirana_varijabla naziv="DomainObject.Predmet.ProtuStrankaListNazivFormatedOIB_1">
      <item>ĐINGI d.o.o. za trgovinu i usluge, OIB 49812273983</item>
    </derivirana_varijabla>
  </DomainObject.Predmet.ProtuStrankaListNazivFormatedOIB>
  <DomainObject.Predmet.OstaliListFormated>
    <izvorni_sadrzaj>
      <item>JAKO TOŠIĆ</item>
    </izvorni_sadrzaj>
    <derivirana_varijabla naziv="DomainObject.Predmet.OstaliListFormated_1">
      <item>JAKO TOŠIĆ</item>
    </derivirana_varijabla>
  </DomainObject.Predmet.OstaliListFormated>
  <DomainObject.Predmet.OstaliListFormatedOIB>
    <izvorni_sadrzaj>
      <item>JAKO TOŠIĆ, OIB 76283451802</item>
    </izvorni_sadrzaj>
    <derivirana_varijabla naziv="DomainObject.Predmet.OstaliListFormatedOIB_1">
      <item>JAKO TOŠIĆ, OIB 76283451802</item>
    </derivirana_varijabla>
  </DomainObject.Predmet.OstaliListFormatedOIB>
  <DomainObject.Predmet.OstaliListFormatedWithAdress>
    <izvorni_sadrzaj>
      <item>JAKO TOŠIĆ</item>
    </izvorni_sadrzaj>
    <derivirana_varijabla naziv="DomainObject.Predmet.OstaliListFormatedWithAdress_1">
      <item>JAKO TOŠIĆ</item>
    </derivirana_varijabla>
  </DomainObject.Predmet.OstaliListFormatedWithAdress>
  <DomainObject.Predmet.OstaliListFormatedWithAdressOIB>
    <izvorni_sadrzaj>
      <item>JAKO TOŠIĆ, OIB 76283451802</item>
    </izvorni_sadrzaj>
    <derivirana_varijabla naziv="DomainObject.Predmet.OstaliListFormatedWithAdressOIB_1">
      <item>JAKO TOŠIĆ, OIB 76283451802</item>
    </derivirana_varijabla>
  </DomainObject.Predmet.OstaliListFormatedWithAdressOIB>
  <DomainObject.Predmet.OstaliListNazivFormated>
    <izvorni_sadrzaj>
      <item>JAKO TOŠIĆ</item>
    </izvorni_sadrzaj>
    <derivirana_varijabla naziv="DomainObject.Predmet.OstaliListNazivFormated_1">
      <item>JAKO TOŠIĆ</item>
    </derivirana_varijabla>
  </DomainObject.Predmet.OstaliListNazivFormated>
  <DomainObject.Predmet.OstaliListNazivFormatedOIB>
    <izvorni_sadrzaj>
      <item>JAKO TOŠIĆ, OIB 76283451802</item>
    </izvorni_sadrzaj>
    <derivirana_varijabla naziv="DomainObject.Predmet.OstaliListNazivFormatedOIB_1">
      <item>JAKO TOŠIĆ, OIB 76283451802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ĐINGI d.o.o. za trgovinu i usluge</izvorni_sadrzaj>
    <derivirana_varijabla naziv="DomainObject.Predmet.ProtustrankaIDrugi_1">ĐINGI d.o.o. za trgovinu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ĐINGI d.o.o. za trgovinu i usluge, OIB 49812273983, Dubrovačka 17, 22300 Kistanje</izvorni_sadrzaj>
    <derivirana_varijabla naziv="DomainObject.Predmet.ProtustrankaIDrugiAdressOIB_1">ĐINGI d.o.o. za trgovinu i usluge, OIB 49812273983, Dubrovačka 17,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ĐINGI d.o.o. za trgovinu i usluge</item>
      <item>JAKO TOŠIĆ</item>
    </izvorni_sadrzaj>
    <derivirana_varijabla naziv="DomainObject.Predmet.SudioniciListNaziv_1">
      <item>FINA-Podružnica Šibenik</item>
      <item>ĐINGI d.o.o. za trgovinu i usluge</item>
      <item>JAKO TOŠIĆ</item>
    </derivirana_varijabla>
  </DomainObject.Predmet.SudioniciListNaziv>
  <DomainObject.Predmet.SudioniciListAdressOIB>
    <izvorni_sadrzaj>
      <item>FINA-Podružnica Šibenik, OIB 85821130368, Perivoj L.Marune 1,22000 Šibenik</item>
      <item>ĐINGI d.o.o. za trgovinu i usluge, OIB 49812273983, Dubrovačka 17,22300 Kistanje</item>
      <item>JAKO TOŠIĆ, OIB 76283451802</item>
    </izvorni_sadrzaj>
    <derivirana_varijabla naziv="DomainObject.Predmet.SudioniciListAdressOIB_1">
      <item>FINA-Podružnica Šibenik, OIB 85821130368, Perivoj L.Marune 1,22000 Šibenik</item>
      <item>ĐINGI d.o.o. za trgovinu i usluge, OIB 49812273983, Dubrovačka 17,22300 Kistanje</item>
      <item>JAKO TOŠIĆ, OIB 76283451802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49812273983</item>
      <item>, OIB 76283451802</item>
    </izvorni_sadrzaj>
    <derivirana_varijabla naziv="DomainObject.Predmet.SudioniciListNazivOIB_1">
      <item>, OIB 85821130368</item>
      <item>, OIB 49812273983</item>
      <item>, OIB 76283451802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DA561-89EB-4F36-BEFF-ED679B4F1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318</properties:Words>
  <properties:Characters>1596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2016-05-23T12:29:00Z</dcterms:created>
  <dc:creator>Ante Kačić</dc:creator>
  <cp:lastModifiedBy>wsadmin</cp:lastModifiedBy>
  <cp:lastPrinted>2016-05-23T07:46:00Z</cp:lastPrinted>
  <dcterms:modified xmlns:xsi="http://www.w3.org/2001/XMLSchema-instance" xsi:type="dcterms:W3CDTF">2016-05-24T12:46:00Z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