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92be" w14:paraId="19c92be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B2725">
        <w:rPr>
          <w:rStyle w:val="Naglaeno"/>
          <w:b w:val="false"/>
        </w:rPr>
        <w:t>1</w:t>
      </w:r>
      <w:r w:rsidR="00384ED5">
        <w:rPr>
          <w:rStyle w:val="Naglaeno"/>
          <w:b w:val="false"/>
        </w:rPr>
        <w:t>737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384ED5">
        <w:t>Osijek</w:t>
      </w:r>
      <w:r w:rsidR="00F564E3">
        <w:t>,</w:t>
      </w:r>
      <w:r w:rsidR="00EA1A0E">
        <w:t xml:space="preserve"> Podružnica </w:t>
      </w:r>
      <w:r w:rsidR="00384ED5">
        <w:t>Osijek</w:t>
      </w:r>
      <w:r w:rsidR="00EA1A0E">
        <w:t xml:space="preserve">, </w:t>
      </w:r>
      <w:r w:rsidR="00384ED5">
        <w:t>L. Jagera 3</w:t>
      </w:r>
      <w:r w:rsidR="00EA1A0E">
        <w:t>, za provedbu</w:t>
      </w:r>
      <w:r w:rsidR="00867612">
        <w:t xml:space="preserve"> skraćenog stečajnog postupka </w:t>
      </w:r>
      <w:r w:rsidR="004A0D7B">
        <w:t xml:space="preserve">nad dužnikom </w:t>
      </w:r>
      <w:r w:rsidR="00384ED5">
        <w:t>AIDA PUTOVANJA d.o.o. turistička agencija, trgovina i usluge</w:t>
      </w:r>
      <w:r w:rsidR="00FF61FC">
        <w:t xml:space="preserve">, </w:t>
      </w:r>
      <w:r w:rsidR="00384ED5">
        <w:t>Đakovo</w:t>
      </w:r>
      <w:r w:rsidR="00FF61FC">
        <w:t xml:space="preserve">, </w:t>
      </w:r>
      <w:r w:rsidR="00384ED5">
        <w:t>Kneza Branimira 16</w:t>
      </w:r>
      <w:r w:rsidR="00FC0AD8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384ED5">
        <w:t>030119085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384ED5">
        <w:t>59838650613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8412F">
        <w:t>1</w:t>
      </w:r>
      <w:r w:rsidR="00384ED5">
        <w:t>7</w:t>
      </w:r>
      <w:r w:rsidR="00BB3D58">
        <w:t xml:space="preserve">. </w:t>
      </w:r>
      <w:r w:rsidR="00384ED5">
        <w:t>lipnja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84ED5">
        <w:t>AIDA PUTOVANJA d.o.o. turistička agencija, trgovina i usluge, Đakovo, Kneza Branimira 16, MBS: 030119085, OIB: 59838650613</w:t>
      </w:r>
      <w:r w:rsidR="002E35AB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84ED5">
        <w:t>100</w:t>
      </w:r>
      <w:r w:rsidR="00780AF6">
        <w:t>.</w:t>
      </w:r>
      <w:r w:rsidR="00384ED5">
        <w:t>740</w:t>
      </w:r>
      <w:r w:rsidR="00B20F95">
        <w:t>,</w:t>
      </w:r>
      <w:r w:rsidR="002E35AB">
        <w:t>8</w:t>
      </w:r>
      <w:r w:rsidR="00384ED5">
        <w:t>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HR05 272-1</w:t>
      </w:r>
      <w:r w:rsidR="00384ED5">
        <w:t>737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8412F">
        <w:t>1</w:t>
      </w:r>
      <w:r w:rsidR="00FF0CC8">
        <w:t>7. lip</w:t>
      </w:r>
      <w:r w:rsidR="00F00C28">
        <w:t xml:space="preserve">nja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86D50">
        <w:t>12.8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4ED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0321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33FF"/>
    <w:rsid w:val="00BE4FA1"/>
    <w:rsid w:val="00BF082D"/>
    <w:rsid w:val="00BF32DE"/>
    <w:rsid w:val="00C01384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A3E6F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86D50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0CC8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03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103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103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32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32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03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103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103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32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32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1737</izvorni_sadrzaj>
    <derivirana_varijabla naziv="DomainObject.Predmet.Broj_1">1737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St-1737/2016</izvorni_sadrzaj>
    <derivirana_varijabla naziv="DomainObject.Predmet.OznakaBroj_1">St-1737/2016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AIDA PUTOVANJA d.o.o. turistička agencija, trgovina i usluge</izvorni_sadrzaj>
    <derivirana_varijabla naziv="DomainObject.Predmet.ProtustrankaFormated_1">  AIDA PUTOVANJA d.o.o. turistička agencija, trgovina i usluge</derivirana_varijabla>
  </DomainObject.Predmet.ProtustrankaFormated>
  <DomainObject.Predmet.ProtustrankaFormatedOIB>
    <izvorni_sadrzaj>  AIDA PUTOVANJA d.o.o. turistička agencija, trgovina i usluge, OIB 59838650613</izvorni_sadrzaj>
    <derivirana_varijabla naziv="DomainObject.Predmet.ProtustrankaFormatedOIB_1">  AIDA PUTOVANJA d.o.o. turistička agencija, trgovina i usluge, OIB 59838650613</derivirana_varijabla>
  </DomainObject.Predmet.ProtustrankaFormatedOIB>
  <DomainObject.Predmet.ProtustrankaFormatedWithAdress>
    <izvorni_sadrzaj> AIDA PUTOVANJA d.o.o. turistička agencija, trgovina i usluge, Kneza Branimira 16, 31400 Đakovo</izvorni_sadrzaj>
    <derivirana_varijabla naziv="DomainObject.Predmet.ProtustrankaFormatedWithAdress_1"> AIDA PUTOVANJA d.o.o. turistička agencija, trgovina i usluge, Kneza Branimira 16, 31400 Đakovo</derivirana_varijabla>
  </DomainObject.Predmet.ProtustrankaFormatedWithAdress>
  <DomainObject.Predmet.ProtustrankaFormatedWithAdressOIB>
    <izvorni_sadrzaj> AIDA PUTOVANJA d.o.o. turistička agencija, trgovina i usluge, OIB 59838650613, Kneza Branimira 16, 31400 Đakovo</izvorni_sadrzaj>
    <derivirana_varijabla naziv="DomainObject.Predmet.ProtustrankaFormatedWithAdressOIB_1"> AIDA PUTOVANJA d.o.o. turistička agencija, trgovina i usluge, OIB 59838650613, Kneza Branimira 16, 31400 Đakovo</derivirana_varijabla>
  </DomainObject.Predmet.ProtustrankaFormatedWithAdressOIB>
  <DomainObject.Predmet.ProtustrankaWithAdress>
    <izvorni_sadrzaj>AIDA PUTOVANJA d.o.o. turistička agencija, trgovina i usluge Kneza Branimira 16, 31400 Đakovo</izvorni_sadrzaj>
    <derivirana_varijabla naziv="DomainObject.Predmet.ProtustrankaWithAdress_1">AIDA PUTOVANJA d.o.o. turistička agencija, trgovina i usluge Kneza Branimira 16, 31400 Đakovo</derivirana_varijabla>
  </DomainObject.Predmet.ProtustrankaWithAdress>
  <DomainObject.Predmet.ProtustrankaWithAdressOIB>
    <izvorni_sadrzaj>AIDA PUTOVANJA d.o.o. turistička agencija, trgovina i usluge, OIB 59838650613, Kneza Branimira 16, 31400 Đakovo</izvorni_sadrzaj>
    <derivirana_varijabla naziv="DomainObject.Predmet.ProtustrankaWithAdressOIB_1">AIDA PUTOVANJA d.o.o. turistička agencija, trgovina i usluge, OIB 59838650613, Kneza Branimira 16, 31400 Đakovo</derivirana_varijabla>
  </DomainObject.Predmet.ProtustrankaWithAdressOIB>
  <DomainObject.Predmet.ProtustrankaNazivFormated>
    <izvorni_sadrzaj>AIDA PUTOVANJA d.o.o. turistička agencija, trgovina i usluge</izvorni_sadrzaj>
    <derivirana_varijabla naziv="DomainObject.Predmet.ProtustrankaNazivFormated_1">AIDA PUTOVANJA d.o.o. turistička agencija, trgovina i usluge</derivirana_varijabla>
  </DomainObject.Predmet.ProtustrankaNazivFormated>
  <DomainObject.Predmet.ProtustrankaNazivFormatedOIB>
    <izvorni_sadrzaj>AIDA PUTOVANJA d.o.o. turistička agencija, trgovina i usluge, OIB 59838650613</izvorni_sadrzaj>
    <derivirana_varijabla naziv="DomainObject.Predmet.ProtustrankaNazivFormatedOIB_1">AIDA PUTOVANJA d.o.o. turistička agencija, trgovina i usluge, OIB 59838650613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AIDA PUTOVANJA d.o.o. turistička agencija, trgovina i usluge</item>
    </izvorni_sadrzaj>
    <derivirana_varijabla naziv="DomainObject.Predmet.ProtuStrankaListFormated_1">
      <item>AIDA PUTOVANJA d.o.o. turistička agencija, trgovina i usluge</item>
    </derivirana_varijabla>
  </DomainObject.Predmet.ProtuStrankaListFormated>
  <DomainObject.Predmet.ProtuStrankaListFormatedOIB>
    <izvorni_sadrzaj>
      <item>AIDA PUTOVANJA d.o.o. turistička agencija, trgovina i usluge, OIB 59838650613</item>
    </izvorni_sadrzaj>
    <derivirana_varijabla naziv="DomainObject.Predmet.ProtuStrankaListFormatedOIB_1">
      <item>AIDA PUTOVANJA d.o.o. turistička agencija, trgovina i usluge, OIB 59838650613</item>
    </derivirana_varijabla>
  </DomainObject.Predmet.ProtuStrankaListFormatedOIB>
  <DomainObject.Predmet.ProtuStrankaListFormatedWithAdress>
    <izvorni_sadrzaj>
      <item>AIDA PUTOVANJA d.o.o. turistička agencija, trgovina i usluge, Kneza Branimira 16, 31400 Đakovo</item>
    </izvorni_sadrzaj>
    <derivirana_varijabla naziv="DomainObject.Predmet.ProtuStrankaListFormatedWithAdress_1">
      <item>AIDA PUTOVANJA d.o.o. turistička agencija, trgovina i usluge, Kneza Branimira 16, 31400 Đakovo</item>
    </derivirana_varijabla>
  </DomainObject.Predmet.ProtuStrankaListFormatedWithAdress>
  <DomainObject.Predmet.ProtuStrankaListFormatedWithAdressOIB>
    <izvorni_sadrzaj>
      <item>AIDA PUTOVANJA d.o.o. turistička agencija, trgovina i usluge, OIB 59838650613, Kneza Branimira 16, 31400 Đakovo</item>
    </izvorni_sadrzaj>
    <derivirana_varijabla naziv="DomainObject.Predmet.ProtuStrankaListFormatedWithAdressOIB_1">
      <item>AIDA PUTOVANJA d.o.o. turistička agencija, trgovina i usluge, OIB 59838650613, Kneza Branimira 16, 31400 Đakovo</item>
    </derivirana_varijabla>
  </DomainObject.Predmet.ProtuStrankaListFormatedWithAdressOIB>
  <DomainObject.Predmet.ProtuStrankaListNazivFormated>
    <izvorni_sadrzaj>
      <item>AIDA PUTOVANJA d.o.o. turistička agencija, trgovina i usluge</item>
    </izvorni_sadrzaj>
    <derivirana_varijabla naziv="DomainObject.Predmet.ProtuStrankaListNazivFormated_1">
      <item>AIDA PUTOVANJA d.o.o. turistička agencija, trgovina i usluge</item>
    </derivirana_varijabla>
  </DomainObject.Predmet.ProtuStrankaListNazivFormated>
  <DomainObject.Predmet.ProtuStrankaListNazivFormatedOIB>
    <izvorni_sadrzaj>
      <item>AIDA PUTOVANJA d.o.o. turistička agencija, trgovina i usluge, OIB 59838650613</item>
    </izvorni_sadrzaj>
    <derivirana_varijabla naziv="DomainObject.Predmet.ProtuStrankaListNazivFormatedOIB_1">
      <item>AIDA PUTOVANJA d.o.o. turistička agencija, trgovina i usluge, OIB 59838650613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AIDA PUTOVANJA d.o.o. turistička agencija, trgovina i usluge</izvorni_sadrzaj>
    <derivirana_varijabla naziv="DomainObject.Predmet.ProtustrankaIDrugi_1">AIDA PUTOVANJA d.o.o. turistička agencija,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AIDA PUTOVANJA d.o.o. turistička agencija, trgovina i usluge, OIB 59838650613, Kneza Branimira 16, 31400 Đakovo</izvorni_sadrzaj>
    <derivirana_varijabla naziv="DomainObject.Predmet.ProtustrankaIDrugiAdressOIB_1">AIDA PUTOVANJA d.o.o. turistička agencija, trgovina i usluge, OIB 59838650613, Kneza Branimira 16,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AIDA PUTOVANJA d.o.o. turistička agencija, trgovina i usluge</item>
    </izvorni_sadrzaj>
    <derivirana_varijabla naziv="DomainObject.Predmet.SudioniciListNaziv_1">
      <item>FINA RC OSIJEK</item>
      <item>AIDA PUTOVANJA d.o.o. turistička agencija, trgovina i usluge</item>
    </derivirana_varijabla>
  </DomainObject.Predmet.SudioniciListNaziv>
  <DomainObject.Predmet.SudioniciListAdressOIB>
    <izvorni_sadrzaj>
      <item>FINA RC OSIJEK, OIB 85821130368</item>
      <item>AIDA PUTOVANJA d.o.o. turistička agencija, trgovina i usluge, OIB 59838650613, Kneza Branimira 16,31400 Đakovo</item>
    </izvorni_sadrzaj>
    <derivirana_varijabla naziv="DomainObject.Predmet.SudioniciListAdressOIB_1">
      <item>FINA RC OSIJEK, OIB 85821130368</item>
      <item>AIDA PUTOVANJA d.o.o. turistička agencija, trgovina i usluge, OIB 59838650613, Kneza Branimira 16,31400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59838650613</item>
    </izvorni_sadrzaj>
    <derivirana_varijabla naziv="DomainObject.Predmet.SudioniciListNazivOIB_1">
      <item>, OIB 85821130368</item>
      <item>, OIB 59838650613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17B5F-F635-4BD7-B083-52CD1612D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2081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2016-06-16T10:57:00Z</dcterms:created>
  <dc:creator>Korisnik</dc:creator>
  <cp:lastModifiedBy>Maja Videnović</cp:lastModifiedBy>
  <cp:lastPrinted>2016-05-10T11:41:00Z</cp:lastPrinted>
  <dcterms:modified xmlns:xsi="http://www.w3.org/2001/XMLSchema-instance" xsi:type="dcterms:W3CDTF">2016-06-17T05:34:00Z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