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48a2" w14:paraId="1df48a2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B768D">
        <w:rPr>
          <w:bCs/>
        </w:rPr>
        <w:t>172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7B768D">
        <w:t>SOKOL PROJEKT d.o.o., Zadar, Antuna Augustinčića 1 a, OIB: 17530988695</w:t>
      </w:r>
      <w:r w:rsidR="00C947ED">
        <w:t xml:space="preserve">, povodom zahtjeva Financijske agencije, Regionalnog centra Split, Podružnice Zadar, Ivana Danila 4, OIB: 85821130368 od </w:t>
      </w:r>
      <w:r w:rsidR="007F4A0A">
        <w:t>21</w:t>
      </w:r>
      <w:r w:rsidR="002A4229">
        <w:t>. svibnja</w:t>
      </w:r>
      <w:r w:rsidR="00757DF3">
        <w:t xml:space="preserve"> 2018</w:t>
      </w:r>
      <w:r w:rsidR="00C947ED">
        <w:t xml:space="preserve">., </w:t>
      </w:r>
      <w:r w:rsidR="007B768D">
        <w:t>12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B768D">
        <w:t>SOKOL PROJEKT d.o.o., Zadar, Antuna Augustinčića 1 a, OIB: 17530988695</w:t>
      </w:r>
      <w:r>
        <w:t xml:space="preserve">, na temelju neizvršenih osnova za plaćanje iznosi </w:t>
      </w:r>
      <w:r w:rsidR="007B768D">
        <w:t>109.951,95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7B768D">
        <w:t>Andrija Čulina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B768D">
        <w:t>12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F579C9" w:rsidP="0059447E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F579C9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E3223">
        <w:t>Anamarija Kovačić Milković</w:t>
      </w:r>
      <w:r>
        <w:t>, v.r.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7F4A0A" w:rsidR="007F4A0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7F4A0A">
      <w:rPr>
        <w:bCs/>
      </w:rPr>
      <w:t>Poslovni broj: 6 St-</w:t>
    </w:r>
    <w:r w:rsidR="007B768D">
      <w:rPr>
        <w:bCs/>
      </w:rPr>
      <w:t>172</w:t>
    </w:r>
    <w:r w:rsidR="007F4A0A">
      <w:rPr>
        <w:bCs/>
      </w:rPr>
      <w:t>/2018-5</w:t>
    </w: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4229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579C9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7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9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7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9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PROJEKT d.o.o. za ugostiteljstvo i poslovne usluge</izvorni_sadrzaj>
    <derivirana_varijabla naziv="DomainObject.Predmet.ProtustrankaFormated_1">  SOKOL PROJEKT d.o.o. za ugostiteljstvo i poslovne usluge</derivirana_varijabla>
  </DomainObject.Predmet.ProtustrankaFormated>
  <DomainObject.Predmet.ProtustrankaFormatedOIB>
    <izvorni_sadrzaj>  SOKOL PROJEKT d.o.o. za ugostiteljstvo i poslovne usluge, OIB 17530988695</izvorni_sadrzaj>
    <derivirana_varijabla naziv="DomainObject.Predmet.ProtustrankaFormatedOIB_1">  SOKOL PROJEKT d.o.o. za ugostiteljstvo i poslovne usluge, OIB 17530988695</derivirana_varijabla>
  </DomainObject.Predmet.ProtustrankaFormatedOIB>
  <DomainObject.Predmet.ProtustrankaFormatedWithAdress>
    <izvorni_sadrzaj> SOKOL PROJEKT d.o.o. za ugostiteljstvo i poslovne usluge, Antuna Augustinčića 1/a, 23000 Zadar</izvorni_sadrzaj>
    <derivirana_varijabla naziv="DomainObject.Predmet.ProtustrankaFormatedWithAdress_1"> SOKOL PROJEKT d.o.o. za ugostiteljstvo i poslovne usluge, Antuna Augustinčića 1/a, 23000 Zadar</derivirana_varijabla>
  </DomainObject.Predmet.ProtustrankaFormatedWithAdress>
  <DomainObject.Predmet.ProtustrankaFormatedWithAdressOIB>
    <izvorni_sadrzaj> SOKOL PROJEKT d.o.o. za ugostiteljstvo i poslovne usluge, OIB 17530988695, Antuna Augustinčića 1/a, 23000 Zadar</izvorni_sadrzaj>
    <derivirana_varijabla naziv="DomainObject.Predmet.ProtustrankaFormatedWithAdressOIB_1"> SOKOL PROJEKT d.o.o. za ugostiteljstvo i poslovne usluge, OIB 17530988695, Antuna Augustinčića 1/a, 23000 Zadar</derivirana_varijabla>
  </DomainObject.Predmet.ProtustrankaFormatedWithAdressOIB>
  <DomainObject.Predmet.ProtustrankaWithAdress>
    <izvorni_sadrzaj>SOKOL PROJEKT d.o.o. za ugostiteljstvo i poslovne usluge Antuna Augustinčića 1/a, 23000 Zadar</izvorni_sadrzaj>
    <derivirana_varijabla naziv="DomainObject.Predmet.ProtustrankaWithAdress_1">SOKOL PROJEKT d.o.o. za ugostiteljstvo i poslovne usluge Antuna Augustinčića 1/a, 23000 Zadar</derivirana_varijabla>
  </DomainObject.Predmet.ProtustrankaWithAdress>
  <DomainObject.Predmet.ProtustrankaWithAdressOIB>
    <izvorni_sadrzaj>SOKOL PROJEKT d.o.o. za ugostiteljstvo i poslovne usluge, OIB 17530988695, Antuna Augustinčića 1/a, 23000 Zadar</izvorni_sadrzaj>
    <derivirana_varijabla naziv="DomainObject.Predmet.ProtustrankaWithAdressOIB_1">SOKOL PROJEKT d.o.o. za ugostiteljstvo i poslovne usluge, OIB 17530988695, Antuna Augustinčića 1/a, 23000 Zadar</derivirana_varijabla>
  </DomainObject.Predmet.ProtustrankaWithAdressOIB>
  <DomainObject.Predmet.ProtustrankaNazivFormated>
    <izvorni_sadrzaj>SOKOL PROJEKT d.o.o. za ugostiteljstvo i poslovne usluge</izvorni_sadrzaj>
    <derivirana_varijabla naziv="DomainObject.Predmet.ProtustrankaNazivFormated_1">SOKOL PROJEKT d.o.o. za ugostiteljstvo i poslovne usluge</derivirana_varijabla>
  </DomainObject.Predmet.ProtustrankaNazivFormated>
  <DomainObject.Predmet.ProtustrankaNazivFormatedOIB>
    <izvorni_sadrzaj>SOKOL PROJEKT d.o.o. za ugostiteljstvo i poslovne usluge, OIB 17530988695</izvorni_sadrzaj>
    <derivirana_varijabla naziv="DomainObject.Predmet.ProtustrankaNazivFormatedOIB_1">SOKOL PROJEKT d.o.o. za ugostiteljstvo i poslovne usluge, OIB 17530988695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SOKOL PROJEKT d.o.o. za ugostiteljstvo i poslovne usluge</item>
    </izvorni_sadrzaj>
    <derivirana_varijabla naziv="DomainObject.Predmet.ProtuStrankaListFormated_1">
      <item>SOKOL PROJEKT d.o.o. za ugostiteljstvo i poslovne usluge</item>
    </derivirana_varijabla>
  </DomainObject.Predmet.ProtuStrankaListFormated>
  <DomainObject.Predmet.ProtuStrankaListFormatedOIB>
    <izvorni_sadrzaj>
      <item>SOKOL PROJEKT d.o.o. za ugostiteljstvo i poslovne usluge, OIB 17530988695</item>
    </izvorni_sadrzaj>
    <derivirana_varijabla naziv="DomainObject.Predmet.ProtuStrankaListFormatedOIB_1">
      <item>SOKOL PROJEKT d.o.o. za ugostiteljstvo i poslovne usluge, OIB 17530988695</item>
    </derivirana_varijabla>
  </DomainObject.Predmet.ProtuStrankaListFormatedOIB>
  <DomainObject.Predmet.ProtuStrankaListFormatedWithAdress>
    <izvorni_sadrzaj>
      <item>SOKOL PROJEKT d.o.o. za ugostiteljstvo i poslovne usluge, Antuna Augustinčića 1/a, 23000 Zadar</item>
    </izvorni_sadrzaj>
    <derivirana_varijabla naziv="DomainObject.Predmet.ProtuStrankaListFormatedWithAdress_1">
      <item>SOKOL PROJEKT d.o.o. za ugostiteljstvo i poslovne usluge, Antuna Augustinčića 1/a, 23000 Zadar</item>
    </derivirana_varijabla>
  </DomainObject.Predmet.ProtuStrankaListFormatedWithAdress>
  <DomainObject.Predmet.ProtuStrankaListFormatedWithAdressOIB>
    <izvorni_sadrzaj>
      <item>SOKOL PROJEKT d.o.o. za ugostiteljstvo i poslovne usluge, OIB 17530988695, Antuna Augustinčića 1/a, 23000 Zadar</item>
    </izvorni_sadrzaj>
    <derivirana_varijabla naziv="DomainObject.Predmet.ProtuStrankaListFormatedWithAdressOIB_1">
      <item>SOKOL PROJEKT d.o.o. za ugostiteljstvo i poslovne usluge, OIB 17530988695, Antuna Augustinčića 1/a, 23000 Zadar</item>
    </derivirana_varijabla>
  </DomainObject.Predmet.ProtuStrankaListFormatedWithAdressOIB>
  <DomainObject.Predmet.ProtuStrankaListNazivFormated>
    <izvorni_sadrzaj>
      <item>SOKOL PROJEKT d.o.o. za ugostiteljstvo i poslovne usluge</item>
    </izvorni_sadrzaj>
    <derivirana_varijabla naziv="DomainObject.Predmet.ProtuStrankaListNazivFormated_1">
      <item>SOKOL PROJEKT d.o.o. za ugostiteljstvo i poslovne usluge</item>
    </derivirana_varijabla>
  </DomainObject.Predmet.ProtuStrankaListNazivFormated>
  <DomainObject.Predmet.ProtuStrankaListNazivFormatedOIB>
    <izvorni_sadrzaj>
      <item>SOKOL PROJEKT d.o.o. za ugostiteljstvo i poslovne usluge, OIB 17530988695</item>
    </izvorni_sadrzaj>
    <derivirana_varijabla naziv="DomainObject.Predmet.ProtuStrankaListNazivFormatedOIB_1">
      <item>SOKOL PROJEKT d.o.o. za ugostiteljstvo i poslovne usluge, OIB 17530988695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SOKOL PROJEKT d.o.o. za ugostiteljstvo i poslovne usluge</izvorni_sadrzaj>
    <derivirana_varijabla naziv="DomainObject.Predmet.ProtustrankaIDrugi_1">SOKOL PROJEKT 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SOKOL PROJEKT d.o.o. za ugostiteljstvo i poslovne usluge, OIB 17530988695, Antuna Augustinčića 1/a, 23000 Zadar</izvorni_sadrzaj>
    <derivirana_varijabla naziv="DomainObject.Predmet.ProtustrankaIDrugiAdressOIB_1">SOKOL PROJEKT d.o.o. za ugostiteljstvo i poslovne usluge, OIB 17530988695, Antuna Augustinčića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SOKOL PROJEKT d.o.o. za ugostiteljstvo i poslovne usluge</item>
    </izvorni_sadrzaj>
    <derivirana_varijabla naziv="DomainObject.Predmet.SudioniciListNaziv_1">
      <item>FINA</item>
      <item>SOKOL PROJEKT d.o.o. za ugostiteljstvo i poslovne usluge</item>
    </derivirana_varijabla>
  </DomainObject.Predmet.SudioniciListNaziv>
  <DomainObject.Predmet.SudioniciListAdressOIB>
    <izvorni_sadrzaj>
      <item>FINA, OIB 85821130368, Ivana Danila 4,23000 Zadar</item>
      <item>SOKOL PROJEKT d.o.o. za ugostiteljstvo i poslovne usluge, OIB 17530988695, Antuna Augustinčića 1/a,23000 Zadar</item>
    </izvorni_sadrzaj>
    <derivirana_varijabla naziv="DomainObject.Predmet.SudioniciListAdressOIB_1">
      <item>FINA, OIB 85821130368, Ivana Danila 4,23000 Zadar</item>
      <item>SOKOL PROJEKT d.o.o. za ugostiteljstvo i poslovne usluge, OIB 17530988695, Antuna Augustinčića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17530988695</item>
    </izvorni_sadrzaj>
    <derivirana_varijabla naziv="DomainObject.Predmet.SudioniciListNazivOIB_1">
      <item>, OIB 85821130368</item>
      <item>, OIB 17530988695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397</properties:Words>
  <properties:Characters>2051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2018-06-12T08:27:00Z</dcterms:created>
  <dc:creator>mklismanic</dc:creator>
  <cp:lastModifiedBy>Anita Ivandić</cp:lastModifiedBy>
  <cp:lastPrinted>2018-06-12T08:26:00Z</cp:lastPrinted>
  <dcterms:modified xmlns:xsi="http://www.w3.org/2001/XMLSchema-instance" xsi:type="dcterms:W3CDTF">2018-06-12T08:57:00Z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