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1c3d" w14:paraId="6621c3d" w:rsidRDefault="0001726C" w:rsidP="0001726C" w:rsidR="0001726C">
      <w:pPr>
        <w:jc w:val="right"/>
        <w15:collapsed w:val="false"/>
      </w:pPr>
      <w:r>
        <w:t>6 St-</w:t>
      </w:r>
      <w:r w:rsidR="006A641B">
        <w:t>1015/18-7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6A641B">
        <w:t xml:space="preserve">FINA RC Osijek za otvaranje stečajnog postupka nad dužnikom: </w:t>
      </w:r>
      <w:r w:rsidR="006A641B">
        <w:rPr>
          <w:b/>
        </w:rPr>
        <w:t>N &amp; G j.d.o.o. Martin, Kralja Zvonimira 59, OIB: 27072559677, MBS: 030172821</w:t>
      </w:r>
      <w:r>
        <w:t xml:space="preserve">, dana </w:t>
      </w:r>
      <w:r w:rsidR="006A641B">
        <w:t>17</w:t>
      </w:r>
      <w:r w:rsidR="004C29A9">
        <w:t>. listopada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6A641B">
        <w:t xml:space="preserve">Nebojša </w:t>
      </w:r>
      <w:proofErr w:type="spellStart"/>
      <w:r w:rsidR="006A641B">
        <w:t>Vlaisavljević</w:t>
      </w:r>
      <w:proofErr w:type="spellEnd"/>
      <w:r w:rsidR="006A641B">
        <w:t>, Martin, Kralja Zvonimira 59, OIB: 84700101158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6A641B">
        <w:rPr>
          <w:b/>
        </w:rPr>
        <w:t>1015-18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6A641B">
        <w:t xml:space="preserve">Nebojša </w:t>
      </w:r>
      <w:proofErr w:type="spellStart"/>
      <w:r w:rsidR="006A641B">
        <w:t>Vlaisavljević</w:t>
      </w:r>
      <w:proofErr w:type="spellEnd"/>
      <w:r w:rsidR="006A641B">
        <w:t>, Martin, Kralja Zvonimira 59, OIB: 84700101158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6A641B">
        <w:rPr>
          <w:b/>
        </w:rPr>
        <w:t>1015-18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6A641B">
        <w:t xml:space="preserve">Nebojša </w:t>
      </w:r>
      <w:proofErr w:type="spellStart"/>
      <w:r w:rsidR="006A641B">
        <w:t>Vlaisavljević</w:t>
      </w:r>
      <w:proofErr w:type="spellEnd"/>
      <w:r w:rsidR="006A641B">
        <w:t>, Martin, Kralja Zvonimira 59, OIB: 84700101158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6A641B">
        <w:t xml:space="preserve">Nebojša </w:t>
      </w:r>
      <w:proofErr w:type="spellStart"/>
      <w:r w:rsidR="006A641B">
        <w:t>Vlaisavljević</w:t>
      </w:r>
      <w:proofErr w:type="spellEnd"/>
      <w:r w:rsidR="006A641B">
        <w:t>, Martin, Kralja Zvonimira 59, OIB: 84700101158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6A641B" w:rsidP="006A641B" w:rsidR="006A641B">
      <w:pPr>
        <w:jc w:val="right"/>
      </w:pPr>
      <w:r>
        <w:t>6 St-1015/18-7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6A641B">
        <w:rPr>
          <w:bCs/>
        </w:rPr>
        <w:t>20. srpnja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6A641B">
        <w:rPr>
          <w:b/>
        </w:rPr>
        <w:t>N &amp; G j.d.o.o. Martin, Kralja Zvonimira 59, OIB: 27072559677, MBS: 030172821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4C29A9">
        <w:rPr>
          <w:b/>
        </w:rPr>
        <w:t xml:space="preserve">20. </w:t>
      </w:r>
      <w:r w:rsidR="006A641B">
        <w:rPr>
          <w:b/>
        </w:rPr>
        <w:t>srpnja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6A641B">
        <w:t>1015/18-6 od 17. listopada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6A641B">
        <w:t>Marko Tominac iz Vinkovaca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4C29A9">
        <w:rPr>
          <w:b/>
        </w:rPr>
        <w:t xml:space="preserve">20. </w:t>
      </w:r>
      <w:r w:rsidR="006A641B">
        <w:rPr>
          <w:b/>
        </w:rPr>
        <w:t>srpnja</w:t>
      </w:r>
      <w:r w:rsidR="004C29A9">
        <w:rPr>
          <w:b/>
        </w:rPr>
        <w:t xml:space="preserve">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6A641B">
        <w:rPr>
          <w:b/>
        </w:rPr>
        <w:t>6.405,96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6A641B" w:rsidP="006A641B" w:rsidR="006A641B">
      <w:pPr>
        <w:jc w:val="right"/>
      </w:pPr>
      <w:r>
        <w:t>6 St-1015/18-7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A641B">
        <w:t>17</w:t>
      </w:r>
      <w:r w:rsidR="004C29A9">
        <w:t>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6A641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6A641B">
        <w:t xml:space="preserve">Nebojša </w:t>
      </w:r>
      <w:proofErr w:type="spellStart"/>
      <w:r w:rsidR="006A641B">
        <w:t>Vlaisavljević</w:t>
      </w:r>
      <w:proofErr w:type="spellEnd"/>
      <w:r w:rsidR="006A641B">
        <w:t>, Martin, Kralja Zvonimira 59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4C29A9" w:rsidP="00B97155" w:rsidR="002E5413">
      <w:pPr>
        <w:numPr>
          <w:ilvl w:val="0"/>
          <w:numId w:val="13"/>
        </w:numPr>
      </w:pPr>
      <w:r>
        <w:t>K-</w:t>
      </w:r>
      <w:r w:rsidR="006A641B">
        <w:t>19</w:t>
      </w:r>
      <w:r>
        <w:t>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548" w:rsidP="00C06AA6" w:rsidR="00744548">
      <w:r>
        <w:separator/>
      </w:r>
    </w:p>
  </w:endnote>
  <w:endnote w:id="0" w:type="continuationSeparator">
    <w:p w:rsidRDefault="00744548" w:rsidP="00C06AA6" w:rsidR="00744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548" w:rsidP="00C06AA6" w:rsidR="00744548">
      <w:r>
        <w:separator/>
      </w:r>
    </w:p>
  </w:footnote>
  <w:footnote w:id="0" w:type="continuationSeparator">
    <w:p w:rsidRDefault="00744548" w:rsidP="00C06AA6" w:rsidR="00744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1A7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656CA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44548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1A7A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1A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1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1A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1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St-1015/2018</izvorni_sadrzaj>
    <derivirana_varijabla naziv="DomainObject.Predmet.OznakaBroj_1">St-1015/2018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&amp; G jednostavno društvo s ograničenom odgovornošću za ugostiteljstvo i usluge</izvorni_sadrzaj>
    <derivirana_varijabla naziv="DomainObject.Predmet.ProtustrankaFormated_1">  N &amp; G jednostavno društvo s ograničenom odgovornošću za ugostiteljstvo i usluge</derivirana_varijabla>
  </DomainObject.Predmet.ProtustrankaFormated>
  <DomainObject.Predmet.ProtustrankaFormatedOIB>
    <izvorni_sadrzaj>  N &amp; G jednostavno društvo s ograničenom odgovornošću za ugostiteljstvo i usluge, OIB 27072559677</izvorni_sadrzaj>
    <derivirana_varijabla naziv="DomainObject.Predmet.ProtustrankaFormatedOIB_1">  N &amp; G jednostavno društvo s ograničenom odgovornošću za ugostiteljstvo i usluge, OIB 27072559677</derivirana_varijabla>
  </DomainObject.Predmet.ProtustrankaFormatedOIB>
  <DomainObject.Predmet.ProtustrankaFormatedWithAdress>
    <izvorni_sadrzaj> N &amp; G jednostavno društvo s ograničenom odgovornošću za ugostiteljstvo i usluge, Kralja Zvonimira 59, 31500 Martin</izvorni_sadrzaj>
    <derivirana_varijabla naziv="DomainObject.Predmet.ProtustrankaFormatedWithAdress_1"> N &amp; G jednostavno društvo s ograničenom odgovornošću za ugostiteljstvo i usluge, Kralja Zvonimira 59, 31500 Martin</derivirana_varijabla>
  </DomainObject.Predmet.ProtustrankaFormatedWithAdress>
  <DomainObject.Predmet.ProtustrankaFormatedWithAdressOIB>
    <izvorni_sadrzaj> N &amp; G jednostavno društvo s ograničenom odgovornošću za ugostiteljstvo i usluge, OIB 27072559677, Kralja Zvonimira 59, 31500 Martin</izvorni_sadrzaj>
    <derivirana_varijabla naziv="DomainObject.Predmet.ProtustrankaFormatedWithAdressOIB_1"> N &amp; G jednostavno društvo s ograničenom odgovornošću za ugostiteljstvo i usluge, OIB 27072559677, Kralja Zvonimira 59, 31500 Martin</derivirana_varijabla>
  </DomainObject.Predmet.ProtustrankaFormatedWithAdressOIB>
  <DomainObject.Predmet.ProtustrankaWithAdress>
    <izvorni_sadrzaj>N &amp; G jednostavno društvo s ograničenom odgovornošću za ugostiteljstvo i usluge Kralja Zvonimira 59, 31500 Martin</izvorni_sadrzaj>
    <derivirana_varijabla naziv="DomainObject.Predmet.ProtustrankaWithAdress_1">N &amp; G jednostavno društvo s ograničenom odgovornošću za ugostiteljstvo i usluge Kralja Zvonimira 59, 31500 Martin</derivirana_varijabla>
  </DomainObject.Predmet.ProtustrankaWithAdress>
  <DomainObject.Predmet.ProtustrankaWithAdressOIB>
    <izvorni_sadrzaj>N &amp; G jednostavno društvo s ograničenom odgovornošću za ugostiteljstvo i usluge, OIB 27072559677, Kralja Zvonimira 59, 31500 Martin</izvorni_sadrzaj>
    <derivirana_varijabla naziv="DomainObject.Predmet.ProtustrankaWithAdressOIB_1">N &amp; G jednostavno društvo s ograničenom odgovornošću za ugostiteljstvo i usluge, OIB 27072559677, Kralja Zvonimira 59, 31500 Martin</derivirana_varijabla>
  </DomainObject.Predmet.ProtustrankaWithAdressOIB>
  <DomainObject.Predmet.ProtustrankaNazivFormated>
    <izvorni_sadrzaj>N &amp; G jednostavno društvo s ograničenom odgovornošću za ugostiteljstvo i usluge</izvorni_sadrzaj>
    <derivirana_varijabla naziv="DomainObject.Predmet.ProtustrankaNazivFormated_1">N &amp; G jednostavno društvo s ograničenom odgovornošću za ugostiteljstvo i usluge</derivirana_varijabla>
  </DomainObject.Predmet.ProtustrankaNazivFormated>
  <DomainObject.Predmet.ProtustrankaNazivFormatedOIB>
    <izvorni_sadrzaj>N &amp; G jednostavno društvo s ograničenom odgovornošću za ugostiteljstvo i usluge, OIB 27072559677</izvorni_sadrzaj>
    <derivirana_varijabla naziv="DomainObject.Predmet.ProtustrankaNazivFormatedOIB_1">N &amp; G jednostavno društvo s ograničenom odgovornošću za ugostiteljstvo i usluge, OIB 27072559677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&amp; G jednostavno društvo s ograničenom odgovornošću za ugostiteljstvo i usluge</item>
    </izvorni_sadrzaj>
    <derivirana_varijabla naziv="DomainObject.Predmet.ProtuStrankaListFormated_1">
      <item>N &amp; G jednostavno društvo s ograničenom odgovornošću za ugostiteljstvo i usluge</item>
    </derivirana_varijabla>
  </DomainObject.Predmet.ProtuStrankaListFormated>
  <DomainObject.Predmet.ProtuStrankaListFormatedOIB>
    <izvorni_sadrzaj>
      <item>N &amp; G jednostavno društvo s ograničenom odgovornošću za ugostiteljstvo i usluge, OIB 27072559677</item>
    </izvorni_sadrzaj>
    <derivirana_varijabla naziv="DomainObject.Predmet.ProtuStrankaListFormatedOIB_1">
      <item>N &amp; G jednostavno društvo s ograničenom odgovornošću za ugostiteljstvo i usluge, OIB 27072559677</item>
    </derivirana_varijabla>
  </DomainObject.Predmet.ProtuStrankaListFormatedOIB>
  <DomainObject.Predmet.ProtuStrankaListFormatedWithAdress>
    <izvorni_sadrzaj>
      <item>N &amp; G jednostavno društvo s ograničenom odgovornošću za ugostiteljstvo i usluge, Kralja Zvonimira 59, 31500 Martin</item>
    </izvorni_sadrzaj>
    <derivirana_varijabla naziv="DomainObject.Predmet.ProtuStrankaListFormatedWithAdress_1">
      <item>N &amp; G jednostavno društvo s ograničenom odgovornošću za ugostiteljstvo i usluge, Kralja Zvonimira 59, 31500 Martin</item>
    </derivirana_varijabla>
  </DomainObject.Predmet.ProtuStrankaListFormatedWithAdress>
  <DomainObject.Predmet.ProtuStrankaListFormatedWithAdressOIB>
    <izvorni_sadrzaj>
      <item>N &amp; G jednostavno društvo s ograničenom odgovornošću za ugostiteljstvo i usluge, OIB 27072559677, Kralja Zvonimira 59, 31500 Martin</item>
    </izvorni_sadrzaj>
    <derivirana_varijabla naziv="DomainObject.Predmet.ProtuStrankaListFormatedWithAdressOIB_1">
      <item>N &amp; G jednostavno društvo s ograničenom odgovornošću za ugostiteljstvo i usluge, OIB 27072559677, Kralja Zvonimira 59, 31500 Martin</item>
    </derivirana_varijabla>
  </DomainObject.Predmet.ProtuStrankaListFormatedWithAdressOIB>
  <DomainObject.Predmet.ProtuStrankaListNazivFormated>
    <izvorni_sadrzaj>
      <item>N &amp; G jednostavno društvo s ograničenom odgovornošću za ugostiteljstvo i usluge</item>
    </izvorni_sadrzaj>
    <derivirana_varijabla naziv="DomainObject.Predmet.ProtuStrankaListNazivFormated_1">
      <item>N &amp; G jednostavno društvo s ograničenom odgovornošću za ugostiteljstvo i usluge</item>
    </derivirana_varijabla>
  </DomainObject.Predmet.ProtuStrankaListNazivFormated>
  <DomainObject.Predmet.ProtuStrankaListNazivFormatedOIB>
    <izvorni_sadrzaj>
      <item>N &amp; G jednostavno društvo s ograničenom odgovornošću za ugostiteljstvo i usluge, OIB 27072559677</item>
    </izvorni_sadrzaj>
    <derivirana_varijabla naziv="DomainObject.Predmet.ProtuStrankaListNazivFormatedOIB_1">
      <item>N &amp; G jednostavno društvo s ograničenom odgovornošću za ugostiteljstvo i usluge, OIB 27072559677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&amp; G jednostavno društvo s ograničenom odgovornošću za ugostiteljstvo i usluge</izvorni_sadrzaj>
    <derivirana_varijabla naziv="DomainObject.Predmet.ProtustrankaIDrugi_1">N &amp; G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&amp; G jednostavno društvo s ograničenom odgovornošću za ugostiteljstvo i usluge, OIB 27072559677, Kralja Zvonimira 59, 31500 Martin</izvorni_sadrzaj>
    <derivirana_varijabla naziv="DomainObject.Predmet.ProtustrankaIDrugiAdressOIB_1">N &amp; G jednostavno društvo s ograničenom odgovornošću za ugostiteljstvo i usluge, OIB 27072559677, Kralja Zvonimira 59,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&amp; G jednostavno društvo s ograničenom odgovornošću za ugostiteljstvo i usluge</item>
    </izvorni_sadrzaj>
    <derivirana_varijabla naziv="DomainObject.Predmet.SudioniciListNaziv_1">
      <item>FINA RC OSIJEK</item>
      <item>N &amp; G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 &amp; G jednostavno društvo s ograničenom odgovornošću za ugostiteljstvo i usluge, OIB 27072559677, Kralja Zvonimira 59,31500 Martin</item>
    </izvorni_sadrzaj>
    <derivirana_varijabla naziv="DomainObject.Predmet.SudioniciListAdressOIB_1">
      <item>FINA RC OSIJEK, OIB 85821130368</item>
      <item>N &amp; G jednostavno društvo s ograničenom odgovornošću za ugostiteljstvo i usluge, OIB 27072559677, Kralja Zvonimira 59,31500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27072559677</item>
    </izvorni_sadrzaj>
    <derivirana_varijabla naziv="DomainObject.Predmet.SudioniciListNazivOIB_1">
      <item>, OIB 85821130368</item>
      <item>, OIB 27072559677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St-1015/2018-3</izvorni_sadrzaj>
    <derivirana_varijabla naziv="DomainObject.PredzadnjaOdlukaIzPredmeta.Oznaka_1">St-1015/2018-3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D5726-55BE-4521-96FB-EA364DBCC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856</properties:Words>
  <properties:Characters>4534</properties:Characters>
  <properties:Lines>153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2018-10-17T06:14:00Z</cp:lastPrinted>
  <dcterms:modified xmlns:xsi="http://www.w3.org/2001/XMLSchema-instance" xsi:type="dcterms:W3CDTF">2018-10-17T06:16:00Z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