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9c768" w14:paraId="079c768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9729C9">
        <w:rPr>
          <w:b/>
        </w:rPr>
        <w:t>DENO-TEX jednostavno društvo s ograničenom odgovornošću za trgovinu, Osijek, Ulica Hrvatske Republike 17/b, MBS: 030175308, OIB: 06565189951</w:t>
      </w:r>
      <w:r w:rsidR="006139EC">
        <w:t xml:space="preserve">, </w:t>
      </w:r>
      <w:r w:rsidR="003B4C28">
        <w:t xml:space="preserve">dana </w:t>
      </w:r>
      <w:r w:rsidR="009729C9">
        <w:t>10</w:t>
      </w:r>
      <w:r w:rsidR="00AB0930">
        <w:t>. rujna</w:t>
      </w:r>
      <w:r w:rsidR="00092AA6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72EB" w:rsidR="0061131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9729C9">
        <w:rPr>
          <w:b/>
        </w:rPr>
        <w:t xml:space="preserve">DENO-TEX jednostavno društvo s ograničenom odgovornošću za trgovinu, Osijek, Ulica Hrvatske Republike 17/b, MBS: 030175308, OIB: 06565189951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9729C9">
        <w:rPr>
          <w:b/>
        </w:rPr>
        <w:t>945-18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AB0930">
        <w:rPr>
          <w:b/>
        </w:rPr>
        <w:t>17.650,00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61131D">
        <w:t xml:space="preserve"> a koji iznos se sastoji od:</w:t>
      </w:r>
    </w:p>
    <w:p w:rsidRDefault="00186740" w:rsidP="00186740" w:rsidR="00186740">
      <w:pPr>
        <w:pStyle w:val="Odlomakpopisa"/>
        <w:ind w:left="705"/>
        <w:jc w:val="both"/>
      </w:pPr>
    </w:p>
    <w:p w:rsidRDefault="009729C9" w:rsidP="009729C9" w:rsidR="009729C9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42"/>
        <w:gridCol w:w="5529"/>
        <w:gridCol w:w="2517"/>
      </w:tblGrid>
      <w:tr w:rsidTr="009729C9" w:rsidR="009729C9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9729C9" w:rsidR="009729C9">
            <w:pPr>
              <w:jc w:val="center"/>
            </w:pPr>
            <w:r>
              <w:t>Redni broj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9729C9" w:rsidR="009729C9">
            <w:pPr>
              <w:jc w:val="center"/>
            </w:pPr>
            <w:r>
              <w:t>OPIS TROŠKOVA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9729C9" w:rsidR="009729C9">
            <w:pPr>
              <w:jc w:val="center"/>
            </w:pPr>
            <w:r>
              <w:t>IZNOS</w:t>
            </w:r>
          </w:p>
        </w:tc>
      </w:tr>
      <w:tr w:rsidTr="009729C9" w:rsidR="009729C9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9729C9" w:rsidR="009729C9">
            <w:pPr>
              <w:jc w:val="center"/>
            </w:pPr>
            <w:r>
              <w:t>1.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9C9" w:rsidR="009729C9">
            <w:r>
              <w:t>Trošak izrade pečata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9C9" w:rsidR="009729C9">
            <w:pPr>
              <w:jc w:val="right"/>
            </w:pPr>
            <w:r>
              <w:t>150,00 kn</w:t>
            </w:r>
          </w:p>
        </w:tc>
      </w:tr>
      <w:tr w:rsidTr="009729C9" w:rsidR="009729C9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9729C9" w:rsidR="009729C9">
            <w:pPr>
              <w:jc w:val="center"/>
            </w:pPr>
            <w:r>
              <w:t>2.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9C9" w:rsidR="009729C9">
            <w:r>
              <w:t>Troškovi zatvaranja žiro-računa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9C9" w:rsidR="009729C9">
            <w:pPr>
              <w:jc w:val="right"/>
            </w:pPr>
            <w:r>
              <w:t>500,00 kn</w:t>
            </w:r>
          </w:p>
        </w:tc>
      </w:tr>
      <w:tr w:rsidTr="009729C9" w:rsidR="009729C9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9729C9" w:rsidR="009729C9">
            <w:pPr>
              <w:jc w:val="center"/>
            </w:pPr>
            <w:r>
              <w:t>3.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9C9" w:rsidR="009729C9">
            <w:r>
              <w:t>Trošak usluge knjigovodstvenog servisa (za najmanje godinu dana)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9C9" w:rsidR="009729C9">
            <w:pPr>
              <w:jc w:val="right"/>
            </w:pPr>
            <w:r>
              <w:t>6.000,00 kn</w:t>
            </w:r>
          </w:p>
        </w:tc>
      </w:tr>
      <w:tr w:rsidTr="009729C9" w:rsidR="009729C9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9729C9" w:rsidR="009729C9">
            <w:pPr>
              <w:jc w:val="center"/>
            </w:pPr>
            <w:r>
              <w:t>4.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9C9" w:rsidR="009729C9">
            <w:r>
              <w:t>Nagrada za rad stečajnog upravitelja u bruto iznosu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9C9" w:rsidR="009729C9">
            <w:pPr>
              <w:jc w:val="right"/>
            </w:pPr>
            <w:r>
              <w:t>10.000,00 kn</w:t>
            </w:r>
          </w:p>
        </w:tc>
      </w:tr>
      <w:tr w:rsidTr="009729C9" w:rsidR="009729C9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9729C9" w:rsidR="009729C9">
            <w:pPr>
              <w:jc w:val="center"/>
            </w:pPr>
            <w:r>
              <w:t>5.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9C9" w:rsidR="009729C9">
            <w:r>
              <w:t xml:space="preserve">Trošak sređivanja arhivskog gradiva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9C9" w:rsidR="009729C9">
            <w:pPr>
              <w:jc w:val="right"/>
            </w:pPr>
            <w:r>
              <w:t>1.000,00 kn</w:t>
            </w:r>
          </w:p>
        </w:tc>
      </w:tr>
      <w:tr w:rsidTr="009729C9" w:rsidR="009729C9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</w:tcPr>
          <w:p w:rsidRDefault="009729C9" w:rsidR="009729C9">
            <w:pPr>
              <w:jc w:val="center"/>
            </w:pP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9729C9" w:rsidR="009729C9">
            <w:pPr>
              <w:jc w:val="center"/>
            </w:pPr>
            <w:r>
              <w:t>UKUPNO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9729C9" w:rsidR="009729C9">
            <w:pPr>
              <w:jc w:val="right"/>
            </w:pPr>
            <w:r>
              <w:t>17.650,00 kn</w:t>
            </w:r>
          </w:p>
        </w:tc>
      </w:tr>
    </w:tbl>
    <w:p w:rsidRDefault="009B61F0" w:rsidP="0061131D" w:rsidR="009B61F0">
      <w:pPr>
        <w:pStyle w:val="Odlomakpopisa"/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lastRenderedPageBreak/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186740">
      <w:pPr>
        <w:jc w:val="center"/>
      </w:pPr>
      <w:r w:rsidRPr="00186740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1664AA">
        <w:t>RH MF Porezna prava zastupana po ŽDO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</w:t>
      </w:r>
      <w:r w:rsidR="009729C9">
        <w:t>28. veljače</w:t>
      </w:r>
      <w:r w:rsidR="00AB0930">
        <w:t xml:space="preserve"> 2018. g.</w:t>
      </w:r>
      <w:r w:rsidRPr="00DD2365">
        <w:t xml:space="preserve"> prijedlog za otvaranje stečajnog postupka nad dužnikom </w:t>
      </w:r>
      <w:r w:rsidR="009729C9">
        <w:rPr>
          <w:b/>
        </w:rPr>
        <w:t>DENO-TEX jednostavno društvo s ograničenom odgovornošću za trgovinu, Osijek, Ulica Hrvatske Republike 17/b, MBS: 030175308, OIB: 06565189951</w:t>
      </w:r>
      <w:r w:rsidR="0051183E">
        <w:t>.</w:t>
      </w:r>
      <w:r w:rsidR="00092AA6">
        <w:t xml:space="preserve"> 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92AA6" w:rsidR="0061131D">
      <w:pPr>
        <w:ind w:firstLine="708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AB0930">
        <w:t xml:space="preserve">6 </w:t>
      </w:r>
      <w:r>
        <w:t>St-</w:t>
      </w:r>
      <w:r w:rsidR="009729C9">
        <w:t>945</w:t>
      </w:r>
      <w:r w:rsidR="00AB0930">
        <w:t>/18-</w:t>
      </w:r>
      <w:r w:rsidR="009729C9">
        <w:t>7</w:t>
      </w:r>
      <w:r w:rsidR="00AB0930">
        <w:t xml:space="preserve"> od </w:t>
      </w:r>
      <w:r w:rsidR="009729C9">
        <w:t>2. srpnja</w:t>
      </w:r>
      <w:r w:rsidR="00186740">
        <w:t xml:space="preserve">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9729C9">
        <w:t>6</w:t>
      </w:r>
      <w:r w:rsidR="00AB0930">
        <w:t>. rujna</w:t>
      </w:r>
      <w:r w:rsidR="00092AA6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AB0930">
        <w:t>17.650,00</w:t>
      </w:r>
      <w:r>
        <w:t xml:space="preserve"> kn </w:t>
      </w:r>
      <w:r w:rsidR="0061131D">
        <w:t>kako je navedeno u točki 1. izreke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61131D" w:rsidP="004B741D" w:rsidR="0061131D">
      <w:pPr>
        <w:pStyle w:val="Tijeloteksta"/>
      </w:pPr>
    </w:p>
    <w:p w:rsidRDefault="0061131D" w:rsidP="004B741D" w:rsidR="0061131D">
      <w:pPr>
        <w:pStyle w:val="Tijeloteksta"/>
      </w:pPr>
    </w:p>
    <w:p w:rsidRDefault="00EC52D1" w:rsidP="00092AA6" w:rsidR="004B741D">
      <w:pPr>
        <w:pStyle w:val="Tijeloteksta"/>
        <w:tabs>
          <w:tab w:pos="4536" w:val="center"/>
          <w:tab w:pos="645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9729C9">
        <w:t>10</w:t>
      </w:r>
      <w:r w:rsidR="00AB0930">
        <w:t>. rujna</w:t>
      </w:r>
      <w:r w:rsidR="00092AA6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AB0930">
        <w:t>24.9.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EF7" w:rsidR="00E21EF7">
      <w:r>
        <w:separator/>
      </w:r>
    </w:p>
  </w:endnote>
  <w:endnote w:id="0" w:type="continuationSeparator">
    <w:p w:rsidRDefault="00E21EF7" w:rsidR="00E21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EF7" w:rsidR="00E21EF7">
      <w:r>
        <w:separator/>
      </w:r>
    </w:p>
  </w:footnote>
  <w:footnote w:id="0" w:type="continuationSeparator">
    <w:p w:rsidRDefault="00E21EF7" w:rsidR="00E21E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524BC">
      <w:rPr>
        <w:noProof/>
      </w:rPr>
      <w:t>2</w:t>
    </w:r>
    <w:r>
      <w:fldChar w:fldCharType="end"/>
    </w:r>
  </w:p>
  <w:p w:rsidRDefault="0061131D" w:rsidP="0061131D" w:rsidR="0061131D">
    <w:pPr>
      <w:jc w:val="right"/>
    </w:pPr>
    <w:r>
      <w:t>Broj: 6 St-</w:t>
    </w:r>
    <w:r w:rsidR="009729C9">
      <w:t>945/18-13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5786F"/>
    <w:rsid w:val="00064F47"/>
    <w:rsid w:val="00082D7E"/>
    <w:rsid w:val="00086232"/>
    <w:rsid w:val="00092AA6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664AA"/>
    <w:rsid w:val="001742E1"/>
    <w:rsid w:val="00186740"/>
    <w:rsid w:val="0019752C"/>
    <w:rsid w:val="001A0170"/>
    <w:rsid w:val="001A6201"/>
    <w:rsid w:val="001C1D2E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21F4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41CF4"/>
    <w:rsid w:val="0055624C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131D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50D32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410D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729C9"/>
    <w:rsid w:val="009807E2"/>
    <w:rsid w:val="00994095"/>
    <w:rsid w:val="009B4D62"/>
    <w:rsid w:val="009B61F0"/>
    <w:rsid w:val="009C13EB"/>
    <w:rsid w:val="009D695B"/>
    <w:rsid w:val="00A025E8"/>
    <w:rsid w:val="00A02F47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0930"/>
    <w:rsid w:val="00AB37DA"/>
    <w:rsid w:val="00AB56F9"/>
    <w:rsid w:val="00AD24AA"/>
    <w:rsid w:val="00AD4A65"/>
    <w:rsid w:val="00B11D59"/>
    <w:rsid w:val="00B20E4C"/>
    <w:rsid w:val="00B41F79"/>
    <w:rsid w:val="00B9209F"/>
    <w:rsid w:val="00BA34A8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8679B"/>
    <w:rsid w:val="00C9197B"/>
    <w:rsid w:val="00CA5EA9"/>
    <w:rsid w:val="00CB09AA"/>
    <w:rsid w:val="00CB0F92"/>
    <w:rsid w:val="00CC22CA"/>
    <w:rsid w:val="00CD5342"/>
    <w:rsid w:val="00CE19FA"/>
    <w:rsid w:val="00CF4431"/>
    <w:rsid w:val="00D178DC"/>
    <w:rsid w:val="00D217E4"/>
    <w:rsid w:val="00D43D85"/>
    <w:rsid w:val="00D575E6"/>
    <w:rsid w:val="00D64559"/>
    <w:rsid w:val="00D74F80"/>
    <w:rsid w:val="00D7740E"/>
    <w:rsid w:val="00D85A5F"/>
    <w:rsid w:val="00D86163"/>
    <w:rsid w:val="00D913A9"/>
    <w:rsid w:val="00D91467"/>
    <w:rsid w:val="00D920FA"/>
    <w:rsid w:val="00D9732A"/>
    <w:rsid w:val="00DA778E"/>
    <w:rsid w:val="00DB00E4"/>
    <w:rsid w:val="00DB37C5"/>
    <w:rsid w:val="00DC29A7"/>
    <w:rsid w:val="00DC7BF5"/>
    <w:rsid w:val="00DD2365"/>
    <w:rsid w:val="00DD6D10"/>
    <w:rsid w:val="00DE3087"/>
    <w:rsid w:val="00DE357D"/>
    <w:rsid w:val="00DE58F9"/>
    <w:rsid w:val="00E1321F"/>
    <w:rsid w:val="00E21EF7"/>
    <w:rsid w:val="00E33E37"/>
    <w:rsid w:val="00E430E2"/>
    <w:rsid w:val="00E524BC"/>
    <w:rsid w:val="00E55AA4"/>
    <w:rsid w:val="00E73CF8"/>
    <w:rsid w:val="00E76E22"/>
    <w:rsid w:val="00E91BC9"/>
    <w:rsid w:val="00E977C6"/>
    <w:rsid w:val="00EB3D75"/>
    <w:rsid w:val="00EC52D1"/>
    <w:rsid w:val="00ED0232"/>
    <w:rsid w:val="00ED092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24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524B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524B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4B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4B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24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524B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524B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4B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4B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45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894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581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989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617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466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340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6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St-945/2018</izvorni_sadrzaj>
    <derivirana_varijabla naziv="DomainObject.Predmet.OznakaBroj_1">St-945/2018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DENO-TEX jednostavno društvo s ograničenom odgovornošću za trgovinu</izvorni_sadrzaj>
    <derivirana_varijabla naziv="DomainObject.Predmet.ProtustrankaFormated_1">  DENO-TEX jednostavno društvo s ograničenom odgovornošću za trgovinu</derivirana_varijabla>
  </DomainObject.Predmet.ProtustrankaFormated>
  <DomainObject.Predmet.ProtustrankaFormatedOIB>
    <izvorni_sadrzaj>  DENO-TEX jednostavno društvo s ograničenom odgovornošću za trgovinu, OIB 06565189951</izvorni_sadrzaj>
    <derivirana_varijabla naziv="DomainObject.Predmet.ProtustrankaFormatedOIB_1">  DENO-TEX jednostavno društvo s ograničenom odgovornošću za trgovinu, OIB 06565189951</derivirana_varijabla>
  </DomainObject.Predmet.ProtustrankaFormatedOIB>
  <DomainObject.Predmet.ProtustrankaFormatedWithAdress>
    <izvorni_sadrzaj> DENO-TEX jednostavno društvo s ograničenom odgovornošću za trgovinu, Ulica Hrvatske Republike 17/b, 31000 Osijek</izvorni_sadrzaj>
    <derivirana_varijabla naziv="DomainObject.Predmet.ProtustrankaFormatedWithAdress_1"> DENO-TEX jednostavno društvo s ograničenom odgovornošću za trgovinu, Ulica Hrvatske Republike 17/b, 31000 Osijek</derivirana_varijabla>
  </DomainObject.Predmet.ProtustrankaFormatedWithAdress>
  <DomainObject.Predmet.ProtustrankaFormatedWithAdressOIB>
    <izvorni_sadrzaj> DENO-TEX jednostavno društvo s ograničenom odgovornošću za trgovinu, OIB 06565189951, Ulica Hrvatske Republike 17/b, 31000 Osijek</izvorni_sadrzaj>
    <derivirana_varijabla naziv="DomainObject.Predmet.ProtustrankaFormatedWithAdressOIB_1"> DENO-TEX jednostavno društvo s ograničenom odgovornošću za trgovinu, OIB 06565189951, Ulica Hrvatske Republike 17/b, 31000 Osijek</derivirana_varijabla>
  </DomainObject.Predmet.ProtustrankaFormatedWithAdressOIB>
  <DomainObject.Predmet.ProtustrankaWithAdress>
    <izvorni_sadrzaj>DENO-TEX jednostavno društvo s ograničenom odgovornošću za trgovinu Ulica Hrvatske Republike 17/b, 31000 Osijek</izvorni_sadrzaj>
    <derivirana_varijabla naziv="DomainObject.Predmet.ProtustrankaWithAdress_1">DENO-TEX jednostavno društvo s ograničenom odgovornošću za trgovinu Ulica Hrvatske Republike 17/b, 31000 Osijek</derivirana_varijabla>
  </DomainObject.Predmet.ProtustrankaWithAdress>
  <DomainObject.Predmet.ProtustrankaWithAdressOIB>
    <izvorni_sadrzaj>DENO-TEX jednostavno društvo s ograničenom odgovornošću za trgovinu, OIB 06565189951, Ulica Hrvatske Republike 17/b, 31000 Osijek</izvorni_sadrzaj>
    <derivirana_varijabla naziv="DomainObject.Predmet.ProtustrankaWithAdressOIB_1">DENO-TEX jednostavno društvo s ograničenom odgovornošću za trgovinu, OIB 06565189951, Ulica Hrvatske Republike 17/b, 31000 Osijek</derivirana_varijabla>
  </DomainObject.Predmet.ProtustrankaWithAdressOIB>
  <DomainObject.Predmet.ProtustrankaNazivFormated>
    <izvorni_sadrzaj>DENO-TEX jednostavno društvo s ograničenom odgovornošću za trgovinu</izvorni_sadrzaj>
    <derivirana_varijabla naziv="DomainObject.Predmet.ProtustrankaNazivFormated_1">DENO-TEX jednostavno društvo s ograničenom odgovornošću za trgovinu</derivirana_varijabla>
  </DomainObject.Predmet.ProtustrankaNazivFormated>
  <DomainObject.Predmet.ProtustrankaNazivFormatedOIB>
    <izvorni_sadrzaj>DENO-TEX jednostavno društvo s ograničenom odgovornošću za trgovinu, OIB 06565189951</izvorni_sadrzaj>
    <derivirana_varijabla naziv="DomainObject.Predmet.ProtustrankaNazivFormatedOIB_1">DENO-TEX jednostavno društvo s ograničenom odgovornošću za trgovinu, OIB 06565189951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DENO-TEX jednostavno društvo s ograničenom odgovornošću za trgovinu</item>
    </izvorni_sadrzaj>
    <derivirana_varijabla naziv="DomainObject.Predmet.ProtuStrankaListFormated_1">
      <item>DENO-TEX jednostavno društvo s ograničenom odgovornošću za trgovinu</item>
    </derivirana_varijabla>
  </DomainObject.Predmet.ProtuStrankaListFormated>
  <DomainObject.Predmet.ProtuStrankaListFormatedOIB>
    <izvorni_sadrzaj>
      <item>DENO-TEX jednostavno društvo s ograničenom odgovornošću za trgovinu, OIB 06565189951</item>
    </izvorni_sadrzaj>
    <derivirana_varijabla naziv="DomainObject.Predmet.ProtuStrankaListFormatedOIB_1">
      <item>DENO-TEX jednostavno društvo s ograničenom odgovornošću za trgovinu, OIB 06565189951</item>
    </derivirana_varijabla>
  </DomainObject.Predmet.ProtuStrankaListFormatedOIB>
  <DomainObject.Predmet.ProtuStrankaListFormatedWithAdress>
    <izvorni_sadrzaj>
      <item>DENO-TEX jednostavno društvo s ograničenom odgovornošću za trgovinu, Ulica Hrvatske Republike 17/b, 31000 Osijek</item>
    </izvorni_sadrzaj>
    <derivirana_varijabla naziv="DomainObject.Predmet.ProtuStrankaListFormatedWithAdress_1">
      <item>DENO-TEX jednostavno društvo s ograničenom odgovornošću za trgovinu, Ulica Hrvatske Republike 17/b, 31000 Osijek</item>
    </derivirana_varijabla>
  </DomainObject.Predmet.ProtuStrankaListFormatedWithAdress>
  <DomainObject.Predmet.ProtuStrankaListFormatedWithAdressOIB>
    <izvorni_sadrzaj>
      <item>DENO-TEX jednostavno društvo s ograničenom odgovornošću za trgovinu, OIB 06565189951, Ulica Hrvatske Republike 17/b, 31000 Osijek</item>
    </izvorni_sadrzaj>
    <derivirana_varijabla naziv="DomainObject.Predmet.ProtuStrankaListFormatedWithAdressOIB_1">
      <item>DENO-TEX jednostavno društvo s ograničenom odgovornošću za trgovinu, OIB 06565189951, Ulica Hrvatske Republike 17/b, 31000 Osijek</item>
    </derivirana_varijabla>
  </DomainObject.Predmet.ProtuStrankaListFormatedWithAdressOIB>
  <DomainObject.Predmet.ProtuStrankaListNazivFormated>
    <izvorni_sadrzaj>
      <item>DENO-TEX jednostavno društvo s ograničenom odgovornošću za trgovinu</item>
    </izvorni_sadrzaj>
    <derivirana_varijabla naziv="DomainObject.Predmet.ProtuStrankaListNazivFormated_1">
      <item>DENO-TEX jednostavno društvo s ograničenom odgovornošću za trgovinu</item>
    </derivirana_varijabla>
  </DomainObject.Predmet.ProtuStrankaListNazivFormated>
  <DomainObject.Predmet.ProtuStrankaListNazivFormatedOIB>
    <izvorni_sadrzaj>
      <item>DENO-TEX jednostavno društvo s ograničenom odgovornošću za trgovinu, OIB 06565189951</item>
    </izvorni_sadrzaj>
    <derivirana_varijabla naziv="DomainObject.Predmet.ProtuStrankaListNazivFormatedOIB_1">
      <item>DENO-TEX jednostavno društvo s ograničenom odgovornošću za trgovinu, OIB 06565189951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DENO-TEX jednostavno društvo s ograničenom odgovornošću za trgovinu</izvorni_sadrzaj>
    <derivirana_varijabla naziv="DomainObject.Predmet.ProtustrankaIDrugi_1">DENO-TEX jednostavno društvo s ograničenom odgovornošću za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DENO-TEX jednostavno društvo s ograničenom odgovornošću za trgovinu, OIB 06565189951, Ulica Hrvatske Republike 17/b, 31000 Osijek</izvorni_sadrzaj>
    <derivirana_varijabla naziv="DomainObject.Predmet.ProtustrankaIDrugiAdressOIB_1">DENO-TEX jednostavno društvo s ograničenom odgovornošću za trgovinu, OIB 06565189951, Ulica Hrvatske Republike 17/b,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DENO-TEX jednostavno društvo s ograničenom odgovornošću za trgovinu</item>
      <item>RH MINISTARSTVO FINANCIJA</item>
    </izvorni_sadrzaj>
    <derivirana_varijabla naziv="DomainObject.Predmet.SudioniciListNaziv_1">
      <item>DENO-TEX jednostavno društvo s ograničenom odgovornošću za trgovinu</item>
      <item>RH MINISTARSTVO FINANCIJA</item>
    </derivirana_varijabla>
  </DomainObject.Predmet.SudioniciListNaziv>
  <DomainObject.Predmet.SudioniciListAdressOIB>
    <izvorni_sadrzaj>
      <item>DENO-TEX jednostavno društvo s ograničenom odgovornošću za trgovinu, OIB 06565189951, Ulica Hrvatske Republike 17/b,31000 Osijek</item>
      <item>RH MINISTARSTVO FINANCIJA, OIB 52634238587</item>
    </izvorni_sadrzaj>
    <derivirana_varijabla naziv="DomainObject.Predmet.SudioniciListAdressOIB_1">
      <item>DENO-TEX jednostavno društvo s ograničenom odgovornošću za trgovinu, OIB 06565189951, Ulica Hrvatske Republike 17/b,31000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06565189951</item>
      <item>, OIB 52634238587</item>
    </izvorni_sadrzaj>
    <derivirana_varijabla naziv="DomainObject.Predmet.SudioniciListNazivOIB_1">
      <item>, OIB 06565189951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D8CA1-5807-49FE-9EB0-8C376D2D8F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492</properties:Words>
  <properties:Characters>2629</properties:Characters>
  <properties:Lines>120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2018-03-07T08:02:00Z</dcterms:created>
  <dc:creator>hermanj</dc:creator>
  <cp:lastModifiedBy>Danijela Sekulić</cp:lastModifiedBy>
  <cp:lastPrinted>2018-09-10T06:42:00Z</cp:lastPrinted>
  <dcterms:modified xmlns:xsi="http://www.w3.org/2001/XMLSchema-instance" xsi:type="dcterms:W3CDTF">2018-09-10T06:44:00Z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(SNJEŽANA.docx)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