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ce75" w14:paraId="424ce75" w:rsidRDefault="00CB0BDD" w:rsidP="00CB0BDD" w:rsidR="00CB0BDD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0BDD" w:rsidP="00CB0BDD" w:rsidR="00CB0BDD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B0BDD" w:rsidP="00CB0BDD" w:rsidR="00CB0BD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B0BDD" w:rsidP="00CB0BDD" w:rsidR="00CB0BD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B0BDD" w:rsidP="00CB0BDD" w:rsidR="00CB0BDD"/>
    <w:p w:rsidRDefault="00CB0BDD" w:rsidP="00CB0BDD" w:rsidR="00CB0BD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CB0BDD" w:rsidP="00CB0BDD" w:rsidR="00CB0BD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CB0BDD" w:rsidP="00CB0BDD" w:rsidR="00CB0BD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CB0BDD" w:rsidP="00CB0BDD" w:rsidR="00CB0BD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B0BDD" w:rsidP="00CB0BDD" w:rsidR="00CB0BD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8348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DOMARINI d. o. o. Rovinj, Cesta za Valaltu-Lim 5, OIB </w:t>
      </w:r>
      <w:r w:rsidRPr="00CB0BDD">
        <w:rPr>
          <w:rFonts w:cs="Times New Roman" w:eastAsia="Times New Roman"/>
          <w:szCs w:val="24"/>
          <w:lang w:eastAsia="hr-HR"/>
        </w:rPr>
        <w:t>70642295047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B0BDD">
        <w:rPr>
          <w:rFonts w:cs="Times New Roman" w:eastAsia="Times New Roman"/>
          <w:szCs w:val="24"/>
          <w:lang w:eastAsia="hr-HR"/>
        </w:rPr>
        <w:t>040074966</w:t>
      </w:r>
      <w:r>
        <w:rPr>
          <w:rFonts w:cs="Times New Roman" w:eastAsia="Times New Roman"/>
          <w:szCs w:val="24"/>
          <w:lang w:eastAsia="hr-HR"/>
        </w:rPr>
        <w:t>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CB0BDD" w:rsidP="00CB0BDD" w:rsidR="00CB0BD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B0BDD" w:rsidP="00CB0BDD" w:rsidR="00CB0BD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CB0BDD" w:rsidP="00CB0BDD" w:rsidR="00CB0BD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B0BDD" w:rsidP="00CB0BDD" w:rsidR="00CB0BD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DOMARINI d. o. o. Rovinj, Cesta za Valaltu-Lim 5, OIB </w:t>
      </w:r>
      <w:r w:rsidRPr="00CB0BDD">
        <w:rPr>
          <w:rFonts w:cs="Times New Roman" w:eastAsia="Times New Roman"/>
          <w:szCs w:val="24"/>
          <w:lang w:eastAsia="hr-HR"/>
        </w:rPr>
        <w:t>70642295047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B0BDD">
        <w:rPr>
          <w:rFonts w:cs="Times New Roman" w:eastAsia="Times New Roman"/>
          <w:szCs w:val="24"/>
          <w:lang w:eastAsia="hr-HR"/>
        </w:rPr>
        <w:t>040074966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B0BDD" w:rsidP="00CB0BDD" w:rsidR="00CB0BD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B0BDD" w:rsidP="00CB0BDD" w:rsidR="00CB0BDD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CB0BDD" w:rsidP="00CB0BDD" w:rsidR="00CB0BD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B0BDD" w:rsidP="00CB0BDD" w:rsidR="00CB0BD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DOMARINI d. o. o. Rovinj.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1002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29.750,20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CB0BDD" w:rsidP="00CB0BDD" w:rsidR="00CB0BD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B0BDD" w:rsidP="00CB0BDD" w:rsidR="00CB0BD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CB0BDD" w:rsidP="00CB0BDD" w:rsidR="00CB0BD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B0BDD" w:rsidP="00CB0BDD" w:rsidR="00CB0BD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CB0BDD" w:rsidP="00CB0BDD" w:rsidR="00CB0BDD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CB0BDD" w:rsidP="00CB0BDD" w:rsidR="00CB0BDD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C41A97">
        <w:rPr>
          <w:rFonts w:cs="Times New Roman" w:eastAsia="Times New Roman"/>
          <w:szCs w:val="24"/>
          <w:lang w:eastAsia="hr-HR"/>
        </w:rPr>
        <w:t>, v. r.</w:t>
      </w:r>
    </w:p>
    <w:p w:rsidRDefault="00CB0BDD" w:rsidP="00CB0BDD" w:rsidR="00CB0BD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B0BDD" w:rsidP="00CB0BDD" w:rsidR="00CB0BD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CB0BDD" w:rsidP="00CB0BDD" w:rsidR="00CB0BD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CB0BDD" w:rsidP="00CB0BDD" w:rsidR="00CB0BD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CB0BDD" w:rsidP="00CB0BDD" w:rsidR="00CB0BD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CB0BDD" w:rsidP="00CB0BDD" w:rsidR="00CB0BD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CB0BDD" w:rsidP="00CB0BDD" w:rsidR="00CB0BDD" w:rsidRPr="00D05CA9">
      <w:pPr>
        <w:tabs>
          <w:tab w:pos="4116" w:val="left"/>
        </w:tabs>
      </w:pPr>
    </w:p>
    <w:p w:rsidRDefault="00CB0BDD" w:rsidP="00CB0BDD" w:rsidR="00CB0BDD" w:rsidRPr="00D05CA9">
      <w:pPr>
        <w:tabs>
          <w:tab w:pos="4116" w:val="left"/>
        </w:tabs>
      </w:pPr>
    </w:p>
    <w:p w:rsidRDefault="00CB0BDD" w:rsidP="00CB0BDD" w:rsidR="00CB0BDD" w:rsidRPr="00D05CA9">
      <w:pPr>
        <w:tabs>
          <w:tab w:pos="4116" w:val="left"/>
        </w:tabs>
      </w:pPr>
    </w:p>
    <w:p w:rsidRDefault="00CB0BDD" w:rsidP="00CB0BDD" w:rsidR="00CB0BDD" w:rsidRPr="00D05CA9">
      <w:pPr>
        <w:tabs>
          <w:tab w:pos="4116" w:val="left"/>
        </w:tabs>
      </w:pPr>
    </w:p>
    <w:p w:rsidRDefault="00CB0BDD" w:rsidP="00CB0BDD" w:rsidR="00CB0BDD" w:rsidRPr="00D05CA9">
      <w:pPr>
        <w:tabs>
          <w:tab w:pos="4116" w:val="left"/>
        </w:tabs>
      </w:pPr>
    </w:p>
    <w:p w:rsidRDefault="00CB0BDD" w:rsidP="00CB0BDD" w:rsidR="00CB0BDD" w:rsidRPr="00D05CA9">
      <w:pPr>
        <w:tabs>
          <w:tab w:pos="4116" w:val="left"/>
        </w:tabs>
      </w:pPr>
    </w:p>
    <w:p w:rsidRDefault="00CB0BDD" w:rsidP="00CB0BDD" w:rsidR="00CB0BDD" w:rsidRPr="00D05CA9">
      <w:pPr>
        <w:tabs>
          <w:tab w:pos="4116" w:val="left"/>
        </w:tabs>
      </w:pPr>
    </w:p>
    <w:p w:rsidRDefault="00CB0BDD" w:rsidP="00CB0BDD" w:rsidR="00CB0BDD" w:rsidRPr="00D05CA9">
      <w:pPr>
        <w:tabs>
          <w:tab w:pos="4116" w:val="left"/>
        </w:tabs>
      </w:pPr>
    </w:p>
    <w:p w:rsidRDefault="00CB0BDD" w:rsidP="00CB0BDD" w:rsidR="00CB0BDD" w:rsidRPr="00D05CA9">
      <w:pPr>
        <w:tabs>
          <w:tab w:pos="4116" w:val="left"/>
        </w:tabs>
      </w:pPr>
    </w:p>
    <w:p w:rsidRDefault="00CB0BDD" w:rsidP="00CB0BDD" w:rsidR="00CB0BDD" w:rsidRPr="00D05CA9"/>
    <w:p w:rsidRDefault="00CB0BDD" w:rsidP="00CB0BDD" w:rsidR="00CB0BDD" w:rsidRPr="00D05CA9"/>
    <w:p w:rsidRDefault="00CB0BDD" w:rsidP="00CB0BDD" w:rsidR="00CB0BDD" w:rsidRPr="00D05CA9"/>
    <w:p w:rsidRDefault="00CB0BDD" w:rsidP="00CB0BDD" w:rsidR="00CB0BDD" w:rsidRPr="00D05CA9"/>
    <w:p w:rsidRDefault="00CB0BDD" w:rsidP="00CB0BDD" w:rsidR="00CB0BDD" w:rsidRPr="00D05CA9"/>
    <w:p w:rsidRDefault="00CB0BDD" w:rsidP="00CB0BDD" w:rsidR="00CB0BDD" w:rsidRPr="00D05CA9"/>
    <w:p w:rsidRDefault="00CB0BDD" w:rsidP="00CB0BDD" w:rsidR="00CB0BDD" w:rsidRPr="00D05CA9"/>
    <w:p w:rsidRDefault="00CB0BDD" w:rsidP="00CB0BDD" w:rsidR="00CB0BDD" w:rsidRPr="00D05CA9"/>
    <w:p w:rsidRDefault="00CB0BDD" w:rsidP="00CB0BDD" w:rsidR="00CB0BDD" w:rsidRPr="00D05CA9"/>
    <w:p w:rsidRDefault="00CB0BDD" w:rsidP="00CB0BDD" w:rsidR="00CB0BDD" w:rsidRPr="00D05CA9"/>
    <w:p w:rsidRDefault="00CB0BDD" w:rsidP="00CB0BDD" w:rsidR="00CB0BDD" w:rsidRPr="00D05CA9"/>
    <w:p w:rsidRDefault="00CB0BDD" w:rsidP="00CB0BDD" w:rsidR="00CB0BDD" w:rsidRPr="00D05CA9"/>
    <w:p w:rsidRDefault="00CB0BDD" w:rsidP="00CB0BDD" w:rsidR="00CB0BDD" w:rsidRPr="00D05CA9"/>
    <w:p w:rsidRDefault="00CB0BDD" w:rsidP="00CB0BDD" w:rsidR="00CB0BDD" w:rsidRPr="00D05CA9"/>
    <w:p w:rsidRDefault="00CB0BDD" w:rsidP="00CB0BDD" w:rsidR="00CB0BDD" w:rsidRPr="00D05CA9"/>
    <w:p w:rsidRDefault="00CB0BDD" w:rsidP="00CB0BDD" w:rsidR="00CB0BDD"/>
    <w:p w:rsidRDefault="00CB0BDD" w:rsidP="00CB0BDD" w:rsidR="00CB0BDD"/>
    <w:p w:rsidRDefault="00CB0BDD" w:rsidP="00CB0BDD" w:rsidR="00CB0BDD"/>
    <w:p w:rsidRDefault="00CB0BDD" w:rsidP="00CB0BDD" w:rsidR="00CB0BDD"/>
    <w:p w:rsidRDefault="00CB0BDD" w:rsidP="00CB0BDD" w:rsidR="00CB0BDD"/>
    <w:p w:rsidRDefault="00CB0BDD" w:rsidP="00CB0BDD" w:rsidR="00CB0BDD"/>
    <w:p w:rsidRDefault="00CB0BDD" w:rsidP="00CB0BDD" w:rsidR="00CB0BDD"/>
    <w:p w:rsidRDefault="00CB0BDD" w:rsidP="00CB0BDD" w:rsidR="00CB0BDD"/>
    <w:p w:rsidRDefault="00CB0BDD" w:rsidP="00CB0BDD" w:rsidR="00CB0BDD"/>
    <w:p w:rsidRDefault="00CB0BDD" w:rsidP="00CB0BDD" w:rsidR="00CB0BDD"/>
    <w:p w:rsidRDefault="00CB0BDD" w:rsidP="00CB0BDD" w:rsidR="00CB0BDD"/>
    <w:p w:rsidRDefault="00CB0BDD" w:rsidP="00CB0BDD" w:rsidR="00CB0BDD"/>
    <w:p w:rsidRDefault="00CB0BDD" w:rsidP="00CB0BDD" w:rsidR="00CB0BDD"/>
    <w:p w:rsidRDefault="00CB0BDD" w:rsidP="00CB0BDD" w:rsidR="00CB0BDD"/>
    <w:p w:rsidRDefault="00CB0BDD" w:rsidP="00CB0BDD" w:rsidR="00CB0BDD"/>
    <w:p w:rsidRDefault="00CB0BDD" w:rsidP="00CB0BDD" w:rsidR="00CB0BDD"/>
    <w:p w:rsidRDefault="00CB0BDD" w:rsidP="00CB0BDD" w:rsidR="00CB0BDD"/>
    <w:p w:rsidRDefault="00CB0BDD" w:rsidP="00CB0BDD" w:rsidR="00CB0BDD"/>
    <w:p w:rsidRDefault="00CB0BDD" w:rsidP="00CB0BDD" w:rsidR="00CB0BDD"/>
    <w:p w:rsidRDefault="00CB0BDD" w:rsidP="00CB0BDD" w:rsidR="00CB0BDD"/>
    <w:p w:rsidRDefault="00CB0BDD" w:rsidP="00CB0BDD" w:rsidR="00CB0BDD"/>
    <w:p w:rsidRDefault="00CB0BDD" w:rsidP="00CB0BDD" w:rsidR="00CB0BDD"/>
    <w:p w:rsidRDefault="00685F96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1FA" w:rsidP="00CB0BDD" w:rsidR="00E411FA">
      <w:r>
        <w:separator/>
      </w:r>
    </w:p>
  </w:endnote>
  <w:endnote w:id="0" w:type="continuationSeparator">
    <w:p w:rsidRDefault="00E411FA" w:rsidP="00CB0BDD" w:rsidR="00E41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1FA" w:rsidP="00CB0BDD" w:rsidR="00E411FA">
      <w:r>
        <w:separator/>
      </w:r>
    </w:p>
  </w:footnote>
  <w:footnote w:id="0" w:type="continuationSeparator">
    <w:p w:rsidRDefault="00E411FA" w:rsidP="00CB0BDD" w:rsidR="00E411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1FA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85F96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</w:t>
    </w:r>
    <w:r w:rsidR="00CB0BDD">
      <w:t>62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1FA" w:rsidP="0021081C" w:rsidR="00A81E97">
    <w:pPr>
      <w:pStyle w:val="Zaglavlje"/>
      <w:jc w:val="right"/>
    </w:pPr>
    <w:r>
      <w:t>11 St-3</w:t>
    </w:r>
    <w:r w:rsidR="00CB0BDD">
      <w:t>62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698F"/>
    <w:rsid w:val="00685F96"/>
    <w:rsid w:val="008D698F"/>
    <w:rsid w:val="009A6044"/>
    <w:rsid w:val="00BF033F"/>
    <w:rsid w:val="00C41A97"/>
    <w:rsid w:val="00CB0BDD"/>
    <w:rsid w:val="00E4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0BD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0B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B0B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0BD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B0B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B0BD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85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F9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F9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F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F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0BD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0B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B0B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0BD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B0B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B0BD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85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F9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F9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F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F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St-362/2015</izvorni_sadrzaj>
    <derivirana_varijabla naziv="DomainObject.Predmet.OznakaBroj_1">St-362/2015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DOMARINI d.o.o. ROVINJ</izvorni_sadrzaj>
    <derivirana_varijabla naziv="DomainObject.Predmet.ProtustrankaFormated_1">  DOMARINI d.o.o. ROVINJ</derivirana_varijabla>
  </DomainObject.Predmet.ProtustrankaFormated>
  <DomainObject.Predmet.ProtustrankaFormatedOIB>
    <izvorni_sadrzaj>  DOMARINI d.o.o. ROVINJ, OIB 70642295047</izvorni_sadrzaj>
    <derivirana_varijabla naziv="DomainObject.Predmet.ProtustrankaFormatedOIB_1">  DOMARINI d.o.o. ROVINJ, OIB 70642295047</derivirana_varijabla>
  </DomainObject.Predmet.ProtustrankaFormatedOIB>
  <DomainObject.Predmet.ProtustrankaFormatedWithAdress>
    <izvorni_sadrzaj> DOMARINI d.o.o. ROVINJ, Cesta za Valaltu-Lim 5, 52210 Rovinj</izvorni_sadrzaj>
    <derivirana_varijabla naziv="DomainObject.Predmet.ProtustrankaFormatedWithAdress_1"> DOMARINI d.o.o. ROVINJ, Cesta za Valaltu-Lim 5, 52210 Rovinj</derivirana_varijabla>
  </DomainObject.Predmet.ProtustrankaFormatedWithAdress>
  <DomainObject.Predmet.ProtustrankaFormatedWithAdressOIB>
    <izvorni_sadrzaj> DOMARINI d.o.o. ROVINJ, OIB 70642295047, Cesta za Valaltu-Lim 5, 52210 Rovinj</izvorni_sadrzaj>
    <derivirana_varijabla naziv="DomainObject.Predmet.ProtustrankaFormatedWithAdressOIB_1"> DOMARINI d.o.o. ROVINJ, OIB 70642295047, Cesta za Valaltu-Lim 5, 52210 Rovinj</derivirana_varijabla>
  </DomainObject.Predmet.ProtustrankaFormatedWithAdressOIB>
  <DomainObject.Predmet.ProtustrankaWithAdress>
    <izvorni_sadrzaj>DOMARINI d.o.o. ROVINJ Cesta za Valaltu-Lim 5, 52210 Rovinj</izvorni_sadrzaj>
    <derivirana_varijabla naziv="DomainObject.Predmet.ProtustrankaWithAdress_1">DOMARINI d.o.o. ROVINJ Cesta za Valaltu-Lim 5, 52210 Rovinj</derivirana_varijabla>
  </DomainObject.Predmet.ProtustrankaWithAdress>
  <DomainObject.Predmet.ProtustrankaWithAdressOIB>
    <izvorni_sadrzaj>DOMARINI d.o.o. ROVINJ, OIB 70642295047, Cesta za Valaltu-Lim 5, 52210 Rovinj</izvorni_sadrzaj>
    <derivirana_varijabla naziv="DomainObject.Predmet.ProtustrankaWithAdressOIB_1">DOMARINI d.o.o. ROVINJ, OIB 70642295047, Cesta za Valaltu-Lim 5, 52210 Rovinj</derivirana_varijabla>
  </DomainObject.Predmet.ProtustrankaWithAdressOIB>
  <DomainObject.Predmet.ProtustrankaNazivFormated>
    <izvorni_sadrzaj>DOMARINI d.o.o. ROVINJ</izvorni_sadrzaj>
    <derivirana_varijabla naziv="DomainObject.Predmet.ProtustrankaNazivFormated_1">DOMARINI d.o.o. ROVINJ</derivirana_varijabla>
  </DomainObject.Predmet.ProtustrankaNazivFormated>
  <DomainObject.Predmet.ProtustrankaNazivFormatedOIB>
    <izvorni_sadrzaj>DOMARINI d.o.o. ROVINJ, OIB 70642295047</izvorni_sadrzaj>
    <derivirana_varijabla naziv="DomainObject.Predmet.ProtustrankaNazivFormatedOIB_1">DOMARINI d.o.o. ROVINJ, OIB 70642295047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29750.20</izvorni_sadrzaj>
    <derivirana_varijabla naziv="DomainObject.Predmet.TrenutnaVrijednost_1">29750.20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DOMARINI d.o.o. ROVINJ</item>
    </izvorni_sadrzaj>
    <derivirana_varijabla naziv="DomainObject.Predmet.ProtuStrankaListFormated_1">
      <item>DOMARINI d.o.o. ROVINJ</item>
    </derivirana_varijabla>
  </DomainObject.Predmet.ProtuStrankaListFormated>
  <DomainObject.Predmet.ProtuStrankaListFormatedOIB>
    <izvorni_sadrzaj>
      <item>DOMARINI d.o.o. ROVINJ, OIB 70642295047</item>
    </izvorni_sadrzaj>
    <derivirana_varijabla naziv="DomainObject.Predmet.ProtuStrankaListFormatedOIB_1">
      <item>DOMARINI d.o.o. ROVINJ, OIB 70642295047</item>
    </derivirana_varijabla>
  </DomainObject.Predmet.ProtuStrankaListFormatedOIB>
  <DomainObject.Predmet.ProtuStrankaListFormatedWithAdress>
    <izvorni_sadrzaj>
      <item>DOMARINI d.o.o. ROVINJ, Cesta za Valaltu-Lim 5, 52210 Rovinj</item>
    </izvorni_sadrzaj>
    <derivirana_varijabla naziv="DomainObject.Predmet.ProtuStrankaListFormatedWithAdress_1">
      <item>DOMARINI d.o.o. ROVINJ, Cesta za Valaltu-Lim 5, 52210 Rovinj</item>
    </derivirana_varijabla>
  </DomainObject.Predmet.ProtuStrankaListFormatedWithAdress>
  <DomainObject.Predmet.ProtuStrankaListFormatedWithAdressOIB>
    <izvorni_sadrzaj>
      <item>DOMARINI d.o.o. ROVINJ, OIB 70642295047, Cesta za Valaltu-Lim 5, 52210 Rovinj</item>
    </izvorni_sadrzaj>
    <derivirana_varijabla naziv="DomainObject.Predmet.ProtuStrankaListFormatedWithAdressOIB_1">
      <item>DOMARINI d.o.o. ROVINJ, OIB 70642295047, Cesta za Valaltu-Lim 5, 52210 Rovinj</item>
    </derivirana_varijabla>
  </DomainObject.Predmet.ProtuStrankaListFormatedWithAdressOIB>
  <DomainObject.Predmet.ProtuStrankaListNazivFormated>
    <izvorni_sadrzaj>
      <item>DOMARINI d.o.o. ROVINJ</item>
    </izvorni_sadrzaj>
    <derivirana_varijabla naziv="DomainObject.Predmet.ProtuStrankaListNazivFormated_1">
      <item>DOMARINI d.o.o. ROVINJ</item>
    </derivirana_varijabla>
  </DomainObject.Predmet.ProtuStrankaListNazivFormated>
  <DomainObject.Predmet.ProtuStrankaListNazivFormatedOIB>
    <izvorni_sadrzaj>
      <item>DOMARINI d.o.o. ROVINJ, OIB 70642295047</item>
    </izvorni_sadrzaj>
    <derivirana_varijabla naziv="DomainObject.Predmet.ProtuStrankaListNazivFormatedOIB_1">
      <item>DOMARINI d.o.o. ROVINJ, OIB 70642295047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DOMARINI d.o.o. ROVINJ</izvorni_sadrzaj>
    <derivirana_varijabla naziv="DomainObject.Predmet.ProtustrankaIDrugi_1">DOMARINI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DOMARINI d.o.o. ROVINJ, OIB 70642295047, Cesta za Valaltu-Lim 5, 52210 Rovinj</izvorni_sadrzaj>
    <derivirana_varijabla naziv="DomainObject.Predmet.ProtustrankaIDrugiAdressOIB_1">DOMARINI d.o.o. ROVINJ, OIB 70642295047, Cesta za Valaltu-Lim 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DOMARINI d.o.o. ROVINJ</item>
    </izvorni_sadrzaj>
    <derivirana_varijabla naziv="DomainObject.Predmet.SudioniciListNaziv_1">
      <item>FINANCIJSKA AGENCIJA, RC RIJEKA, PODRUŽNICA PULA, PULA</item>
      <item>DOMARINI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DOMARINI d.o.o. ROVINJ, OIB 70642295047, Cesta za Valaltu-Lim 5,52210 Rovinj</item>
    </izvorni_sadrzaj>
    <derivirana_varijabla naziv="DomainObject.Predmet.SudioniciListAdressOIB_1">
      <item>FINANCIJSKA AGENCIJA, RC RIJEKA, PODRUŽNICA PULA, PULA, OIB 85821130368, Ulica grada Vukovara 70,Zagreb</item>
      <item>DOMARINI d.o.o. ROVINJ, OIB 70642295047, Cesta za Valaltu-Lim 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70642295047</item>
    </izvorni_sadrzaj>
    <derivirana_varijabla naziv="DomainObject.Predmet.SudioniciListNazivOIB_1">
      <item>, OIB 85821130368</item>
      <item>, OIB 70642295047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373</properties:Words>
  <properties:Characters>2018</properties:Characters>
  <properties:Lines>96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2015-11-26T08:11:00Z</dcterms:created>
  <dc:creator>Mihaela Kaligari</dc:creator>
  <dc:description/>
  <cp:keywords/>
  <cp:lastModifiedBy>Mihaela Kaligari</cp:lastModifiedBy>
  <cp:lastPrinted>2015-12-09T13:41:00Z</cp:lastPrinted>
  <dcterms:modified xmlns:xsi="http://www.w3.org/2001/XMLSchema-instance" xsi:type="dcterms:W3CDTF">2015-12-09T13:41:00Z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