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4158" w14:paraId="d164158" w:rsidRDefault="00867F0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7F0F" w:rsidP="00867F0F" w:rsidR="00AE649C">
      <w:pPr>
        <w:pStyle w:val="Bezproreda"/>
      </w:pPr>
      <w:r>
        <w:t xml:space="preserve">    Republika Hrvatska</w:t>
      </w:r>
    </w:p>
    <w:p w:rsidRDefault="00867F0F" w:rsidP="00867F0F" w:rsidR="00867F0F">
      <w:pPr>
        <w:pStyle w:val="Bezproreda"/>
      </w:pPr>
      <w:r>
        <w:t>Trgovački sud u Bjelovaru</w:t>
      </w:r>
    </w:p>
    <w:p w:rsidRDefault="00867F0F" w:rsidP="00867F0F" w:rsidR="00867F0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  <w:bookmarkStart w:name="_GoBack" w:id="0"/>
      <w:bookmarkEnd w:id="0"/>
    </w:p>
    <w:p w:rsidRDefault="00867F0F" w:rsidP="00867F0F" w:rsidR="00867F0F">
      <w:pPr>
        <w:spacing w:after="0"/>
        <w:ind w:firstLine="708" w:left="4956"/>
      </w:pPr>
      <w:r>
        <w:rPr>
          <w:rFonts w:ascii="Times New Roman"/>
          <w:color w:val="000000"/>
          <w:lang w:val="hr-HR"/>
        </w:rPr>
        <w:t>Poslovni broj: 1 St-281</w:t>
      </w:r>
      <w:r>
        <w:rPr>
          <w:rFonts w:ascii="Times New Roman"/>
          <w:color w:val="000000"/>
        </w:rPr>
        <w:t>/2018-7</w:t>
      </w:r>
    </w:p>
    <w:p w:rsidRDefault="00867F0F" w:rsidP="00867F0F" w:rsidR="00867F0F">
      <w:pPr>
        <w:spacing w:after="0"/>
      </w:pPr>
    </w:p>
    <w:p w:rsidRDefault="00867F0F" w:rsidP="00867F0F" w:rsidR="00867F0F">
      <w:pPr>
        <w:spacing w:after="0"/>
        <w:jc w:val="center"/>
      </w:pPr>
      <w:r>
        <w:t>R E P U B L I K A    H R V A T S K A</w:t>
      </w:r>
    </w:p>
    <w:p w:rsidRDefault="00867F0F" w:rsidP="00867F0F" w:rsidR="00867F0F">
      <w:pPr>
        <w:spacing w:after="0"/>
        <w:jc w:val="center"/>
      </w:pPr>
    </w:p>
    <w:p w:rsidRDefault="00867F0F" w:rsidP="00867F0F" w:rsidR="00867F0F">
      <w:pPr>
        <w:spacing w:after="0"/>
        <w:jc w:val="center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867F0F" w:rsidP="00867F0F" w:rsidR="00867F0F">
      <w:pPr>
        <w:spacing w:after="0"/>
      </w:pPr>
    </w:p>
    <w:p w:rsidRDefault="00867F0F" w:rsidP="00867F0F" w:rsidR="00867F0F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Bjelovaru, po stečajnom sucu Branki Pleskalt,  u predmetu stečaja nad trgovačkim društvom  EAST WEST TRADE d.o.o. za trgovinu  Zagreb, Strojarska cesta 20, OIB: 28695098208,   20. lipnja  2018. </w:t>
      </w:r>
    </w:p>
    <w:p w:rsidRDefault="00867F0F" w:rsidP="00867F0F" w:rsidR="00867F0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7F0F" w:rsidP="00867F0F" w:rsidR="00867F0F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j e</w:t>
      </w:r>
    </w:p>
    <w:p w:rsidRDefault="00867F0F" w:rsidP="00867F0F" w:rsidR="00867F0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7F0F" w:rsidP="00867F0F" w:rsidR="00867F0F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1. Zakazuje se ročište radi utvrđenja uvjeta za otvaranje stečajnog postupka i  izjašnjenja o prijedlogu za dan</w:t>
      </w:r>
    </w:p>
    <w:p w:rsidRDefault="00867F0F" w:rsidP="00867F0F" w:rsidR="00867F0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7F0F" w:rsidP="00867F0F" w:rsidR="00867F0F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30. kolovoza  2018. godine u 10,00 sati</w:t>
      </w:r>
    </w:p>
    <w:p w:rsidRDefault="00867F0F" w:rsidP="00867F0F" w:rsidR="00867F0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7F0F" w:rsidP="00867F0F" w:rsidR="00867F0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zgradi Trgovačkog suda u Bjelovaru, Dr. I.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Lebovića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42, u sobi broj 4 na koje se pozivaju dostavom ovog rješenja i to:</w:t>
      </w:r>
    </w:p>
    <w:p w:rsidRDefault="00867F0F" w:rsidP="00867F0F" w:rsidR="00867F0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67F0F" w:rsidP="00867F0F" w:rsidR="00867F0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pun. predlagatelja </w:t>
      </w:r>
    </w:p>
    <w:p w:rsidRDefault="00867F0F" w:rsidP="00867F0F" w:rsidR="00867F0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z.z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stečajnog dužnika </w:t>
      </w:r>
    </w:p>
    <w:p w:rsidRDefault="00867F0F" w:rsidP="00867F0F" w:rsidR="00867F0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3. privremeni stečajni upravitelj Vinko Ljubičić.</w:t>
      </w:r>
    </w:p>
    <w:p w:rsidRDefault="00867F0F" w:rsidP="00867F0F" w:rsidR="00867F0F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867F0F" w:rsidP="00867F0F" w:rsidR="00867F0F">
      <w:pPr>
        <w:pStyle w:val="Bezproreda"/>
        <w:ind w:firstLine="708"/>
        <w:jc w:val="both"/>
      </w:pPr>
      <w:r>
        <w:t>2.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867F0F" w:rsidP="00867F0F" w:rsidR="00867F0F">
      <w:pPr>
        <w:pStyle w:val="Bezproreda"/>
        <w:jc w:val="both"/>
      </w:pPr>
    </w:p>
    <w:p w:rsidRDefault="00867F0F" w:rsidP="00867F0F" w:rsidR="00867F0F">
      <w:pPr>
        <w:pStyle w:val="Bezproreda"/>
        <w:ind w:firstLine="708"/>
        <w:jc w:val="both"/>
      </w:pPr>
      <w:r>
        <w:t>Pismeno izvješće s mišljenjem privremeni stečajni upravitelj dužan je predati sudu najkasnije do 28. kolovoza 2018. godine.</w:t>
      </w:r>
    </w:p>
    <w:p w:rsidRDefault="00867F0F" w:rsidP="00867F0F" w:rsidR="00867F0F">
      <w:pPr>
        <w:pStyle w:val="Bezproreda"/>
        <w:jc w:val="both"/>
      </w:pPr>
    </w:p>
    <w:p w:rsidRDefault="00867F0F" w:rsidP="00867F0F" w:rsidR="00867F0F">
      <w:pPr>
        <w:pStyle w:val="Bezproreda"/>
        <w:ind w:firstLine="708"/>
        <w:jc w:val="both"/>
      </w:pPr>
      <w:r>
        <w:t>3. Tijela dužnika pravne osobe dužna su privremenom stečajnom upravitelju dopustiti uvid u knjige i poslovnu dokumentaciju dužnika (odredba čl. 117. Stečajnog zakona).</w:t>
      </w:r>
    </w:p>
    <w:p w:rsidRDefault="00867F0F" w:rsidP="00867F0F" w:rsidR="00867F0F">
      <w:pPr>
        <w:pStyle w:val="Bezproreda"/>
        <w:jc w:val="both"/>
      </w:pPr>
    </w:p>
    <w:p w:rsidRDefault="00867F0F" w:rsidP="00867F0F" w:rsidR="00867F0F">
      <w:pPr>
        <w:pStyle w:val="Bezproreda"/>
        <w:jc w:val="both"/>
      </w:pPr>
    </w:p>
    <w:p w:rsidRDefault="00867F0F" w:rsidP="00867F0F" w:rsidR="00867F0F">
      <w:pPr>
        <w:pStyle w:val="Bezproreda"/>
        <w:jc w:val="center"/>
      </w:pPr>
      <w:r>
        <w:t>Obrazloženje</w:t>
      </w:r>
    </w:p>
    <w:p w:rsidRDefault="00867F0F" w:rsidP="00867F0F" w:rsidR="00867F0F">
      <w:pPr>
        <w:pStyle w:val="Bezproreda"/>
        <w:jc w:val="center"/>
      </w:pPr>
    </w:p>
    <w:p w:rsidRDefault="00867F0F" w:rsidP="00867F0F" w:rsidR="00867F0F">
      <w:pPr>
        <w:pStyle w:val="Bezproreda"/>
        <w:ind w:firstLine="708"/>
        <w:jc w:val="both"/>
      </w:pPr>
      <w:r>
        <w:t xml:space="preserve">Punomoćnik zastupnika po zakonu tvrtke East West </w:t>
      </w:r>
      <w:proofErr w:type="spellStart"/>
      <w:r>
        <w:t>Trade</w:t>
      </w:r>
      <w:proofErr w:type="spellEnd"/>
      <w:r>
        <w:t xml:space="preserve"> d.o.o. Zagreb,  je na temelju čl. 16.  i čl. 109. Stečajnog zakona (NN br. 71/15, dalje: SZ), 13. rujna 2017. godine </w:t>
      </w:r>
      <w:r>
        <w:lastRenderedPageBreak/>
        <w:t xml:space="preserve">podnio prijedlog za otvaranje stečajnog postupka nad dužnikom East West </w:t>
      </w:r>
      <w:proofErr w:type="spellStart"/>
      <w:r>
        <w:t>Trade</w:t>
      </w:r>
      <w:proofErr w:type="spellEnd"/>
      <w:r>
        <w:t xml:space="preserve"> d.o.o. Zagreb. U prijedlogu navodi da dužnik u očevidniku redoslijeda osnova za plaćanje koji vodi FINA ima neizvršenih osnova za plaćanje u razdoblju dužem od 60 dana u iznosu od 16.792.235,84 kune, pa stoga predlaže da se nad dužnikom otvori stečajni postupak.</w:t>
      </w:r>
    </w:p>
    <w:p w:rsidRDefault="00867F0F" w:rsidP="00867F0F" w:rsidR="00867F0F">
      <w:pPr>
        <w:pStyle w:val="Bezproreda"/>
        <w:ind w:firstLine="708"/>
        <w:jc w:val="both"/>
      </w:pPr>
    </w:p>
    <w:p w:rsidRDefault="00867F0F" w:rsidP="00867F0F" w:rsidR="00867F0F">
      <w:pPr>
        <w:pStyle w:val="Bezproreda"/>
        <w:ind w:firstLine="708"/>
        <w:jc w:val="both"/>
      </w:pPr>
      <w:r>
        <w:t>Temeljem čl. 119. st. 2., 3 i 5 . SZ imenovan je privremeni stečajni upravitelj u osobi Vinka Ljubičić iz Osijeka, 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867F0F" w:rsidP="00867F0F" w:rsidR="00867F0F">
      <w:pPr>
        <w:pStyle w:val="Bezproreda"/>
        <w:ind w:firstLine="708"/>
        <w:jc w:val="both"/>
      </w:pPr>
    </w:p>
    <w:p w:rsidRDefault="00867F0F" w:rsidP="00867F0F" w:rsidR="00867F0F">
      <w:pPr>
        <w:pStyle w:val="Bezproreda"/>
        <w:ind w:firstLine="708"/>
        <w:jc w:val="both"/>
      </w:pPr>
      <w:r>
        <w:t>Temeljem čl. 123. st. 1. i čl. 128. st. 1 i 5. SZ zakazano je ročište radi izjašnjenja o prijedlogu i rasprave o uvjetima za otvaranje stečajnog postupka na koje su pozvani predlagatelj,  zakonski zastupnik dužnika te privremeni stečajni upravitelj Vinko Ljubičić.</w:t>
      </w:r>
    </w:p>
    <w:p w:rsidRDefault="00867F0F" w:rsidP="00867F0F" w:rsidR="00867F0F">
      <w:pPr>
        <w:pStyle w:val="Bezproreda"/>
        <w:jc w:val="center"/>
      </w:pPr>
    </w:p>
    <w:p w:rsidRDefault="00867F0F" w:rsidP="00867F0F" w:rsidR="00867F0F">
      <w:pPr>
        <w:pStyle w:val="Bezproreda"/>
        <w:ind w:firstLine="708"/>
        <w:jc w:val="both"/>
      </w:pPr>
      <w:r>
        <w:t>Temeljem iznijetog riješeno je kao u izreci.</w:t>
      </w:r>
    </w:p>
    <w:p w:rsidRDefault="00867F0F" w:rsidP="00867F0F" w:rsidR="00867F0F">
      <w:pPr>
        <w:pStyle w:val="Bezproreda"/>
        <w:jc w:val="both"/>
      </w:pPr>
    </w:p>
    <w:p w:rsidRDefault="00867F0F" w:rsidP="00867F0F" w:rsidR="00867F0F">
      <w:pPr>
        <w:pStyle w:val="Bezproreda"/>
        <w:ind w:firstLine="708"/>
        <w:jc w:val="both"/>
      </w:pPr>
      <w:r>
        <w:t xml:space="preserve">U Bjelovaru  20. lipnja  2018.   </w:t>
      </w:r>
    </w:p>
    <w:p w:rsidRDefault="00867F0F" w:rsidP="00867F0F" w:rsidR="00867F0F">
      <w:pPr>
        <w:pStyle w:val="Bezproreda"/>
        <w:jc w:val="both"/>
      </w:pPr>
    </w:p>
    <w:p w:rsidRDefault="00867F0F" w:rsidP="00867F0F" w:rsidR="00867F0F">
      <w:pPr>
        <w:pStyle w:val="Bezproreda"/>
        <w:ind w:firstLine="708" w:left="4248"/>
        <w:jc w:val="both"/>
      </w:pPr>
      <w:r>
        <w:t>S u d a c</w:t>
      </w:r>
    </w:p>
    <w:p w:rsidRDefault="00867F0F" w:rsidP="00867F0F" w:rsidR="00867F0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867F0F" w:rsidP="00867F0F" w:rsidR="00867F0F">
      <w:pPr>
        <w:pStyle w:val="Bezproreda"/>
        <w:jc w:val="both"/>
      </w:pPr>
    </w:p>
    <w:p w:rsidRDefault="00867F0F" w:rsidP="00867F0F" w:rsidR="00867F0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867F0F" w:rsidP="00867F0F" w:rsidR="00867F0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867F0F" w:rsidP="00867F0F" w:rsidR="00867F0F">
      <w:pPr>
        <w:pStyle w:val="Bezproreda"/>
        <w:jc w:val="both"/>
      </w:pPr>
    </w:p>
    <w:p w:rsidRDefault="00867F0F" w:rsidP="00867F0F" w:rsidR="00867F0F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867F0F" w:rsidP="00867F0F" w:rsidR="00867F0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F0F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67F0F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  <w:lang w:val="hr-HR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67F0F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98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St-281/2018-7</izvorni_sadrzaj>
    <derivirana_varijabla naziv="DomainObject.Oznaka_1">St-281/2018-7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St-281/2018</izvorni_sadrzaj>
    <derivirana_varijabla naziv="DomainObject.Predmet.OznakaBroj_1">St-281/2018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EAST WEST TRADE d.o.o.</izvorni_sadrzaj>
    <derivirana_varijabla naziv="DomainObject.Predmet.ProtustrankaFormated_1">  EAST WEST TRADE d.o.o.</derivirana_varijabla>
  </DomainObject.Predmet.ProtustrankaFormated>
  <DomainObject.Predmet.ProtustrankaFormatedOIB>
    <izvorni_sadrzaj>  EAST WEST TRADE d.o.o., OIB 28695098208</izvorni_sadrzaj>
    <derivirana_varijabla naziv="DomainObject.Predmet.ProtustrankaFormatedOIB_1">  EAST WEST TRADE d.o.o., OIB 28695098208</derivirana_varijabla>
  </DomainObject.Predmet.ProtustrankaFormatedOIB>
  <DomainObject.Predmet.ProtustrankaFormatedWithAdress>
    <izvorni_sadrzaj> EAST WEST TRADE d.o.o., Strojarska cesta 20, 10000 Zagreb</izvorni_sadrzaj>
    <derivirana_varijabla naziv="DomainObject.Predmet.ProtustrankaFormatedWithAdress_1"> EAST WEST TRADE d.o.o., Strojarska cesta 20, 10000 Zagreb</derivirana_varijabla>
  </DomainObject.Predmet.ProtustrankaFormatedWithAdress>
  <DomainObject.Predmet.ProtustrankaFormatedWithAdressOIB>
    <izvorni_sadrzaj> EAST WEST TRADE d.o.o., OIB 28695098208, Strojarska cesta 20, 10000 Zagreb</izvorni_sadrzaj>
    <derivirana_varijabla naziv="DomainObject.Predmet.ProtustrankaFormatedWithAdressOIB_1"> EAST WEST TRADE d.o.o., OIB 28695098208, Strojarska cesta 20, 10000 Zagreb</derivirana_varijabla>
  </DomainObject.Predmet.ProtustrankaFormatedWithAdressOIB>
  <DomainObject.Predmet.ProtustrankaWithAdress>
    <izvorni_sadrzaj>EAST WEST TRADE d.o.o. Strojarska cesta 20, 10000 Zagreb</izvorni_sadrzaj>
    <derivirana_varijabla naziv="DomainObject.Predmet.ProtustrankaWithAdress_1">EAST WEST TRADE d.o.o. Strojarska cesta 20, 10000 Zagreb</derivirana_varijabla>
  </DomainObject.Predmet.ProtustrankaWithAdress>
  <DomainObject.Predmet.ProtustrankaWithAdressOIB>
    <izvorni_sadrzaj>EAST WEST TRADE d.o.o., OIB 28695098208, Strojarska cesta 20, 10000 Zagreb</izvorni_sadrzaj>
    <derivirana_varijabla naziv="DomainObject.Predmet.ProtustrankaWithAdressOIB_1">EAST WEST TRADE d.o.o., OIB 28695098208, Strojarska cesta 20, 10000 Zagreb</derivirana_varijabla>
  </DomainObject.Predmet.ProtustrankaWithAdressOIB>
  <DomainObject.Predmet.ProtustrankaNazivFormated>
    <izvorni_sadrzaj>EAST WEST TRADE d.o.o.</izvorni_sadrzaj>
    <derivirana_varijabla naziv="DomainObject.Predmet.ProtustrankaNazivFormated_1">EAST WEST TRADE d.o.o.</derivirana_varijabla>
  </DomainObject.Predmet.ProtustrankaNazivFormated>
  <DomainObject.Predmet.ProtustrankaNazivFormatedOIB>
    <izvorni_sadrzaj>EAST WEST TRADE d.o.o., OIB 28695098208</izvorni_sadrzaj>
    <derivirana_varijabla naziv="DomainObject.Predmet.ProtustrankaNazivFormatedOIB_1">EAST WEST TRADE d.o.o., OIB 28695098208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WEST TRADE d.o.o. zastupanog po punomoćniku Tomislav Beloša; ODVJETNIČKO DRUŠTVO BELOŠA &amp; JUKIĆ j.t.d.</izvorni_sadrzaj>
    <derivirana_varijabla naziv="DomainObject.Predmet.StrankaFormated_1">  EAST WEST TRADE d.o.o. zastupanog po punomoćniku Tomislav Beloša; ODVJETNIČKO DRUŠTVO BELOŠA &amp; JUKIĆ j.t.d.</derivirana_varijabla>
  </DomainObject.Predmet.StrankaFormated>
  <DomainObject.Predmet.StrankaFormatedOIB>
    <izvorni_sadrzaj>  EAST WEST TRADE d.o.o., OIB 28695098208 zastupanog po punomoćniku Tomislav Beloša; ODVJETNIČKO DRUŠTVO BELOŠA &amp; JUKIĆ j.t.d.</izvorni_sadrzaj>
    <derivirana_varijabla naziv="DomainObject.Predmet.StrankaFormatedOIB_1">  EAST WEST TRADE d.o.o., OIB 28695098208 zastupanog po punomoćniku Tomislav Beloša; ODVJETNIČKO DRUŠTVO BELOŠA &amp; JUKIĆ j.t.d.</derivirana_varijabla>
  </DomainObject.Predmet.StrankaFormatedOIB>
  <DomainObject.Predmet.StrankaFormatedWithAdress>
    <izvorni_sadrzaj> EAST WEST TRADE d.o.o., Strojarska cesta 20, 10000 Zagreb zastupanog po punomoćniku Tomislav Beloša; ODVJETNIČKO DRUŠTVO BELOŠA &amp; JUKIĆ j.t.d.</izvorni_sadrzaj>
    <derivirana_varijabla naziv="DomainObject.Predmet.StrankaFormatedWithAdress_1"> EAST WEST TRADE d.o.o., Strojarska cesta 20, 10000 Zagreb zastupanog po punomoćniku Tomislav Beloša; ODVJETNIČKO DRUŠTVO BELOŠA &amp; JUKIĆ j.t.d.</derivirana_varijabla>
  </DomainObject.Predmet.StrankaFormatedWithAdress>
  <DomainObject.Predmet.StrankaFormatedWithAdressOIB>
    <izvorni_sadrzaj> EAST WEST TRADE d.o.o., OIB 28695098208, Strojarska cesta 20, 10000 Zagreb zastupanog po punomoćniku Tomislav Beloša; ODVJETNIČKO DRUŠTVO BELOŠA &amp; JUKIĆ j.t.d.</izvorni_sadrzaj>
    <derivirana_varijabla naziv="DomainObject.Predmet.StrankaFormatedWithAdressOIB_1"> EAST WEST TRADE d.o.o., OIB 28695098208, Strojarska cesta 20, 10000 Zagreb zastupanog po punomoćniku Tomislav Beloša; ODVJETNIČKO DRUŠTVO BELOŠA &amp; JUKIĆ j.t.d.</derivirana_varijabla>
  </DomainObject.Predmet.StrankaFormatedWithAdressOIB>
  <DomainObject.Predmet.StrankaWithAdress>
    <izvorni_sadrzaj>EAST WEST TRADE d.o.o. Strojarska cesta 20,10000 Zagreb</izvorni_sadrzaj>
    <derivirana_varijabla naziv="DomainObject.Predmet.StrankaWithAdress_1">EAST WEST TRADE d.o.o. Strojarska cesta 20,10000 Zagreb</derivirana_varijabla>
  </DomainObject.Predmet.StrankaWithAdress>
  <DomainObject.Predmet.StrankaWithAdressOIB>
    <izvorni_sadrzaj>EAST WEST TRADE d.o.o., OIB 28695098208, Strojarska cesta 20,10000 Zagreb</izvorni_sadrzaj>
    <derivirana_varijabla naziv="DomainObject.Predmet.StrankaWithAdressOIB_1">EAST WEST TRADE d.o.o., OIB 28695098208, Strojarska cesta 20,10000 Zagreb</derivirana_varijabla>
  </DomainObject.Predmet.StrankaWithAdressOIB>
  <DomainObject.Predmet.StrankaNazivFormated>
    <izvorni_sadrzaj>EAST WEST TRADE d.o.o.</izvorni_sadrzaj>
    <derivirana_varijabla naziv="DomainObject.Predmet.StrankaNazivFormated_1">EAST WEST TRADE d.o.o.</derivirana_varijabla>
  </DomainObject.Predmet.StrankaNazivFormated>
  <DomainObject.Predmet.StrankaNazivFormatedOIB>
    <izvorni_sadrzaj>EAST WEST TRADE d.o.o., OIB 28695098208</izvorni_sadrzaj>
    <derivirana_varijabla naziv="DomainObject.Predmet.StrankaNazivFormatedOIB_1">EAST WEST TRADE d.o.o., OIB 28695098208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EAST WEST TRADE d.o.o. zastupanog po punomoćniku Tomislav Beloša; ODVJETNIČKO DRUŠTVO BELOŠA &amp; JUKIĆ j.t.d.</item>
    </izvorni_sadrzaj>
    <derivirana_varijabla naziv="DomainObject.Predmet.StrankaListFormated_1">
      <item>EAST WEST TRADE d.o.o. zastupanog po punomoćniku Tomislav Beloša; ODVJETNIČKO DRUŠTVO BELOŠA &amp; JUKIĆ j.t.d.</item>
    </derivirana_varijabla>
  </DomainObject.Predmet.StrankaListFormated>
  <DomainObject.Predmet.StrankaListFormatedOIB>
    <izvorni_sadrzaj>
      <item>EAST WEST TRADE d.o.o., OIB 28695098208 zastupanog po punomoćniku Tomislav Beloša; ODVJETNIČKO DRUŠTVO BELOŠA &amp; JUKIĆ j.t.d.</item>
    </izvorni_sadrzaj>
    <derivirana_varijabla naziv="DomainObject.Predmet.StrankaListFormatedOIB_1">
      <item>EAST WEST TRADE d.o.o., OIB 28695098208 zastupanog po punomoćniku Tomislav Beloša; ODVJETNIČKO DRUŠTVO BELOŠA &amp; JUKIĆ j.t.d.</item>
    </derivirana_varijabla>
  </DomainObject.Predmet.StrankaListFormatedOIB>
  <DomainObject.Predmet.StrankaListFormatedWithAdress>
    <izvorni_sadrzaj>
      <item>EAST WEST TRADE d.o.o., Strojarska cesta 20, 10000 Zagreb zastupanog po punomoćniku Tomislav Beloša; ODVJETNIČKO DRUŠTVO BELOŠA &amp; JUKIĆ j.t.d.</item>
    </izvorni_sadrzaj>
    <derivirana_varijabla naziv="DomainObject.Predmet.StrankaListFormatedWithAdress_1">
      <item>EAST WEST TRADE d.o.o., Strojarska cesta 20, 10000 Zagreb zastupanog po punomoćniku Tomislav Beloša; ODVJETNIČKO DRUŠTVO BELOŠA &amp; JUKIĆ j.t.d.</item>
    </derivirana_varijabla>
  </DomainObject.Predmet.StrankaListFormatedWithAdress>
  <DomainObject.Predmet.StrankaListFormatedWithAdressOIB>
    <izvorni_sadrzaj>
      <item>EAST WEST TRADE d.o.o., OIB 28695098208, Strojarska cesta 20, 10000 Zagreb zastupanog po punomoćniku Tomislav Beloša; ODVJETNIČKO DRUŠTVO BELOŠA &amp; JUKIĆ j.t.d.</item>
    </izvorni_sadrzaj>
    <derivirana_varijabla naziv="DomainObject.Predmet.StrankaListFormatedWithAdressOIB_1">
      <item>EAST WEST TRADE d.o.o., OIB 28695098208, Strojarska cesta 20, 10000 Zagreb zastupanog po punomoćniku Tomislav Beloša; ODVJETNIČKO DRUŠTVO BELOŠA &amp; JUKIĆ j.t.d.</item>
    </derivirana_varijabla>
  </DomainObject.Predmet.StrankaListFormatedWithAdressOIB>
  <DomainObject.Predmet.StrankaListNazivFormated>
    <izvorni_sadrzaj>
      <item>EAST WEST TRADE d.o.o.</item>
    </izvorni_sadrzaj>
    <derivirana_varijabla naziv="DomainObject.Predmet.StrankaListNazivFormated_1">
      <item>EAST WEST TRADE d.o.o.</item>
    </derivirana_varijabla>
  </DomainObject.Predmet.StrankaListNazivFormated>
  <DomainObject.Predmet.StrankaListNazivFormatedOIB>
    <izvorni_sadrzaj>
      <item>EAST WEST TRADE d.o.o., OIB 28695098208</item>
    </izvorni_sadrzaj>
    <derivirana_varijabla naziv="DomainObject.Predmet.StrankaListNazivFormatedOIB_1">
      <item>EAST WEST TRADE d.o.o., OIB 28695098208</item>
    </derivirana_varijabla>
  </DomainObject.Predmet.StrankaListNazivFormatedOIB>
  <DomainObject.Predmet.ProtuStrankaListFormated>
    <izvorni_sadrzaj>
      <item>EAST WEST TRADE d.o.o.</item>
    </izvorni_sadrzaj>
    <derivirana_varijabla naziv="DomainObject.Predmet.ProtuStrankaListFormated_1">
      <item>EAST WEST TRADE d.o.o.</item>
    </derivirana_varijabla>
  </DomainObject.Predmet.ProtuStrankaListFormated>
  <DomainObject.Predmet.ProtuStrankaListFormatedOIB>
    <izvorni_sadrzaj>
      <item>EAST WEST TRADE d.o.o., OIB 28695098208</item>
    </izvorni_sadrzaj>
    <derivirana_varijabla naziv="DomainObject.Predmet.ProtuStrankaListFormatedOIB_1">
      <item>EAST WEST TRADE d.o.o., OIB 28695098208</item>
    </derivirana_varijabla>
  </DomainObject.Predmet.ProtuStrankaListFormatedOIB>
  <DomainObject.Predmet.ProtuStrankaListFormatedWithAdress>
    <izvorni_sadrzaj>
      <item>EAST WEST TRADE d.o.o., Strojarska cesta 20, 10000 Zagreb</item>
    </izvorni_sadrzaj>
    <derivirana_varijabla naziv="DomainObject.Predmet.ProtuStrankaListFormatedWithAdress_1">
      <item>EAST WEST TRADE d.o.o., Strojarska cesta 20, 10000 Zagreb</item>
    </derivirana_varijabla>
  </DomainObject.Predmet.ProtuStrankaListFormatedWithAdress>
  <DomainObject.Predmet.ProtuStrankaListFormatedWithAdressOIB>
    <izvorni_sadrzaj>
      <item>EAST WEST TRADE d.o.o., OIB 28695098208, Strojarska cesta 20, 10000 Zagreb</item>
    </izvorni_sadrzaj>
    <derivirana_varijabla naziv="DomainObject.Predmet.ProtuStrankaListFormatedWithAdressOIB_1">
      <item>EAST WEST TRADE d.o.o., OIB 28695098208, Strojarska cesta 20, 10000 Zagreb</item>
    </derivirana_varijabla>
  </DomainObject.Predmet.ProtuStrankaListFormatedWithAdressOIB>
  <DomainObject.Predmet.ProtuStrankaListNazivFormated>
    <izvorni_sadrzaj>
      <item>EAST WEST TRADE d.o.o.</item>
    </izvorni_sadrzaj>
    <derivirana_varijabla naziv="DomainObject.Predmet.ProtuStrankaListNazivFormated_1">
      <item>EAST WEST TRADE d.o.o.</item>
    </derivirana_varijabla>
  </DomainObject.Predmet.ProtuStrankaListNazivFormated>
  <DomainObject.Predmet.ProtuStrankaListNazivFormatedOIB>
    <izvorni_sadrzaj>
      <item>EAST WEST TRADE d.o.o., OIB 28695098208</item>
    </izvorni_sadrzaj>
    <derivirana_varijabla naziv="DomainObject.Predmet.ProtuStrankaListNazivFormatedOIB_1">
      <item>EAST WEST TRADE d.o.o., OIB 28695098208</item>
    </derivirana_varijabla>
  </DomainObject.Predmet.ProtuStrankaListNazivFormatedOIB>
  <DomainObject.Predmet.OstaliListFormated>
    <izvorni_sadrzaj>
      <item>Tomislav Beloša punomoćnik sudionika u postupku EAST WEST TRADE d.o.o.</item>
      <item>ODVJETNIČKO DRUŠTVO BELOŠA &amp; JUKIĆ j.t.d. punomoćnik sudionika u postupku EAST WEST TRADE d.o.o.</item>
    </izvorni_sadrzaj>
    <derivirana_varijabla naziv="DomainObject.Predmet.OstaliListFormated_1">
      <item>Tomislav Beloša punomoćnik sudionika u postupku EAST WEST TRADE d.o.o.</item>
      <item>ODVJETNIČKO DRUŠTVO BELOŠA &amp; JUKIĆ j.t.d. punomoćnik sudionika u postupku EAST WEST TRADE d.o.o.</item>
    </derivirana_varijabla>
  </DomainObject.Predmet.OstaliListFormated>
  <DomainObject.Predmet.OstaliListFormatedOIB>
    <izvorni_sadrzaj>
      <item>Tomislav Beloša, OIB 80673436375 punomoćnik sudionika u postupku EAST WEST TRADE d.o.o.</item>
      <item>ODVJETNIČKO DRUŠTVO BELOŠA &amp; JUKIĆ j.t.d., OIB 84682050680 punomoćnik sudionika u postupku EAST WEST TRADE d.o.o.</item>
    </izvorni_sadrzaj>
    <derivirana_varijabla naziv="DomainObject.Predmet.OstaliListFormatedOIB_1">
      <item>Tomislav Beloša, OIB 80673436375 punomoćnik sudionika u postupku EAST WEST TRADE d.o.o.</item>
      <item>ODVJETNIČKO DRUŠTVO BELOŠA &amp; JUKIĆ j.t.d., OIB 84682050680 punomoćnik sudionika u postupku EAST WEST TRADE d.o.o.</item>
    </derivirana_varijabla>
  </DomainObject.Predmet.OstaliListFormatedOIB>
  <DomainObject.Predmet.OstaliListFormatedWithAdress>
    <izvorni_sadrzaj>
      <item>Tomislav Beloša, Martićeva 31c, 10000 Zagreb punomoćnik sudionika u postupku EAST WEST TRADE d.o.o.</item>
      <item>ODVJETNIČKO DRUŠTVO BELOŠA &amp; JUKIĆ j.t.d., Martićeva 31 c, 10000 Zagreb punomoćnik sudionika u postupku EAST WEST TRADE d.o.o.</item>
    </izvorni_sadrzaj>
    <derivirana_varijabla naziv="DomainObject.Predmet.OstaliListFormatedWithAdress_1">
      <item>Tomislav Beloša, Martićeva 31c, 10000 Zagreb punomoćnik sudionika u postupku EAST WEST TRADE d.o.o.</item>
      <item>ODVJETNIČKO DRUŠTVO BELOŠA &amp; JUKIĆ j.t.d., Martićeva 31 c, 10000 Zagreb punomoćnik sudionika u postupku EAST WEST TRADE d.o.o.</item>
    </derivirana_varijabla>
  </DomainObject.Predmet.OstaliListFormatedWithAdress>
  <DomainObject.Predmet.OstaliListFormatedWithAdressOIB>
    <izvorni_sadrzaj>
      <item>Tomislav Beloša, OIB 80673436375, Martićeva 31c, 10000 Zagreb punomoćnik sudionika u postupku EAST WEST TRADE d.o.o.</item>
      <item>ODVJETNIČKO DRUŠTVO BELOŠA &amp; JUKIĆ j.t.d., OIB 84682050680, Martićeva 31 c, 10000 Zagreb punomoćnik sudionika u postupku EAST WEST TRADE d.o.o.</item>
    </izvorni_sadrzaj>
    <derivirana_varijabla naziv="DomainObject.Predmet.OstaliListFormatedWithAdressOIB_1">
      <item>Tomislav Beloša, OIB 80673436375, Martićeva 31c, 10000 Zagreb punomoćnik sudionika u postupku EAST WEST TRADE d.o.o.</item>
      <item>ODVJETNIČKO DRUŠTVO BELOŠA &amp; JUKIĆ j.t.d., OIB 84682050680, Martićeva 31 c, 10000 Zagreb punomoćnik sudionika u postupku EAST WEST TRADE d.o.o.</item>
    </derivirana_varijabla>
  </DomainObject.Predmet.OstaliListFormatedWithAdressOIB>
  <DomainObject.Predmet.OstaliListNazivFormated>
    <izvorni_sadrzaj>
      <item>Tomislav Beloša</item>
      <item>ODVJETNIČKO DRUŠTVO BELOŠA &amp; JUKIĆ j.t.d.</item>
    </izvorni_sadrzaj>
    <derivirana_varijabla naziv="DomainObject.Predmet.OstaliListNazivFormated_1">
      <item>Tomislav Beloša</item>
      <item>ODVJETNIČKO DRUŠTVO BELOŠA &amp; JUKIĆ j.t.d.</item>
    </derivirana_varijabla>
  </DomainObject.Predmet.OstaliListNazivFormated>
  <DomainObject.Predmet.OstaliListNazivFormatedOIB>
    <izvorni_sadrzaj>
      <item>Tomislav Beloša, OIB 80673436375</item>
      <item>ODVJETNIČKO DRUŠTVO BELOŠA &amp; JUKIĆ j.t.d., OIB 84682050680</item>
    </izvorni_sadrzaj>
    <derivirana_varijabla naziv="DomainObject.Predmet.OstaliListNazivFormatedOIB_1">
      <item>Tomislav Beloša, OIB 80673436375</item>
      <item>ODVJETNIČKO DRUŠTVO BELOŠA &amp; JUKIĆ j.t.d., OIB 84682050680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St-281/2018-7</izvorni_sadrzaj>
    <derivirana_varijabla naziv="DomainObject.PoslovniBrojDokumenta_1">St-281/2018-7</derivirana_varijabla>
  </DomainObject.PoslovniBrojDokumenta>
  <DomainObject.Predmet.StrankaIDrugi>
    <izvorni_sadrzaj>EAST WEST TRADE d.o.o.</izvorni_sadrzaj>
    <derivirana_varijabla naziv="DomainObject.Predmet.StrankaIDrugi_1">EAST WEST TRADE d.o.o.</derivirana_varijabla>
  </DomainObject.Predmet.StrankaIDrugi>
  <DomainObject.Predmet.ProtustrankaIDrugi>
    <izvorni_sadrzaj>EAST WEST TRADE d.o.o.</izvorni_sadrzaj>
    <derivirana_varijabla naziv="DomainObject.Predmet.ProtustrankaIDrugi_1">EAST WEST TRADE d.o.o.</derivirana_varijabla>
  </DomainObject.Predmet.ProtustrankaIDrugi>
  <DomainObject.Predmet.StrankaIDrugiAdressOIB>
    <izvorni_sadrzaj>EAST WEST TRADE d.o.o., OIB 28695098208, Strojarska cesta 20, 10000 Zagreb</izvorni_sadrzaj>
    <derivirana_varijabla naziv="DomainObject.Predmet.StrankaIDrugiAdressOIB_1">EAST WEST TRADE d.o.o., OIB 28695098208, Strojarska cesta 20, 10000 Zagreb</derivirana_varijabla>
  </DomainObject.Predmet.StrankaIDrugiAdressOIB>
  <DomainObject.Predmet.ProtustrankaIDrugiAdressOIB>
    <izvorni_sadrzaj>EAST WEST TRADE d.o.o., OIB 28695098208, Strojarska cesta 20, 10000 Zagreb</izvorni_sadrzaj>
    <derivirana_varijabla naziv="DomainObject.Predmet.ProtustrankaIDrugiAdressOIB_1">EAST WEST TRADE d.o.o., OIB 28695098208, Strojarska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EAST WEST TRADE d.o.o.</item>
      <item>EAST WEST TRADE d.o.o.</item>
      <item>Tomislav Beloša</item>
      <item>ODVJETNIČKO DRUŠTVO BELOŠA &amp; JUKIĆ j.t.d.</item>
    </izvorni_sadrzaj>
    <derivirana_varijabla naziv="DomainObject.Predmet.SudioniciListNaziv_1">
      <item>EAST WEST TRADE d.o.o.</item>
      <item>EAST WEST TRADE d.o.o.</item>
      <item>Tomislav Beloša</item>
      <item>ODVJETNIČKO DRUŠTVO BELOŠA &amp; JUKIĆ j.t.d.</item>
    </derivirana_varijabla>
  </DomainObject.Predmet.SudioniciListNaziv>
  <DomainObject.Predmet.SudioniciListAdressOIB>
    <izvorni_sadrzaj>
      <item>EAST WEST TRADE d.o.o., OIB 28695098208, Strojarska cesta 20,10000 Zagreb</item>
      <item>EAST WEST TRADE d.o.o., OIB 28695098208, Strojarska cesta 20,10000 Zagreb</item>
      <item>Tomislav Beloša, OIB 80673436375, Martićeva 31c,10000 Zagreb</item>
      <item>ODVJETNIČKO DRUŠTVO BELOŠA &amp; JUKIĆ j.t.d., OIB 84682050680, Martićeva 31 c,10000 Zagreb</item>
    </izvorni_sadrzaj>
    <derivirana_varijabla naziv="DomainObject.Predmet.SudioniciListAdressOIB_1">
      <item>EAST WEST TRADE d.o.o., OIB 28695098208, Strojarska cesta 20,10000 Zagreb</item>
      <item>EAST WEST TRADE d.o.o., OIB 28695098208, Strojarska cesta 20,10000 Zagreb</item>
      <item>Tomislav Beloša, OIB 80673436375, Martićeva 31c,10000 Zagreb</item>
      <item>ODVJETNIČKO DRUŠTVO BELOŠA &amp; JUKIĆ j.t.d., OIB 84682050680, Martićeva 31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87748-2977-4680-925D-946C8311B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2280</properties:Characters>
  <properties:Lines>71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2018-06-20T11:04:00Z</cp:lastPrinted>
  <dcterms:modified xmlns:xsi="http://www.w3.org/2001/XMLSchema-instance" xsi:type="dcterms:W3CDTF">2018-06-20T11:04:00Z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St-281/2018-7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