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e90b" w14:paraId="e89e90b" w:rsidRDefault="008635E1" w:rsidP="008635E1" w:rsidR="008635E1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635E1" w:rsidP="008635E1" w:rsidR="008635E1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635E1" w:rsidP="008635E1" w:rsidR="008635E1" w:rsidRPr="005364F8">
      <w:r w:rsidRPr="005364F8">
        <w:t>TRGOVAČKI SUD U PAZINU</w:t>
      </w:r>
    </w:p>
    <w:p w:rsidRDefault="008635E1" w:rsidP="008635E1" w:rsidR="008635E1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635E1" w:rsidP="008635E1" w:rsidR="008635E1">
      <w:r w:rsidRPr="00DA15C9">
        <w:tab/>
      </w:r>
    </w:p>
    <w:p w:rsidRDefault="008635E1" w:rsidP="008635E1" w:rsidR="008635E1" w:rsidRPr="00DA15C9">
      <w:pPr>
        <w:jc w:val="center"/>
      </w:pPr>
    </w:p>
    <w:p w:rsidRDefault="008635E1" w:rsidP="008635E1" w:rsidR="008635E1" w:rsidRPr="00FE1051">
      <w:pPr>
        <w:jc w:val="center"/>
      </w:pPr>
      <w:r w:rsidRPr="00FE1051">
        <w:t>R E P U B L I K A  H R V A T S K A</w:t>
      </w:r>
    </w:p>
    <w:p w:rsidRDefault="008635E1" w:rsidP="008635E1" w:rsidR="008635E1" w:rsidRPr="00FE1051">
      <w:pPr>
        <w:jc w:val="center"/>
      </w:pPr>
    </w:p>
    <w:p w:rsidRDefault="008635E1" w:rsidP="008635E1" w:rsidR="008635E1" w:rsidRPr="00FE1051">
      <w:pPr>
        <w:jc w:val="center"/>
      </w:pPr>
      <w:r w:rsidRPr="00FE1051">
        <w:t>R J E Š E NJ E</w:t>
      </w:r>
    </w:p>
    <w:p w:rsidRDefault="008635E1" w:rsidP="008635E1" w:rsidR="008635E1" w:rsidRPr="00FE1051"/>
    <w:p w:rsidRDefault="008635E1" w:rsidP="008635E1" w:rsidR="008635E1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>
        <w:t>NATURA VITA d.o.o.</w:t>
      </w:r>
      <w:r w:rsidRPr="00936C9E">
        <w:t xml:space="preserve">, </w:t>
      </w:r>
      <w:proofErr w:type="spellStart"/>
      <w:r>
        <w:t>Vrsar</w:t>
      </w:r>
      <w:proofErr w:type="spellEnd"/>
      <w:r>
        <w:t>, Istarska 2</w:t>
      </w:r>
      <w:r w:rsidRPr="00936C9E">
        <w:t xml:space="preserve">, OIB: </w:t>
      </w:r>
      <w:r w:rsidRPr="008635E1">
        <w:t>59923303643</w:t>
      </w:r>
      <w:r>
        <w:t>, 7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635E1" w:rsidP="008635E1" w:rsidR="008635E1" w:rsidRPr="00FE1051"/>
    <w:p w:rsidRDefault="008635E1" w:rsidP="008635E1" w:rsidR="008635E1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635E1" w:rsidP="008635E1" w:rsidR="008635E1" w:rsidRPr="00FE1051"/>
    <w:p w:rsidRDefault="008635E1" w:rsidP="008635E1" w:rsidR="008635E1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NATURA VITA d.o.o.</w:t>
      </w:r>
      <w:r w:rsidRPr="00936C9E">
        <w:t xml:space="preserve">, </w:t>
      </w:r>
      <w:proofErr w:type="spellStart"/>
      <w:r>
        <w:t>Vrsar</w:t>
      </w:r>
      <w:proofErr w:type="spellEnd"/>
      <w:r>
        <w:t>, Istarska 2</w:t>
      </w:r>
      <w:r w:rsidRPr="00936C9E">
        <w:t xml:space="preserve">, OIB: </w:t>
      </w:r>
      <w:r w:rsidRPr="008635E1">
        <w:t>59923303643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14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10:20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635E1" w:rsidP="008635E1" w:rsidR="008635E1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8635E1" w:rsidP="008635E1" w:rsidR="008635E1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NATURA VITA d.o.o.</w:t>
      </w:r>
      <w:r w:rsidRPr="00936C9E">
        <w:t xml:space="preserve">, </w:t>
      </w:r>
      <w:proofErr w:type="spellStart"/>
      <w:r>
        <w:t>Vrsar</w:t>
      </w:r>
      <w:proofErr w:type="spellEnd"/>
      <w:r>
        <w:t>, Istarska 2,</w:t>
      </w:r>
    </w:p>
    <w:p w:rsidRDefault="008635E1" w:rsidP="008635E1" w:rsidR="008635E1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proofErr w:type="spellStart"/>
      <w:r>
        <w:t>Mauricio</w:t>
      </w:r>
      <w:proofErr w:type="spellEnd"/>
      <w:r>
        <w:t xml:space="preserve"> </w:t>
      </w:r>
      <w:proofErr w:type="spellStart"/>
      <w:r>
        <w:t>Matukina</w:t>
      </w:r>
      <w:proofErr w:type="spellEnd"/>
      <w:r>
        <w:t xml:space="preserve"> iz </w:t>
      </w:r>
      <w:proofErr w:type="spellStart"/>
      <w:r>
        <w:t>Vrsara</w:t>
      </w:r>
      <w:proofErr w:type="spellEnd"/>
      <w:r w:rsidRPr="00936C9E">
        <w:t xml:space="preserve">, </w:t>
      </w:r>
      <w:r>
        <w:t>Istarska 2</w:t>
      </w:r>
      <w:r w:rsidRPr="00936C9E">
        <w:t xml:space="preserve">, OIB: </w:t>
      </w:r>
      <w:r>
        <w:t>65629176619.</w:t>
      </w:r>
    </w:p>
    <w:p w:rsidRDefault="008635E1" w:rsidP="008635E1" w:rsidR="008635E1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proofErr w:type="spellStart"/>
      <w:r>
        <w:t>Mauricio</w:t>
      </w:r>
      <w:proofErr w:type="spellEnd"/>
      <w:r>
        <w:t xml:space="preserve"> </w:t>
      </w:r>
      <w:proofErr w:type="spellStart"/>
      <w:r>
        <w:t>Matukina</w:t>
      </w:r>
      <w:proofErr w:type="spellEnd"/>
      <w:r>
        <w:t xml:space="preserve"> iz </w:t>
      </w:r>
      <w:proofErr w:type="spellStart"/>
      <w:r>
        <w:t>Vrsara</w:t>
      </w:r>
      <w:proofErr w:type="spellEnd"/>
      <w:r w:rsidRPr="00936C9E">
        <w:t xml:space="preserve">, </w:t>
      </w:r>
      <w:r>
        <w:t>Istarska 2</w:t>
      </w:r>
      <w:r w:rsidRPr="00936C9E">
        <w:t xml:space="preserve">, OIB: </w:t>
      </w:r>
      <w:r>
        <w:t>65629176619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NATURA VITA d.o.o.</w:t>
      </w:r>
      <w:r w:rsidRPr="00936C9E">
        <w:t xml:space="preserve">, </w:t>
      </w:r>
      <w:proofErr w:type="spellStart"/>
      <w:r>
        <w:t>Vrsar</w:t>
      </w:r>
      <w:proofErr w:type="spellEnd"/>
      <w:r>
        <w:t>, Istarska 2</w:t>
      </w:r>
      <w:r w:rsidRPr="00936C9E">
        <w:t xml:space="preserve">, OIB: </w:t>
      </w:r>
      <w:r w:rsidRPr="008635E1">
        <w:t>59923303643</w:t>
      </w:r>
      <w:r>
        <w:t>.</w:t>
      </w:r>
    </w:p>
    <w:p w:rsidRDefault="008635E1" w:rsidP="008635E1" w:rsidR="008635E1" w:rsidRPr="00FE1051">
      <w:pPr>
        <w:jc w:val="both"/>
        <w:rPr>
          <w:lang w:val="pl-PL"/>
        </w:rPr>
      </w:pPr>
    </w:p>
    <w:p w:rsidRDefault="008635E1" w:rsidP="008635E1" w:rsidR="008635E1" w:rsidRPr="00FE1051">
      <w:pPr>
        <w:jc w:val="center"/>
      </w:pPr>
      <w:r w:rsidRPr="00FE1051">
        <w:t xml:space="preserve">U Pazinu, </w:t>
      </w:r>
      <w:r>
        <w:t>7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635E1" w:rsidP="008635E1" w:rsidR="008635E1">
      <w:r w:rsidRPr="00FE1051">
        <w:t xml:space="preserve">  </w:t>
      </w:r>
    </w:p>
    <w:p w:rsidRDefault="008635E1" w:rsidP="008635E1" w:rsidR="008635E1" w:rsidRPr="00FE1051"/>
    <w:p w:rsidRDefault="008635E1" w:rsidP="008635E1" w:rsidR="008635E1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8635E1" w:rsidP="008635E1" w:rsidR="008635E1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</w:t>
      </w:r>
      <w:r w:rsidRPr="00FE1051">
        <w:t>Damir Rabar</w:t>
      </w:r>
      <w:r w:rsidR="00465024">
        <w:t>, v.r.</w:t>
      </w:r>
    </w:p>
    <w:p w:rsidRDefault="008635E1" w:rsidP="008635E1" w:rsidR="008635E1" w:rsidRPr="00FE1051"/>
    <w:p w:rsidRDefault="008635E1" w:rsidP="008635E1" w:rsidR="008635E1"/>
    <w:p w:rsidRDefault="008635E1" w:rsidP="008635E1" w:rsidR="008635E1" w:rsidRPr="00FE1051"/>
    <w:p w:rsidRDefault="008635E1" w:rsidP="008635E1" w:rsidR="008635E1" w:rsidRPr="00FE1051">
      <w:r w:rsidRPr="00FE1051">
        <w:t>UPUTA O PRAVNOM LIJEKU:</w:t>
      </w:r>
    </w:p>
    <w:p w:rsidRDefault="008635E1" w:rsidP="008635E1" w:rsidR="008635E1" w:rsidRPr="00FE1051">
      <w:r w:rsidRPr="00FE1051">
        <w:t>Protiv ovog rješenja nije dopuštena posebna žalba (čl. 115. st. 1. SZ-a).</w:t>
      </w:r>
    </w:p>
    <w:p w:rsidRDefault="008635E1" w:rsidP="008635E1" w:rsidR="008635E1" w:rsidRPr="00FE1051"/>
    <w:p w:rsidRDefault="008635E1" w:rsidP="008635E1" w:rsidR="008635E1" w:rsidRPr="00FE1051">
      <w:r w:rsidRPr="00FE1051">
        <w:t>DNA:</w:t>
      </w:r>
    </w:p>
    <w:p w:rsidRDefault="008635E1" w:rsidP="008635E1" w:rsidR="008635E1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8635E1" w:rsidP="008635E1" w:rsidR="008635E1" w:rsidRPr="00FE1051">
      <w:r w:rsidRPr="00FE1051">
        <w:t xml:space="preserve">- dužnik </w:t>
      </w:r>
      <w:r>
        <w:t>NATURA VITA d.o.o.</w:t>
      </w:r>
      <w:r w:rsidRPr="00936C9E">
        <w:t xml:space="preserve">, </w:t>
      </w:r>
      <w:proofErr w:type="spellStart"/>
      <w:r>
        <w:t>Vrsar</w:t>
      </w:r>
      <w:proofErr w:type="spellEnd"/>
      <w:r>
        <w:t>, Istarska 2</w:t>
      </w:r>
    </w:p>
    <w:p w:rsidRDefault="008635E1" w:rsidP="008635E1" w:rsidR="008635E1">
      <w:r w:rsidRPr="00FE1051">
        <w:rPr>
          <w:lang w:val="sv-SE"/>
        </w:rPr>
        <w:t xml:space="preserve">- zakonski zastupnik dužnika </w:t>
      </w:r>
      <w:proofErr w:type="spellStart"/>
      <w:r>
        <w:t>Mauricio</w:t>
      </w:r>
      <w:proofErr w:type="spellEnd"/>
      <w:r>
        <w:t xml:space="preserve"> </w:t>
      </w:r>
      <w:proofErr w:type="spellStart"/>
      <w:r>
        <w:t>Matukina</w:t>
      </w:r>
      <w:proofErr w:type="spellEnd"/>
      <w:r>
        <w:t xml:space="preserve"> iz </w:t>
      </w:r>
      <w:proofErr w:type="spellStart"/>
      <w:r>
        <w:t>Vrsara</w:t>
      </w:r>
      <w:proofErr w:type="spellEnd"/>
      <w:r w:rsidRPr="00936C9E">
        <w:t xml:space="preserve">, </w:t>
      </w:r>
      <w:r>
        <w:t>Istarska 2</w:t>
      </w:r>
    </w:p>
    <w:p w:rsidRDefault="008635E1" w:rsidR="00776211">
      <w:r w:rsidRPr="00FE1051">
        <w:t>- e-Oglasna ploča sudova 8 dana</w:t>
      </w:r>
    </w:p>
    <w:sectPr w:rsidSect="00460051" w:rsidR="0077621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5E1" w:rsidP="008635E1" w:rsidR="008635E1">
      <w:r>
        <w:separator/>
      </w:r>
    </w:p>
  </w:endnote>
  <w:endnote w:id="0" w:type="continuationSeparator">
    <w:p w:rsidRDefault="008635E1" w:rsidP="008635E1" w:rsidR="00863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5E1" w:rsidP="008635E1" w:rsidR="008635E1">
      <w:r>
        <w:separator/>
      </w:r>
    </w:p>
  </w:footnote>
  <w:footnote w:id="0" w:type="continuationSeparator">
    <w:p w:rsidRDefault="008635E1" w:rsidP="008635E1" w:rsidR="008635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635E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A84E6F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5E1" w:rsidR="00460051">
    <w:pPr>
      <w:pStyle w:val="Zaglavlje"/>
    </w:pPr>
    <w:r>
      <w:tab/>
    </w:r>
    <w:r>
      <w:tab/>
    </w:r>
    <w:r>
      <w:t>Posl.br.: 1 St-321/17-3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1A5F"/>
    <w:rsid w:val="00301A5F"/>
    <w:rsid w:val="00465024"/>
    <w:rsid w:val="00776211"/>
    <w:rsid w:val="008635E1"/>
    <w:rsid w:val="00A8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5E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35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35E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35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5E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35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35E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02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02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02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02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5E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35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35E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35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5E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35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35E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02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02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02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02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St-321/2017-3</izvorni_sadrzaj>
    <derivirana_varijabla naziv="DomainObject.Oznaka_1">St-321/2017-3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St-321/2017</izvorni_sadrzaj>
    <derivirana_varijabla naziv="DomainObject.Predmet.OznakaBroj_1">St-321/2017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VITA d.o.o. VRSAR</izvorni_sadrzaj>
    <derivirana_varijabla naziv="DomainObject.Predmet.ProtustrankaFormated_1">  NATURA VITA d.o.o. VRSAR</derivirana_varijabla>
  </DomainObject.Predmet.ProtustrankaFormated>
  <DomainObject.Predmet.ProtustrankaFormatedOIB>
    <izvorni_sadrzaj>  NATURA VITA d.o.o. VRSAR, OIB 59923303643</izvorni_sadrzaj>
    <derivirana_varijabla naziv="DomainObject.Predmet.ProtustrankaFormatedOIB_1">  NATURA VITA d.o.o. VRSAR, OIB 59923303643</derivirana_varijabla>
  </DomainObject.Predmet.ProtustrankaFormatedOIB>
  <DomainObject.Predmet.ProtustrankaFormatedWithAdress>
    <izvorni_sadrzaj> NATURA VITA d.o.o. VRSAR, Istarska 2, 52450 Vrsar</izvorni_sadrzaj>
    <derivirana_varijabla naziv="DomainObject.Predmet.ProtustrankaFormatedWithAdress_1"> NATURA VITA d.o.o. VRSAR, Istarska 2, 52450 Vrsar</derivirana_varijabla>
  </DomainObject.Predmet.ProtustrankaFormatedWithAdress>
  <DomainObject.Predmet.ProtustrankaFormatedWithAdressOIB>
    <izvorni_sadrzaj> NATURA VITA d.o.o. VRSAR, OIB 59923303643, Istarska 2, 52450 Vrsar</izvorni_sadrzaj>
    <derivirana_varijabla naziv="DomainObject.Predmet.ProtustrankaFormatedWithAdressOIB_1"> NATURA VITA d.o.o. VRSAR, OIB 59923303643, Istarska 2, 52450 Vrsar</derivirana_varijabla>
  </DomainObject.Predmet.ProtustrankaFormatedWithAdressOIB>
  <DomainObject.Predmet.ProtustrankaWithAdress>
    <izvorni_sadrzaj>NATURA VITA d.o.o. VRSAR Istarska 2, 52450 Vrsar</izvorni_sadrzaj>
    <derivirana_varijabla naziv="DomainObject.Predmet.ProtustrankaWithAdress_1">NATURA VITA d.o.o. VRSAR Istarska 2, 52450 Vrsar</derivirana_varijabla>
  </DomainObject.Predmet.ProtustrankaWithAdress>
  <DomainObject.Predmet.ProtustrankaWithAdressOIB>
    <izvorni_sadrzaj>NATURA VITA d.o.o. VRSAR, OIB 59923303643, Istarska 2, 52450 Vrsar</izvorni_sadrzaj>
    <derivirana_varijabla naziv="DomainObject.Predmet.ProtustrankaWithAdressOIB_1">NATURA VITA d.o.o. VRSAR, OIB 59923303643, Istarska 2, 52450 Vrsar</derivirana_varijabla>
  </DomainObject.Predmet.ProtustrankaWithAdressOIB>
  <DomainObject.Predmet.ProtustrankaNazivFormated>
    <izvorni_sadrzaj>NATURA VITA d.o.o. VRSAR</izvorni_sadrzaj>
    <derivirana_varijabla naziv="DomainObject.Predmet.ProtustrankaNazivFormated_1">NATURA VITA d.o.o. VRSAR</derivirana_varijabla>
  </DomainObject.Predmet.ProtustrankaNazivFormated>
  <DomainObject.Predmet.ProtustrankaNazivFormatedOIB>
    <izvorni_sadrzaj>NATURA VITA d.o.o. VRSAR, OIB 59923303643</izvorni_sadrzaj>
    <derivirana_varijabla naziv="DomainObject.Predmet.ProtustrankaNazivFormatedOIB_1">NATURA VITA d.o.o. VRSAR, OIB 59923303643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5807.92</izvorni_sadrzaj>
    <derivirana_varijabla naziv="DomainObject.Predmet.TrenutnaVrijednost_1">5807.92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NATURA VITA d.o.o. VRSAR</item>
    </izvorni_sadrzaj>
    <derivirana_varijabla naziv="DomainObject.Predmet.ProtuStrankaListFormated_1">
      <item>NATURA VITA d.o.o. VRSAR</item>
    </derivirana_varijabla>
  </DomainObject.Predmet.ProtuStrankaListFormated>
  <DomainObject.Predmet.ProtuStrankaListFormatedOIB>
    <izvorni_sadrzaj>
      <item>NATURA VITA d.o.o. VRSAR, OIB 59923303643</item>
    </izvorni_sadrzaj>
    <derivirana_varijabla naziv="DomainObject.Predmet.ProtuStrankaListFormatedOIB_1">
      <item>NATURA VITA d.o.o. VRSAR, OIB 59923303643</item>
    </derivirana_varijabla>
  </DomainObject.Predmet.ProtuStrankaListFormatedOIB>
  <DomainObject.Predmet.ProtuStrankaListFormatedWithAdress>
    <izvorni_sadrzaj>
      <item>NATURA VITA d.o.o. VRSAR, Istarska 2, 52450 Vrsar</item>
    </izvorni_sadrzaj>
    <derivirana_varijabla naziv="DomainObject.Predmet.ProtuStrankaListFormatedWithAdress_1">
      <item>NATURA VITA d.o.o. VRSAR, Istarska 2, 52450 Vrsar</item>
    </derivirana_varijabla>
  </DomainObject.Predmet.ProtuStrankaListFormatedWithAdress>
  <DomainObject.Predmet.ProtuStrankaListFormatedWithAdressOIB>
    <izvorni_sadrzaj>
      <item>NATURA VITA d.o.o. VRSAR, OIB 59923303643, Istarska 2, 52450 Vrsar</item>
    </izvorni_sadrzaj>
    <derivirana_varijabla naziv="DomainObject.Predmet.ProtuStrankaListFormatedWithAdressOIB_1">
      <item>NATURA VITA d.o.o. VRSAR, OIB 59923303643, Istarska 2, 52450 Vrsar</item>
    </derivirana_varijabla>
  </DomainObject.Predmet.ProtuStrankaListFormatedWithAdressOIB>
  <DomainObject.Predmet.ProtuStrankaListNazivFormated>
    <izvorni_sadrzaj>
      <item>NATURA VITA d.o.o. VRSAR</item>
    </izvorni_sadrzaj>
    <derivirana_varijabla naziv="DomainObject.Predmet.ProtuStrankaListNazivFormated_1">
      <item>NATURA VITA d.o.o. VRSAR</item>
    </derivirana_varijabla>
  </DomainObject.Predmet.ProtuStrankaListNazivFormated>
  <DomainObject.Predmet.ProtuStrankaListNazivFormatedOIB>
    <izvorni_sadrzaj>
      <item>NATURA VITA d.o.o. VRSAR, OIB 59923303643</item>
    </izvorni_sadrzaj>
    <derivirana_varijabla naziv="DomainObject.Predmet.ProtuStrankaListNazivFormatedOIB_1">
      <item>NATURA VITA d.o.o. VRSAR, OIB 59923303643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St-321/2017-3</izvorni_sadrzaj>
    <derivirana_varijabla naziv="DomainObject.PoslovniBrojDokumenta_1">St-321/2017-3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NATURA VITA d.o.o. VRSAR</izvorni_sadrzaj>
    <derivirana_varijabla naziv="DomainObject.Predmet.ProtustrankaIDrugi_1">NATURA VITA 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NATURA VITA d.o.o. VRSAR, OIB 59923303643, Istarska 2, 52450 Vrsar</izvorni_sadrzaj>
    <derivirana_varijabla naziv="DomainObject.Predmet.ProtustrankaIDrugiAdressOIB_1">NATURA VITA d.o.o. VRSAR, OIB 59923303643, Istarska 2,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NATURA VITA d.o.o. VRSAR</item>
    </izvorni_sadrzaj>
    <derivirana_varijabla naziv="DomainObject.Predmet.SudioniciListNaziv_1">
      <item>FINANCIJSKA AGENCIJA, RC RIJEKA, PODRUŽNICA PULA, PULA</item>
      <item>NATURA VITA 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NATURA VITA d.o.o. VRSAR, OIB 59923303643, Istarska 2,52450 Vrsar</item>
    </izvorni_sadrzaj>
    <derivirana_varijabla naziv="DomainObject.Predmet.SudioniciListAdressOIB_1">
      <item>FINANCIJSKA AGENCIJA, RC RIJEKA, PODRUŽNICA PULA, PULA, OIB 85821130368, Giardini 5,52100 Pula</item>
      <item>NATURA VITA d.o.o. VRSAR, OIB 59923303643, Istarska 2,52450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59923303643</item>
    </izvorni_sadrzaj>
    <derivirana_varijabla naziv="DomainObject.Predmet.SudioniciListNazivOIB_1">
      <item>, OIB 85821130368</item>
      <item>, OIB 59923303643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266</properties:Words>
  <properties:Characters>1345</properties:Characters>
  <properties:Lines>47</properties:Lines>
  <properties:Paragraphs>22</properties:Paragraphs>
  <properties:TotalTime>3</properties:TotalTime>
  <properties:ScaleCrop>false</properties:ScaleCrop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2017-06-07T06:32:00Z</dcterms:created>
  <dc:creator>wsadmin</dc:creator>
  <dc:description/>
  <cp:keywords/>
  <cp:lastModifiedBy>wsadmin</cp:lastModifiedBy>
  <cp:lastPrinted>2017-06-07T06:43:00Z</cp:lastPrinted>
  <dcterms:modified xmlns:xsi="http://www.w3.org/2001/XMLSchema-instance" xsi:type="dcterms:W3CDTF">2017-06-07T06:43:00Z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St-321/2017-3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