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f2f5" w14:paraId="1a5f2f5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0347A2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0347A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416EDE" w:rsidP="004F3811" w:rsidR="004F3811">
      <w:pPr>
        <w:jc w:val="center"/>
        <w:rPr>
          <w:rFonts w:hAnsi="Times New Roman" w:ascii="Times New Roman"/>
          <w:b/>
        </w:rPr>
      </w:pPr>
      <w:r w:rsidRPr="00416EDE">
        <w:rPr>
          <w:rFonts w:hAnsi="Times New Roman" w:ascii="Times New Roman"/>
          <w:b/>
        </w:rPr>
        <w:t>TOMIĆ GRADNJA j.d.o.o. Pula, Benussijeva ulica 50, OIB: 92834381981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3A568F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476B4">
        <w:rPr>
          <w:rFonts w:hAnsi="Times New Roman" w:ascii="Times New Roman"/>
        </w:rPr>
        <w:t xml:space="preserve">10,15 </w:t>
      </w:r>
      <w:r>
        <w:rPr>
          <w:rFonts w:hAnsi="Times New Roman" w:ascii="Times New Roman"/>
        </w:rPr>
        <w:t>sati</w:t>
      </w:r>
    </w:p>
    <w:p w:rsidRDefault="003A568F" w:rsidP="004F3811" w:rsidR="003A568F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B6FB2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0B6FB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476B4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1476B4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1476B4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1476B4">
        <w:rPr>
          <w:rFonts w:hAnsi="Times New Roman" w:ascii="Times New Roman"/>
        </w:rPr>
        <w:t>listopada</w:t>
      </w:r>
      <w:r w:rsidR="000B6F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0B6FB2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1476B4">
        <w:rPr>
          <w:rFonts w:hAnsi="Times New Roman" w:ascii="Times New Roman"/>
        </w:rPr>
        <w:t>107.126,91</w:t>
      </w:r>
      <w:r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3A568F" w:rsidR="003A568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A568F" w:rsidP="003A568F" w:rsidR="003A568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F2DB0">
        <w:rPr>
          <w:rFonts w:hAnsi="Times New Roman" w:ascii="Times New Roman"/>
        </w:rPr>
        <w:t xml:space="preserve">Iz radnji koje je poduzeo sud </w:t>
      </w:r>
      <w:r>
        <w:rPr>
          <w:rFonts w:hAnsi="Times New Roman" w:ascii="Times New Roman"/>
        </w:rPr>
        <w:t xml:space="preserve">utvrđeno je da je dužnik vlasnik gospodarskog vozila N1 marke CITROEN </w:t>
      </w:r>
      <w:r w:rsidR="001C04C8">
        <w:rPr>
          <w:rFonts w:hAnsi="Times New Roman" w:ascii="Times New Roman"/>
        </w:rPr>
        <w:t xml:space="preserve">FG </w:t>
      </w:r>
      <w:r>
        <w:rPr>
          <w:rFonts w:hAnsi="Times New Roman" w:ascii="Times New Roman"/>
        </w:rPr>
        <w:t>3</w:t>
      </w:r>
      <w:r w:rsidR="001C04C8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  <w:r w:rsidR="001C04C8">
        <w:rPr>
          <w:rFonts w:hAnsi="Times New Roman" w:ascii="Times New Roman"/>
        </w:rPr>
        <w:t xml:space="preserve">LH 2.5 D, godina proizvodnje 1999. </w:t>
      </w:r>
    </w:p>
    <w:p w:rsidRDefault="003A568F" w:rsidP="003A568F" w:rsidR="003A568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Pregledom oglasnika NJUŠKALO.HR utvrđeno je da je vrijednost tog vozila kreće oko </w:t>
      </w:r>
      <w:r w:rsidR="001C04C8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kuna. 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3A568F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3A568F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3A568F">
        <w:rPr>
          <w:rFonts w:hAnsi="Times New Roman" w:ascii="Times New Roman"/>
        </w:rPr>
        <w:t>10,20</w:t>
      </w:r>
      <w:r>
        <w:rPr>
          <w:rFonts w:hAnsi="Times New Roman" w:ascii="Times New Roman"/>
        </w:rPr>
        <w:t xml:space="preserve"> sati.</w:t>
      </w:r>
    </w:p>
    <w:p w:rsidRDefault="003A568F" w:rsidP="004F3811" w:rsidR="003A568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F3811" w:rsidP="003A568F" w:rsidR="004F3811">
      <w:pPr>
        <w:ind w:hanging="1416" w:left="1416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Stečajni sudac</w:t>
      </w:r>
    </w:p>
    <w:p w:rsidRDefault="003A568F" w:rsidP="004F3811" w:rsidR="003A568F">
      <w:pPr>
        <w:ind w:hanging="1416" w:left="1416"/>
        <w:jc w:val="both"/>
        <w:rPr>
          <w:rFonts w:hAnsi="Times New Roman" w:ascii="Times New Roman"/>
        </w:rPr>
      </w:pPr>
    </w:p>
    <w:p w:rsidRDefault="003A568F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568F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3A568F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6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6EDE" w:rsidP="00416EDE" w:rsidR="00416ED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St-383/2018-8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347A2">
      <w:rPr>
        <w:sz w:val="22"/>
        <w:szCs w:val="22"/>
      </w:rPr>
      <w:t>4 St-</w:t>
    </w:r>
    <w:r w:rsidR="00416EDE">
      <w:rPr>
        <w:sz w:val="22"/>
        <w:szCs w:val="22"/>
      </w:rPr>
      <w:t>383/2018-8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47A2"/>
    <w:rsid w:val="00045B86"/>
    <w:rsid w:val="00070A05"/>
    <w:rsid w:val="0007639B"/>
    <w:rsid w:val="000A00E1"/>
    <w:rsid w:val="000A7400"/>
    <w:rsid w:val="000B6FB2"/>
    <w:rsid w:val="000E6670"/>
    <w:rsid w:val="00117DBA"/>
    <w:rsid w:val="00126C34"/>
    <w:rsid w:val="00146FFC"/>
    <w:rsid w:val="001476B4"/>
    <w:rsid w:val="0016483A"/>
    <w:rsid w:val="00175DF2"/>
    <w:rsid w:val="00185666"/>
    <w:rsid w:val="001A18A5"/>
    <w:rsid w:val="001A2D7B"/>
    <w:rsid w:val="001B5B91"/>
    <w:rsid w:val="001C04C8"/>
    <w:rsid w:val="001F79A8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A568F"/>
    <w:rsid w:val="003E49B3"/>
    <w:rsid w:val="003F641B"/>
    <w:rsid w:val="00416EDE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C3FFE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95BB1"/>
    <w:rsid w:val="00AB50C1"/>
    <w:rsid w:val="00AC33A7"/>
    <w:rsid w:val="00AE7D77"/>
    <w:rsid w:val="00AF068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4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4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St-383/2018-8</izvorni_sadrzaj>
    <derivirana_varijabla naziv="DomainObject.Zapisnik.Oznaka_1">St-383/2018-8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GRADNJA j.d.o.o. PULA zastupanog po punomoćniku Bosiljka Tomić</izvorni_sadrzaj>
    <derivirana_varijabla naziv="DomainObject.Predmet.ProtustrankaFormated_1">  TOMIĆ GRADNJA j.d.o.o. PULA zastupanog po punomoćniku Bosiljka Tomić</derivirana_varijabla>
  </DomainObject.Predmet.ProtustrankaFormated>
  <DomainObject.Predmet.ProtustrankaFormatedOIB>
    <izvorni_sadrzaj>  TOMIĆ GRADNJA j.d.o.o. PULA, OIB 92834381981 zastupanog po punomoćniku Bosiljka Tomić</izvorni_sadrzaj>
    <derivirana_varijabla naziv="DomainObject.Predmet.ProtustrankaFormatedOIB_1">  TOMIĆ GRADNJA j.d.o.o. PULA, OIB 92834381981 zastupanog po punomoćniku Bosiljka Tomić</derivirana_varijabla>
  </DomainObject.Predmet.ProtustrankaFormatedOIB>
  <DomainObject.Predmet.ProtustrankaFormatedWithAdress>
    <izvorni_sadrzaj> TOMIĆ GRADNJA j.d.o.o. PULA, Benussijeva ulica 50, 52100 Pula zastupanog po punomoćniku Bosiljka Tomić</izvorni_sadrzaj>
    <derivirana_varijabla naziv="DomainObject.Predmet.ProtustrankaFormatedWithAdress_1"> TOMIĆ GRADNJA j.d.o.o. PULA, Benussijeva ulica 50, 52100 Pula zastupanog po punomoćniku Bosiljka Tomić</derivirana_varijabla>
  </DomainObject.Predmet.ProtustrankaFormatedWithAdress>
  <DomainObject.Predmet.ProtustrankaFormatedWithAdressOIB>
    <izvorni_sadrzaj> TOMIĆ GRADNJA j.d.o.o. PULA, OIB 92834381981, Benussijeva ulica 50, 52100 Pula zastupanog po punomoćniku Bosiljka Tomić</izvorni_sadrzaj>
    <derivirana_varijabla naziv="DomainObject.Predmet.ProtustrankaFormatedWithAdressOIB_1"> TOMIĆ GRADNJA j.d.o.o. PULA, OIB 92834381981, Benussijeva ulica 50, 52100 Pula zastupanog po punomoćniku Bosiljka Tomić</derivirana_varijabla>
  </DomainObject.Predmet.ProtustrankaFormatedWithAdressOIB>
  <DomainObject.Predmet.ProtustrankaWithAdress>
    <izvorni_sadrzaj>TOMIĆ GRADNJA j.d.o.o. PULA Benussijeva ulica 50, 52100 Pula</izvorni_sadrzaj>
    <derivirana_varijabla naziv="DomainObject.Predmet.ProtustrankaWithAdress_1">TOMIĆ GRADNJA j.d.o.o. PULA Benussijeva ulica 50, 52100 Pula</derivirana_varijabla>
  </DomainObject.Predmet.ProtustrankaWithAdress>
  <DomainObject.Predmet.ProtustrankaWithAdressOIB>
    <izvorni_sadrzaj>TOMIĆ GRADNJA j.d.o.o. PULA, OIB 92834381981, Benussijeva ulica 50, 52100 Pula</izvorni_sadrzaj>
    <derivirana_varijabla naziv="DomainObject.Predmet.ProtustrankaWithAdressOIB_1">TOMIĆ GRADNJA j.d.o.o. PULA, OIB 92834381981, Benussijeva ulica 50, 52100 Pula</derivirana_varijabla>
  </DomainObject.Predmet.ProtustrankaWithAdressOIB>
  <DomainObject.Predmet.ProtustrankaNazivFormated>
    <izvorni_sadrzaj>TOMIĆ GRADNJA j.d.o.o. PULA</izvorni_sadrzaj>
    <derivirana_varijabla naziv="DomainObject.Predmet.ProtustrankaNazivFormated_1">TOMIĆ GRADNJA j.d.o.o. PULA</derivirana_varijabla>
  </DomainObject.Predmet.ProtustrankaNazivFormated>
  <DomainObject.Predmet.ProtustrankaNazivFormatedOIB>
    <izvorni_sadrzaj>TOMIĆ GRADNJA j.d.o.o. PULA, OIB 92834381981</izvorni_sadrzaj>
    <derivirana_varijabla naziv="DomainObject.Predmet.ProtustrankaNazivFormatedOIB_1">TOMIĆ GRADNJA j.d.o.o. PULA, OIB 92834381981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107126.91</izvorni_sadrzaj>
    <derivirana_varijabla naziv="DomainObject.Predmet.TrenutnaVrijednost_1">107126.91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TOMIĆ GRADNJA j.d.o.o. PULA zastupanog po punomoćniku Bosiljka Tomić</item>
    </izvorni_sadrzaj>
    <derivirana_varijabla naziv="DomainObject.Predmet.ProtuStrankaListFormated_1">
      <item>TOMIĆ GRADNJA j.d.o.o. PULA zastupanog po punomoćniku Bosiljka Tomić</item>
    </derivirana_varijabla>
  </DomainObject.Predmet.ProtuStrankaListFormated>
  <DomainObject.Predmet.ProtuStrankaListFormatedOIB>
    <izvorni_sadrzaj>
      <item>TOMIĆ GRADNJA j.d.o.o. PULA, OIB 92834381981 zastupanog po punomoćniku Bosiljka Tomić</item>
    </izvorni_sadrzaj>
    <derivirana_varijabla naziv="DomainObject.Predmet.ProtuStrankaListFormatedOIB_1">
      <item>TOMIĆ GRADNJA j.d.o.o. PULA, OIB 92834381981 zastupanog po punomoćniku Bosiljka Tomić</item>
    </derivirana_varijabla>
  </DomainObject.Predmet.ProtuStrankaListFormatedOIB>
  <DomainObject.Predmet.ProtuStrankaListFormatedWithAdress>
    <izvorni_sadrzaj>
      <item>TOMIĆ GRADNJA j.d.o.o. PULA, Benussijeva ulica 50, 52100 Pula zastupanog po punomoćniku Bosiljka Tomić</item>
    </izvorni_sadrzaj>
    <derivirana_varijabla naziv="DomainObject.Predmet.ProtuStrankaListFormatedWithAdress_1">
      <item>TOMIĆ GRADNJA j.d.o.o. PULA, Benussijeva ulica 50, 52100 Pula zastupanog po punomoćniku Bosiljka Tomić</item>
    </derivirana_varijabla>
  </DomainObject.Predmet.ProtuStrankaListFormatedWithAdress>
  <DomainObject.Predmet.ProtuStrankaListFormatedWithAdressOIB>
    <izvorni_sadrzaj>
      <item>TOMIĆ GRADNJA j.d.o.o. PULA, OIB 92834381981, Benussijeva ulica 50, 52100 Pula zastupanog po punomoćniku Bosiljka Tomić</item>
    </izvorni_sadrzaj>
    <derivirana_varijabla naziv="DomainObject.Predmet.ProtuStrankaListFormatedWithAdressOIB_1">
      <item>TOMIĆ GRADNJA j.d.o.o. PULA, OIB 92834381981, Benussijeva ulica 50, 52100 Pula zastupanog po punomoćniku Bosiljka Tomić</item>
    </derivirana_varijabla>
  </DomainObject.Predmet.ProtuStrankaListFormatedWithAdressOIB>
  <DomainObject.Predmet.ProtuStrankaListNazivFormated>
    <izvorni_sadrzaj>
      <item>TOMIĆ GRADNJA j.d.o.o. PULA</item>
    </izvorni_sadrzaj>
    <derivirana_varijabla naziv="DomainObject.Predmet.ProtuStrankaListNazivFormated_1">
      <item>TOMIĆ GRADNJA j.d.o.o. PULA</item>
    </derivirana_varijabla>
  </DomainObject.Predmet.ProtuStrankaListNazivFormated>
  <DomainObject.Predmet.ProtuStrankaListNazivFormatedOIB>
    <izvorni_sadrzaj>
      <item>TOMIĆ GRADNJA j.d.o.o. PULA, OIB 92834381981</item>
    </izvorni_sadrzaj>
    <derivirana_varijabla naziv="DomainObject.Predmet.ProtuStrankaListNazivFormatedOIB_1">
      <item>TOMIĆ GRADNJA j.d.o.o. PULA, OIB 92834381981</item>
    </derivirana_varijabla>
  </DomainObject.Predmet.ProtuStrankaListNazivFormatedOIB>
  <DomainObject.Predmet.OstaliListFormated>
    <izvorni_sadrzaj>
      <item>Bosiljka Tomić punomoćnica sudionika u postupku TOMIĆ GRADNJA j.d.o.o. PULA</item>
    </izvorni_sadrzaj>
    <derivirana_varijabla naziv="DomainObject.Predmet.OstaliListFormated_1">
      <item>Bosiljka Tomić punomoćnica sudionika u postupku TOMIĆ GRADNJA j.d.o.o. PULA</item>
    </derivirana_varijabla>
  </DomainObject.Predmet.OstaliListFormated>
  <DomainObject.Predmet.OstaliListFormatedOIB>
    <izvorni_sadrzaj>
      <item>Bosiljka Tomić, OIB 83983354018 punomoćnica sudionika u postupku TOMIĆ GRADNJA j.d.o.o. PULA</item>
    </izvorni_sadrzaj>
    <derivirana_varijabla naziv="DomainObject.Predmet.OstaliListFormatedOIB_1">
      <item>Bosiljka Tomić, OIB 83983354018 punomoćnica sudionika u postupku TOMIĆ GRADNJA j.d.o.o. PULA</item>
    </derivirana_varijabla>
  </DomainObject.Predmet.OstaliListFormatedOIB>
  <DomainObject.Predmet.OstaliListFormatedWithAdress>
    <izvorni_sadrzaj>
      <item>Bosiljka Tomić, Zadarska Ulica 3, 52100 Pula punomoćnica sudionika u postupku TOMIĆ GRADNJA j.d.o.o. PULA</item>
    </izvorni_sadrzaj>
    <derivirana_varijabla naziv="DomainObject.Predmet.OstaliListFormatedWithAdress_1">
      <item>Bosiljka Tomić, Zadarska Ulica 3, 52100 Pula punomoćnica sudionika u postupku TOMIĆ GRADNJA j.d.o.o. PULA</item>
    </derivirana_varijabla>
  </DomainObject.Predmet.OstaliListFormatedWithAdress>
  <DomainObject.Predmet.OstaliListFormatedWithAdressOIB>
    <izvorni_sadrzaj>
      <item>Bosiljka Tomić, OIB 83983354018, Zadarska Ulica 3, 52100 Pula punomoćnica sudionika u postupku TOMIĆ GRADNJA j.d.o.o. PULA</item>
    </izvorni_sadrzaj>
    <derivirana_varijabla naziv="DomainObject.Predmet.OstaliListFormatedWithAdressOIB_1">
      <item>Bosiljka Tomić, OIB 83983354018, Zadarska Ulica 3, 52100 Pula punomoćnica sudionika u postupku TOMIĆ GRADNJA j.d.o.o. PULA</item>
    </derivirana_varijabla>
  </DomainObject.Predmet.OstaliListFormatedWithAdressOIB>
  <DomainObject.Predmet.OstaliListNazivFormated>
    <izvorni_sadrzaj>
      <item>Bosiljka Tomić</item>
    </izvorni_sadrzaj>
    <derivirana_varijabla naziv="DomainObject.Predmet.OstaliListNazivFormated_1">
      <item>Bosiljka Tomić</item>
    </derivirana_varijabla>
  </DomainObject.Predmet.OstaliListNazivFormated>
  <DomainObject.Predmet.OstaliListNazivFormatedOIB>
    <izvorni_sadrzaj>
      <item>Bosiljka Tomić, OIB 83983354018</item>
    </izvorni_sadrzaj>
    <derivirana_varijabla naziv="DomainObject.Predmet.OstaliListNazivFormatedOIB_1">
      <item>Bosiljka Tomić, OIB 83983354018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St-383/2018-8</izvorni_sadrzaj>
    <derivirana_varijabla naziv="DomainObject.PoslovniBrojDokumenta_1">St-383/2018-8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TOMIĆ GRADNJA j.d.o.o. PULA</izvorni_sadrzaj>
    <derivirana_varijabla naziv="DomainObject.Predmet.ProtustrankaIDrugi_1">TOMIĆ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TOMIĆ GRADNJA j.d.o.o. PULA, OIB 92834381981, Benussijeva ulica 50, 52100 Pula</izvorni_sadrzaj>
    <derivirana_varijabla naziv="DomainObject.Predmet.ProtustrankaIDrugiAdressOIB_1">TOMIĆ GRADNJA j.d.o.o. PULA, OIB 92834381981, Benussijeva ulica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TOMIĆ GRADNJA j.d.o.o. PULA</item>
      <item>Bosiljka Tomić</item>
    </izvorni_sadrzaj>
    <derivirana_varijabla naziv="DomainObject.Predmet.SudioniciListNaziv_1">
      <item>FINANCIJSKA AGENCIJA, RC RIJEKA, PODRUŽNICA PULA, PULA</item>
      <item>TOMIĆ GRADNJA j.d.o.o. PULA</item>
      <item>Bosiljka Tomić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izvorni_sadrzaj>
    <derivirana_varijabla naziv="DomainObject.Predmet.SudioniciListAdressOIB_1">
      <item>FINANCIJSKA AGENCIJA, RC RIJEKA, PODRUŽNICA PULA, PULA, OIB 85821130368, F. Kurelca 8,51000 Rijeka</item>
      <item>TOMIĆ GRADNJA j.d.o.o. PULA, OIB 92834381981, Benussijeva ulica 50,52100 Pula</item>
      <item>Bosiljka Tomić, OIB 83983354018, Zadarska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92834381981</item>
      <item>, OIB 83983354018</item>
    </izvorni_sadrzaj>
    <derivirana_varijabla naziv="DomainObject.Predmet.SudioniciListNazivOIB_1">
      <item>, OIB 85821130368</item>
      <item>, OIB 92834381981</item>
      <item>, OIB 83983354018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79451-2652-4141-95C7-78D41973D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1572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1884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2018-11-30T07:17:00Z</dcterms:created>
  <dc:creator>epincin</dc:creator>
  <cp:lastModifiedBy>Sanja Prodan</cp:lastModifiedBy>
  <cp:lastPrinted>2015-12-17T09:17:00Z</cp:lastPrinted>
  <dcterms:modified xmlns:xsi="http://www.w3.org/2001/XMLSchema-instance" xsi:type="dcterms:W3CDTF">2018-11-30T12:42:00Z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St-383/2018-8 / Zapisnik - Ročište radi rasprave o uvjetima za otvaranje steč. post. (St-383-2018-8-tomić gradnja j.d.o.o.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