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8b7d1" w14:paraId="818b7d1" w:rsidRDefault="008E6ED6" w:rsidR="008E6ED6">
      <w:pPr>
        <w15:collapsed w:val="false"/>
      </w:pPr>
      <w:bookmarkStart w:name="_GoBack" w:id="0"/>
      <w:bookmarkEnd w:id="0"/>
    </w:p>
    <w:p w:rsidRDefault="005D4EB3" w:rsidR="005D4EB3"/>
    <w:p w:rsidRDefault="005D4EB3" w:rsidR="005D4EB3"/>
    <w:p w:rsidRDefault="005D4EB3" w:rsidR="005D4EB3"/>
    <w:p w:rsidRDefault="00E76981" w:rsidR="002258F8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34142" w:rsidR="00134142"/>
    <w:p w:rsidRDefault="00246463" w:rsidR="008E6ED6">
      <w:r>
        <w:t>Republika Hrvatska</w:t>
      </w:r>
    </w:p>
    <w:p w:rsidRDefault="00246463" w:rsidR="00246463">
      <w:r>
        <w:t>Trgovački sud u Osijeku</w:t>
      </w:r>
    </w:p>
    <w:p w:rsidRDefault="00246463" w:rsidR="00246463">
      <w:r>
        <w:t>Stalna služba u Slavonskom Brodu</w:t>
      </w:r>
    </w:p>
    <w:p w:rsidRDefault="007614A9" w:rsidR="007614A9">
      <w:r>
        <w:t>Trg pobjede 13</w:t>
      </w:r>
    </w:p>
    <w:p w:rsidRDefault="007614A9" w:rsidR="00052A26">
      <w:r>
        <w:t>35000 Slavonski Brod</w:t>
      </w:r>
      <w:r w:rsidR="008E6ED6">
        <w:t xml:space="preserve">                                             </w:t>
      </w:r>
      <w:r w:rsidR="000A24DF">
        <w:tab/>
      </w:r>
      <w:r w:rsidR="008E6ED6">
        <w:t xml:space="preserve"> </w:t>
      </w:r>
      <w:r w:rsidR="00AD6624">
        <w:t xml:space="preserve">           </w:t>
      </w:r>
      <w:r w:rsidR="000A24DF">
        <w:t xml:space="preserve">      </w:t>
      </w:r>
      <w:r w:rsidR="00B60BF0">
        <w:t xml:space="preserve">     </w:t>
      </w:r>
    </w:p>
    <w:p w:rsidRDefault="00B60BF0" w:rsidP="00052A26" w:rsidR="00A87303" w:rsidRPr="00052A26">
      <w:pPr>
        <w:ind w:firstLine="708" w:left="5664"/>
        <w:rPr>
          <w:b/>
        </w:rPr>
      </w:pPr>
      <w:r>
        <w:t xml:space="preserve">  </w:t>
      </w:r>
      <w:r w:rsidR="000A24DF">
        <w:t xml:space="preserve">  </w:t>
      </w:r>
      <w:r w:rsidR="008E6ED6" w:rsidRPr="00052A26">
        <w:rPr>
          <w:b/>
        </w:rPr>
        <w:t xml:space="preserve">Broj: </w:t>
      </w:r>
      <w:r w:rsidR="00052A26" w:rsidRPr="00052A26">
        <w:rPr>
          <w:b/>
        </w:rPr>
        <w:t>1/</w:t>
      </w:r>
      <w:r w:rsidR="008E6ED6" w:rsidRPr="00052A26">
        <w:rPr>
          <w:b/>
        </w:rPr>
        <w:t>St-</w:t>
      </w:r>
      <w:r w:rsidR="00773D19">
        <w:rPr>
          <w:b/>
        </w:rPr>
        <w:t>261/2012-275</w:t>
      </w:r>
    </w:p>
    <w:p w:rsidRDefault="00C92C39" w:rsidR="00C92C39" w:rsidRPr="00B61998"/>
    <w:p w:rsidRDefault="00C92C39" w:rsidP="00C92C39" w:rsidR="00C92C39" w:rsidRPr="0095554D">
      <w:pPr>
        <w:jc w:val="center"/>
        <w:rPr>
          <w:b/>
        </w:rPr>
      </w:pPr>
      <w:r w:rsidRPr="0095554D">
        <w:rPr>
          <w:b/>
        </w:rPr>
        <w:t>U  I M E    R E P U B L I K E    H R V A T S K E</w:t>
      </w:r>
    </w:p>
    <w:p w:rsidRDefault="008E6ED6" w:rsidP="008E6ED6" w:rsidR="008E6ED6" w:rsidRPr="0095554D">
      <w:pPr>
        <w:jc w:val="center"/>
        <w:rPr>
          <w:b/>
        </w:rPr>
      </w:pPr>
      <w:r w:rsidRPr="0095554D">
        <w:rPr>
          <w:b/>
        </w:rPr>
        <w:t>R J E Š E N J E</w:t>
      </w:r>
    </w:p>
    <w:p w:rsidRDefault="008E6ED6" w:rsidP="002F2C3E" w:rsidR="008E6ED6">
      <w:pPr>
        <w:jc w:val="both"/>
      </w:pPr>
    </w:p>
    <w:p w:rsidRDefault="008E6ED6" w:rsidP="002F2C3E" w:rsidR="008E6ED6">
      <w:pPr>
        <w:jc w:val="both"/>
      </w:pPr>
      <w:r>
        <w:tab/>
        <w:t xml:space="preserve">TRGOVAČKI SUD U </w:t>
      </w:r>
      <w:r w:rsidR="007614A9">
        <w:t xml:space="preserve">OSIJEKU STALNA SLUŽBA U </w:t>
      </w:r>
      <w:r w:rsidR="00052A26">
        <w:t>SLAVONSKOM BRODU, po stečajnoj sutkinji</w:t>
      </w:r>
      <w:r>
        <w:t xml:space="preserve"> Vesni Vukelić, u stečajnom postupku nad dužnikom </w:t>
      </w:r>
      <w:r w:rsidR="00DA5C1E">
        <w:rPr>
          <w:noProof/>
        </w:rPr>
        <w:t xml:space="preserve">IZGRADNJA d.o.o. u stečaju Slavonski Brod, Dr. Mile Budaka 1a, OIB </w:t>
      </w:r>
      <w:r w:rsidR="00941A87">
        <w:rPr>
          <w:noProof/>
        </w:rPr>
        <w:t>47157883730,</w:t>
      </w:r>
      <w:r w:rsidR="00743BC0">
        <w:t xml:space="preserve"> dana </w:t>
      </w:r>
      <w:r w:rsidR="00D21A64">
        <w:t>19</w:t>
      </w:r>
      <w:r w:rsidR="00941A87">
        <w:t>. prosinca</w:t>
      </w:r>
      <w:r w:rsidR="00052A26">
        <w:t xml:space="preserve"> 2018.</w:t>
      </w:r>
    </w:p>
    <w:p w:rsidRDefault="008E6ED6" w:rsidP="006C45A5" w:rsidR="008E6ED6">
      <w:pPr>
        <w:jc w:val="center"/>
      </w:pPr>
    </w:p>
    <w:p w:rsidRDefault="00D04FEF" w:rsidP="006C45A5" w:rsidR="00D04FEF">
      <w:pPr>
        <w:jc w:val="center"/>
      </w:pPr>
    </w:p>
    <w:p w:rsidRDefault="008E6ED6" w:rsidP="006C45A5" w:rsidR="004F3299">
      <w:pPr>
        <w:jc w:val="center"/>
        <w:rPr>
          <w:b/>
        </w:rPr>
      </w:pPr>
      <w:r w:rsidRPr="0095554D">
        <w:rPr>
          <w:b/>
        </w:rPr>
        <w:t>r i j e š i o    j e</w:t>
      </w:r>
    </w:p>
    <w:p w:rsidRDefault="00D04FEF" w:rsidP="006C45A5" w:rsidR="00D04FEF" w:rsidRPr="0095554D">
      <w:pPr>
        <w:jc w:val="center"/>
        <w:rPr>
          <w:b/>
        </w:rPr>
      </w:pPr>
    </w:p>
    <w:p w:rsidRDefault="004F3299" w:rsidP="002F2C3E" w:rsidR="004F3299" w:rsidRPr="008E6ED6">
      <w:pPr>
        <w:jc w:val="both"/>
        <w:rPr>
          <w:b/>
        </w:rPr>
      </w:pPr>
    </w:p>
    <w:p w:rsidRDefault="00FF550F" w:rsidP="002F2C3E" w:rsidR="005A5345" w:rsidRPr="00941A87">
      <w:pPr>
        <w:jc w:val="both"/>
        <w:rPr>
          <w:b/>
          <w:noProof/>
        </w:rPr>
      </w:pPr>
      <w:r>
        <w:tab/>
      </w:r>
      <w:r w:rsidR="00182C80" w:rsidRPr="007614A9">
        <w:rPr>
          <w:b/>
        </w:rPr>
        <w:t xml:space="preserve"> </w:t>
      </w:r>
      <w:r w:rsidR="007614A9" w:rsidRPr="007614A9">
        <w:rPr>
          <w:b/>
        </w:rPr>
        <w:t>I –</w:t>
      </w:r>
      <w:r w:rsidR="00052A26">
        <w:rPr>
          <w:b/>
        </w:rPr>
        <w:t xml:space="preserve"> </w:t>
      </w:r>
      <w:r w:rsidR="00F47608" w:rsidRPr="00F47608">
        <w:t>Nakon podmirenja troškova stečajnog postupka i ostalih obveza stečajne mase</w:t>
      </w:r>
      <w:r w:rsidR="00F47608">
        <w:t xml:space="preserve"> te djelomičnog namirenja tražbina </w:t>
      </w:r>
      <w:proofErr w:type="spellStart"/>
      <w:r w:rsidR="00F47608">
        <w:t>razlučnih</w:t>
      </w:r>
      <w:proofErr w:type="spellEnd"/>
      <w:r w:rsidR="00F47608">
        <w:t xml:space="preserve"> vjerovnika</w:t>
      </w:r>
      <w:r w:rsidR="00F47608" w:rsidRPr="00F47608">
        <w:t>,</w:t>
      </w:r>
      <w:r w:rsidR="00F47608">
        <w:rPr>
          <w:b/>
        </w:rPr>
        <w:t xml:space="preserve"> z</w:t>
      </w:r>
      <w:r w:rsidR="007614A9" w:rsidRPr="007614A9">
        <w:rPr>
          <w:b/>
        </w:rPr>
        <w:t>aključuje se</w:t>
      </w:r>
      <w:r w:rsidR="007614A9">
        <w:t xml:space="preserve"> stečajni postupak nad </w:t>
      </w:r>
      <w:r w:rsidR="007614A9" w:rsidRPr="00C04348">
        <w:t>dužnikom</w:t>
      </w:r>
      <w:r w:rsidR="007614A9" w:rsidRPr="00052A26">
        <w:rPr>
          <w:b/>
        </w:rPr>
        <w:t xml:space="preserve"> </w:t>
      </w:r>
      <w:r w:rsidR="00941A87" w:rsidRPr="00941A87">
        <w:rPr>
          <w:b/>
          <w:noProof/>
        </w:rPr>
        <w:t>IZGRADNJA d.o.o. u stečaju Slavonski Brod, Dr. Mile Budaka 1a, OIB 47157883730.</w:t>
      </w:r>
    </w:p>
    <w:p w:rsidRDefault="00941A87" w:rsidP="002F2C3E" w:rsidR="00941A87">
      <w:pPr>
        <w:jc w:val="both"/>
      </w:pPr>
    </w:p>
    <w:p w:rsidRDefault="007614A9" w:rsidP="002F2C3E" w:rsidR="007614A9">
      <w:pPr>
        <w:jc w:val="both"/>
      </w:pPr>
      <w:r>
        <w:tab/>
      </w:r>
      <w:r w:rsidRPr="00003DA6">
        <w:rPr>
          <w:b/>
        </w:rPr>
        <w:t>II –</w:t>
      </w:r>
      <w:r>
        <w:t xml:space="preserve"> Po pravomoćnosti ovog rješenja, dužnik će se brisati iz sudskog registra.</w:t>
      </w:r>
    </w:p>
    <w:p w:rsidRDefault="000E4E77" w:rsidP="002F2C3E" w:rsidR="000E4E77">
      <w:pPr>
        <w:jc w:val="both"/>
      </w:pPr>
    </w:p>
    <w:p w:rsidRDefault="000E4E77" w:rsidP="002F2C3E" w:rsidR="000F4EC2">
      <w:pPr>
        <w:jc w:val="both"/>
      </w:pPr>
      <w:r>
        <w:tab/>
      </w:r>
      <w:r w:rsidRPr="000E4E77">
        <w:rPr>
          <w:b/>
        </w:rPr>
        <w:t>III</w:t>
      </w:r>
      <w:r w:rsidR="00A517EF">
        <w:t xml:space="preserve"> –</w:t>
      </w:r>
      <w:r w:rsidR="006C45A5">
        <w:t>Preostala s</w:t>
      </w:r>
      <w:r w:rsidR="005A29CC">
        <w:t xml:space="preserve">tečajna masa </w:t>
      </w:r>
      <w:r w:rsidR="00642116">
        <w:t xml:space="preserve">koju čine nekretnine označene sa kč.br. 931/3, upisane u </w:t>
      </w:r>
      <w:proofErr w:type="spellStart"/>
      <w:r w:rsidR="00642116">
        <w:t>zk.ul</w:t>
      </w:r>
      <w:proofErr w:type="spellEnd"/>
      <w:r w:rsidR="00642116">
        <w:t xml:space="preserve">. 18890 k.o. Medulin, </w:t>
      </w:r>
      <w:r w:rsidR="00D21A64">
        <w:t xml:space="preserve">kč.br. 3459/4 upisana u </w:t>
      </w:r>
      <w:proofErr w:type="spellStart"/>
      <w:r w:rsidR="00D21A64">
        <w:t>zk.ul</w:t>
      </w:r>
      <w:proofErr w:type="spellEnd"/>
      <w:r w:rsidR="00D21A64">
        <w:t xml:space="preserve">. 8054 k.o. </w:t>
      </w:r>
      <w:proofErr w:type="spellStart"/>
      <w:r w:rsidR="00D21A64">
        <w:t>Resnik</w:t>
      </w:r>
      <w:proofErr w:type="spellEnd"/>
      <w:r w:rsidR="00D21A64">
        <w:t xml:space="preserve"> koja odgovara kč.br. 7929/2, upisana u PL 12137 k.o. Dubrava</w:t>
      </w:r>
      <w:r w:rsidR="0062242F">
        <w:t xml:space="preserve">, </w:t>
      </w:r>
      <w:r w:rsidR="00642116">
        <w:t xml:space="preserve">koje katastarske čestice su formirane zbog mogućnosti širenja ceste prema postojećim lokacijskim dozvolama </w:t>
      </w:r>
      <w:r w:rsidR="003C5B0F">
        <w:t xml:space="preserve">za prometnice Grada Zagreba i Medulina </w:t>
      </w:r>
      <w:r w:rsidR="00642116">
        <w:t xml:space="preserve">te nekretnina označena sa kč.br. 3422/1 upisana u </w:t>
      </w:r>
      <w:proofErr w:type="spellStart"/>
      <w:r w:rsidR="00642116">
        <w:t>zk.ul</w:t>
      </w:r>
      <w:proofErr w:type="spellEnd"/>
      <w:r w:rsidR="00642116">
        <w:t>. 4658 k.o. Slavonski Brod koja je predmetom upravnog postupka radi naknade za oduzetu imovinu za vrijeme jugoslavenske komunističke vladavine i na kojoj je upisana zabilježba prijedloga za određivanje privremene mjere zabrane provedbe kupoprodajnog ugovora, unovčit će se kada se i ukoliko ostvare pretpostavke za njihovu prodaju te se u tom slučaju stečajna masa ima upisati u sudski registar.</w:t>
      </w:r>
    </w:p>
    <w:p w:rsidRDefault="00534697" w:rsidP="002F2C3E" w:rsidR="00534697">
      <w:pPr>
        <w:jc w:val="both"/>
      </w:pPr>
    </w:p>
    <w:p w:rsidRDefault="007614A9" w:rsidP="002F2C3E" w:rsidR="007D4D26">
      <w:pPr>
        <w:jc w:val="both"/>
      </w:pPr>
      <w:r>
        <w:tab/>
      </w:r>
      <w:r w:rsidR="00642116">
        <w:t>I</w:t>
      </w:r>
      <w:r w:rsidR="000E4E77" w:rsidRPr="008C1D9E">
        <w:rPr>
          <w:b/>
        </w:rPr>
        <w:t>V</w:t>
      </w:r>
      <w:r w:rsidRPr="008C1D9E">
        <w:rPr>
          <w:b/>
        </w:rPr>
        <w:t xml:space="preserve"> </w:t>
      </w:r>
      <w:r w:rsidRPr="00003DA6">
        <w:rPr>
          <w:b/>
        </w:rPr>
        <w:t>–</w:t>
      </w:r>
      <w:r w:rsidR="00743BC0">
        <w:t xml:space="preserve"> Ovo rješenje ima se </w:t>
      </w:r>
      <w:r w:rsidR="004D232E">
        <w:t>objaviti na mrežnoj stranici e-O</w:t>
      </w:r>
      <w:r w:rsidR="00743BC0">
        <w:t>glasna ploča suda</w:t>
      </w:r>
      <w:r w:rsidR="009317F0">
        <w:t>.</w:t>
      </w:r>
    </w:p>
    <w:p w:rsidRDefault="0000347C" w:rsidP="002F2C3E" w:rsidR="0000347C">
      <w:pPr>
        <w:jc w:val="both"/>
      </w:pPr>
    </w:p>
    <w:p w:rsidRDefault="00810D75" w:rsidP="002F2C3E" w:rsidR="00B97F5B" w:rsidRPr="0095459A">
      <w:pPr>
        <w:jc w:val="both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 w:rsidR="008C1D9E">
        <w:t xml:space="preserve">   </w:t>
      </w:r>
    </w:p>
    <w:p w:rsidRDefault="006C45A5" w:rsidP="002F2C3E" w:rsidR="006C45A5">
      <w:pPr>
        <w:jc w:val="center"/>
        <w:rPr>
          <w:b/>
        </w:rPr>
      </w:pPr>
    </w:p>
    <w:p w:rsidRDefault="00817DAF" w:rsidP="006C45A5" w:rsidR="00817DAF">
      <w:pPr>
        <w:jc w:val="right"/>
        <w:rPr>
          <w:b/>
        </w:rPr>
      </w:pPr>
    </w:p>
    <w:p w:rsidRDefault="00541282" w:rsidP="006C45A5" w:rsidR="00541282">
      <w:pPr>
        <w:jc w:val="right"/>
        <w:rPr>
          <w:b/>
        </w:rPr>
      </w:pPr>
    </w:p>
    <w:p w:rsidRDefault="00541282" w:rsidP="006C45A5" w:rsidR="00541282">
      <w:pPr>
        <w:jc w:val="right"/>
        <w:rPr>
          <w:b/>
        </w:rPr>
      </w:pPr>
    </w:p>
    <w:p w:rsidRDefault="006C45A5" w:rsidP="006C45A5" w:rsidR="006C45A5">
      <w:pPr>
        <w:jc w:val="right"/>
      </w:pPr>
      <w:r w:rsidRPr="00052A26">
        <w:rPr>
          <w:b/>
        </w:rPr>
        <w:t>Broj: 1/St-</w:t>
      </w:r>
      <w:r>
        <w:rPr>
          <w:b/>
        </w:rPr>
        <w:t>261/2012-27</w:t>
      </w:r>
      <w:r w:rsidR="003016EA">
        <w:rPr>
          <w:b/>
        </w:rPr>
        <w:t>5</w:t>
      </w:r>
    </w:p>
    <w:p w:rsidRDefault="006C45A5" w:rsidP="002F2C3E" w:rsidR="006C45A5">
      <w:pPr>
        <w:jc w:val="center"/>
        <w:rPr>
          <w:b/>
        </w:rPr>
      </w:pPr>
    </w:p>
    <w:p w:rsidRDefault="00B97F5B" w:rsidP="002F2C3E" w:rsidR="00B97F5B" w:rsidRPr="0095459A">
      <w:pPr>
        <w:jc w:val="center"/>
        <w:rPr>
          <w:b/>
        </w:rPr>
      </w:pPr>
      <w:r w:rsidRPr="0095459A">
        <w:rPr>
          <w:b/>
        </w:rPr>
        <w:t>Obrazloženje</w:t>
      </w:r>
    </w:p>
    <w:p w:rsidRDefault="000A24DF" w:rsidP="002F2C3E" w:rsidR="00B97F5B">
      <w:pPr>
        <w:jc w:val="both"/>
      </w:pPr>
      <w:r>
        <w:tab/>
      </w:r>
    </w:p>
    <w:p w:rsidRDefault="0095459A" w:rsidP="002F2C3E" w:rsidR="0095459A">
      <w:pPr>
        <w:jc w:val="both"/>
      </w:pPr>
    </w:p>
    <w:p w:rsidRDefault="000A24DF" w:rsidP="002F2C3E" w:rsidR="002B1491">
      <w:pPr>
        <w:jc w:val="both"/>
        <w:rPr>
          <w:noProof/>
        </w:rPr>
      </w:pPr>
      <w:r>
        <w:tab/>
      </w:r>
      <w:r w:rsidR="00003DA6">
        <w:t xml:space="preserve">Rješenjem ovog Suda </w:t>
      </w:r>
      <w:r w:rsidR="0095459A">
        <w:t>posl.</w:t>
      </w:r>
      <w:r w:rsidR="00003DA6">
        <w:t>br. St-</w:t>
      </w:r>
      <w:r w:rsidR="00642116">
        <w:t>261/2012-12</w:t>
      </w:r>
      <w:r w:rsidR="00383B1C">
        <w:t xml:space="preserve"> od </w:t>
      </w:r>
      <w:r w:rsidR="00642116">
        <w:t>12.10.2012</w:t>
      </w:r>
      <w:r w:rsidR="00383B1C">
        <w:t xml:space="preserve">. </w:t>
      </w:r>
      <w:r w:rsidR="00003DA6">
        <w:t xml:space="preserve">otvoren je stečajni postupak nad dužnikom </w:t>
      </w:r>
      <w:r w:rsidR="00642116">
        <w:rPr>
          <w:noProof/>
        </w:rPr>
        <w:t>IZGRADNJA d.o.o. u stečaju Slavonski Brod te je istim rješenjem za stečajnog upravitelja imenovan Jozo Perić, dipl.oec iz Velike</w:t>
      </w:r>
      <w:r w:rsidR="00534697">
        <w:rPr>
          <w:noProof/>
        </w:rPr>
        <w:t>.</w:t>
      </w:r>
    </w:p>
    <w:p w:rsidRDefault="0014351F" w:rsidP="002F2C3E" w:rsidR="0014351F">
      <w:pPr>
        <w:jc w:val="both"/>
        <w:rPr>
          <w:noProof/>
        </w:rPr>
      </w:pPr>
    </w:p>
    <w:p w:rsidRDefault="0014351F" w:rsidP="002F2C3E" w:rsidR="0014351F">
      <w:pPr>
        <w:jc w:val="both"/>
        <w:rPr>
          <w:noProof/>
        </w:rPr>
      </w:pPr>
      <w:r>
        <w:rPr>
          <w:noProof/>
        </w:rPr>
        <w:tab/>
        <w:t xml:space="preserve">U ovom stečajnom </w:t>
      </w:r>
      <w:r w:rsidR="00383B1C">
        <w:rPr>
          <w:noProof/>
        </w:rPr>
        <w:t xml:space="preserve">postupku </w:t>
      </w:r>
      <w:r>
        <w:rPr>
          <w:noProof/>
        </w:rPr>
        <w:t>ispitane su sve prijavljene</w:t>
      </w:r>
      <w:r w:rsidR="00E94D88">
        <w:rPr>
          <w:noProof/>
        </w:rPr>
        <w:t xml:space="preserve"> tražbine </w:t>
      </w:r>
      <w:r w:rsidR="00983FC6">
        <w:rPr>
          <w:noProof/>
        </w:rPr>
        <w:t>i unovčen</w:t>
      </w:r>
      <w:r>
        <w:rPr>
          <w:noProof/>
        </w:rPr>
        <w:t xml:space="preserve"> je </w:t>
      </w:r>
      <w:r w:rsidR="00983FC6">
        <w:rPr>
          <w:noProof/>
        </w:rPr>
        <w:t>veći dio imovine</w:t>
      </w:r>
      <w:r>
        <w:rPr>
          <w:noProof/>
        </w:rPr>
        <w:t xml:space="preserve"> koja ulazi u stečajnu masu.</w:t>
      </w:r>
    </w:p>
    <w:p w:rsidRDefault="0014351F" w:rsidP="002F2C3E" w:rsidR="0014351F">
      <w:pPr>
        <w:jc w:val="both"/>
        <w:rPr>
          <w:noProof/>
        </w:rPr>
      </w:pPr>
    </w:p>
    <w:p w:rsidRDefault="0014351F" w:rsidP="00CD66A1" w:rsidR="00CD66A1">
      <w:pPr>
        <w:jc w:val="both"/>
      </w:pPr>
      <w:r>
        <w:rPr>
          <w:noProof/>
        </w:rPr>
        <w:tab/>
        <w:t xml:space="preserve">Završno izvješće i završni račun stečajni upravitelj dostavio je sudu dana </w:t>
      </w:r>
      <w:r w:rsidR="00983FC6">
        <w:rPr>
          <w:noProof/>
        </w:rPr>
        <w:t>23</w:t>
      </w:r>
      <w:r w:rsidR="00000B30">
        <w:rPr>
          <w:noProof/>
        </w:rPr>
        <w:t xml:space="preserve">. </w:t>
      </w:r>
      <w:r w:rsidR="00983FC6">
        <w:rPr>
          <w:noProof/>
        </w:rPr>
        <w:t>listopada</w:t>
      </w:r>
      <w:r>
        <w:rPr>
          <w:noProof/>
        </w:rPr>
        <w:t xml:space="preserve"> 201</w:t>
      </w:r>
      <w:r w:rsidR="00983FC6">
        <w:rPr>
          <w:noProof/>
        </w:rPr>
        <w:t>8</w:t>
      </w:r>
      <w:r>
        <w:rPr>
          <w:noProof/>
        </w:rPr>
        <w:t>.</w:t>
      </w:r>
      <w:r w:rsidR="00983FC6">
        <w:rPr>
          <w:noProof/>
        </w:rPr>
        <w:t xml:space="preserve"> te u izvješću navodi </w:t>
      </w:r>
      <w:r w:rsidR="00CD66A1">
        <w:rPr>
          <w:noProof/>
        </w:rPr>
        <w:t xml:space="preserve">da su stečajne tražbine vjerovnika ispitane na općem i </w:t>
      </w:r>
      <w:r w:rsidR="00CD66A1">
        <w:t>posebnom ispitnom ročištu od 20.12.2012. i 02.07.2013. te je na taj način utvrđeno tražbina prvog višeg isplatnog reda u iznosu 3.344.157,52 kn, a tražbina drugog višeg isplatnog reda u iznosu 14.625.894,63 kn.</w:t>
      </w:r>
    </w:p>
    <w:p w:rsidRDefault="00CD66A1" w:rsidP="00CD66A1" w:rsidR="00CD66A1">
      <w:pPr>
        <w:jc w:val="right"/>
        <w:rPr>
          <w:b/>
        </w:rPr>
      </w:pPr>
    </w:p>
    <w:p w:rsidRDefault="00CD66A1" w:rsidP="00CD66A1" w:rsidR="00CD66A1">
      <w:pPr>
        <w:ind w:firstLine="708"/>
        <w:jc w:val="both"/>
      </w:pPr>
      <w:r>
        <w:t>Imovinu stečajnog dužnika činile su nekretnine te strojevi i uredska oprema.</w:t>
      </w:r>
    </w:p>
    <w:p w:rsidRDefault="00CD66A1" w:rsidP="00CD66A1" w:rsidR="00CD66A1">
      <w:pPr>
        <w:jc w:val="both"/>
      </w:pPr>
    </w:p>
    <w:p w:rsidRDefault="00CD66A1" w:rsidP="00CD66A1" w:rsidR="00CD66A1">
      <w:pPr>
        <w:ind w:firstLine="708"/>
        <w:jc w:val="both"/>
      </w:pPr>
      <w:r>
        <w:t xml:space="preserve">Nekretnina označena sa kč.br. 902/12, upisana u </w:t>
      </w:r>
      <w:proofErr w:type="spellStart"/>
      <w:r>
        <w:t>zk.ul</w:t>
      </w:r>
      <w:proofErr w:type="spellEnd"/>
      <w:r>
        <w:t xml:space="preserve">. 3764 k.o. Medulin, prodana je na javnoj dražbi kod Općinskog suda u Puli za iznos 1.510.000,00 kn, od čega su namireni troškovi ovršnog postupka te </w:t>
      </w:r>
      <w:proofErr w:type="spellStart"/>
      <w:r>
        <w:t>razlučni</w:t>
      </w:r>
      <w:proofErr w:type="spellEnd"/>
      <w:r>
        <w:t xml:space="preserve"> vjerovnik </w:t>
      </w:r>
      <w:proofErr w:type="spellStart"/>
      <w:r>
        <w:t>KentBank</w:t>
      </w:r>
      <w:proofErr w:type="spellEnd"/>
      <w:r>
        <w:t xml:space="preserve"> d.d., dok je stečajna masa na ime troškova utvrđivanja tražbine ostvarila prihod od 75.500,00 kn.</w:t>
      </w:r>
    </w:p>
    <w:p w:rsidRDefault="00CD66A1" w:rsidP="00CD66A1" w:rsidR="00CD66A1">
      <w:pPr>
        <w:ind w:firstLine="708"/>
        <w:jc w:val="both"/>
      </w:pPr>
    </w:p>
    <w:p w:rsidRDefault="00CD66A1" w:rsidP="00CD66A1" w:rsidR="00CD66A1">
      <w:pPr>
        <w:ind w:firstLine="708"/>
        <w:jc w:val="both"/>
      </w:pPr>
      <w:r>
        <w:t xml:space="preserve">Nekretnine koje u naravi predstavljaju dva dvosobna stana koja se nalaze u stambenoj zgradi sagrađenoj na kč.br. 2602, upisana u </w:t>
      </w:r>
      <w:proofErr w:type="spellStart"/>
      <w:r>
        <w:t>zk.ul</w:t>
      </w:r>
      <w:proofErr w:type="spellEnd"/>
      <w:r>
        <w:t xml:space="preserve">. 5023 k.o. Vrapče Novo, također su prodane uz primjenu pravila propisa o ovrsi na ročištima za javnu dražbu na način da je </w:t>
      </w:r>
      <w:proofErr w:type="spellStart"/>
      <w:r>
        <w:t>razlučni</w:t>
      </w:r>
      <w:proofErr w:type="spellEnd"/>
      <w:r>
        <w:t xml:space="preserve"> vjerovnik nekretnine preuzeo za utvrđenu tražbinu te na ime </w:t>
      </w:r>
      <w:proofErr w:type="spellStart"/>
      <w:r>
        <w:t>kupovnine</w:t>
      </w:r>
      <w:proofErr w:type="spellEnd"/>
      <w:r>
        <w:t xml:space="preserve"> uplatio iznos troškova unovčenja od 87.574,28 kn.</w:t>
      </w:r>
    </w:p>
    <w:p w:rsidRDefault="00CD66A1" w:rsidP="00CD66A1" w:rsidR="00CD66A1">
      <w:pPr>
        <w:ind w:firstLine="708"/>
        <w:jc w:val="both"/>
      </w:pPr>
    </w:p>
    <w:p w:rsidRDefault="00CD66A1" w:rsidP="00CD66A1" w:rsidR="00CD66A1">
      <w:pPr>
        <w:ind w:firstLine="708"/>
        <w:jc w:val="both"/>
      </w:pPr>
      <w:r>
        <w:t xml:space="preserve">Nekretnine koje u naravi čine dvije garaže i dva spremišta koja se nalaze u zgradi mješovite uporabe br. 196, sagrađene na kč.br. 3459/12, upisana u </w:t>
      </w:r>
      <w:proofErr w:type="spellStart"/>
      <w:r>
        <w:t>zk.ul</w:t>
      </w:r>
      <w:proofErr w:type="spellEnd"/>
      <w:r>
        <w:t xml:space="preserve">. 24326, poduložak 9 k.o. </w:t>
      </w:r>
      <w:proofErr w:type="spellStart"/>
      <w:r>
        <w:t>Resnik</w:t>
      </w:r>
      <w:proofErr w:type="spellEnd"/>
      <w:r>
        <w:t xml:space="preserve">, unovčene su također na ročištu za javnu dražbu te je ostvarena </w:t>
      </w:r>
      <w:proofErr w:type="spellStart"/>
      <w:r>
        <w:t>kupovnina</w:t>
      </w:r>
      <w:proofErr w:type="spellEnd"/>
      <w:r>
        <w:t xml:space="preserve"> u iznosu 59.400,00 kn, od čega je djelomice namiren </w:t>
      </w:r>
      <w:proofErr w:type="spellStart"/>
      <w:r>
        <w:t>razlučni</w:t>
      </w:r>
      <w:proofErr w:type="spellEnd"/>
      <w:r>
        <w:t xml:space="preserve"> vjerovnik s iznosom od 53.460,00 kn, dok je stečajna masa ostvarila prihod od 5.940,00 kn.</w:t>
      </w:r>
    </w:p>
    <w:p w:rsidRDefault="00CD66A1" w:rsidP="00CD66A1" w:rsidR="00CD66A1">
      <w:pPr>
        <w:ind w:firstLine="708"/>
        <w:jc w:val="both"/>
      </w:pPr>
    </w:p>
    <w:p w:rsidRDefault="00CD66A1" w:rsidP="00CD66A1" w:rsidR="00CD66A1">
      <w:pPr>
        <w:ind w:firstLine="708"/>
        <w:jc w:val="both"/>
      </w:pPr>
      <w:r>
        <w:t xml:space="preserve">Na isti način unovčene su i nekretnine koje u naravi čine jedan poslovni prostor, tri garaže, spremište u podrumu i tavanski prostor koji se nalaze u stambeno-poslovnoj zgradi u Slavonskom Brodu, sagrađenoj na kč.br. 3624, upisana u </w:t>
      </w:r>
      <w:proofErr w:type="spellStart"/>
      <w:r>
        <w:t>zk.ul</w:t>
      </w:r>
      <w:proofErr w:type="spellEnd"/>
      <w:r>
        <w:t xml:space="preserve">. 12224 k.o. Slavonski Brod te je ostvarena </w:t>
      </w:r>
      <w:proofErr w:type="spellStart"/>
      <w:r>
        <w:t>kupovnina</w:t>
      </w:r>
      <w:proofErr w:type="spellEnd"/>
      <w:r>
        <w:t xml:space="preserve"> od 530.606,76 kn, od čega su namireni </w:t>
      </w:r>
      <w:proofErr w:type="spellStart"/>
      <w:r>
        <w:t>razlučni</w:t>
      </w:r>
      <w:proofErr w:type="spellEnd"/>
      <w:r>
        <w:t xml:space="preserve"> vjerovnici </w:t>
      </w:r>
      <w:proofErr w:type="spellStart"/>
      <w:r>
        <w:t>KentBank</w:t>
      </w:r>
      <w:proofErr w:type="spellEnd"/>
      <w:r>
        <w:t xml:space="preserve"> d.d. Zagreb s iznosom od 451.896,08 kn i Ministarstvo financija, Porezna uprava s iznosom od 25.650,00 kn, dok je stečajna masa od te prodaje ostvarila prihod na ime troškova utvrđivanja tražbine i unovčenja u iznosu od 53.060,68 kn.</w:t>
      </w:r>
    </w:p>
    <w:p w:rsidRDefault="00CD66A1" w:rsidP="00CD66A1" w:rsidR="00CD66A1">
      <w:pPr>
        <w:ind w:firstLine="708"/>
        <w:jc w:val="both"/>
      </w:pPr>
    </w:p>
    <w:p w:rsidRDefault="0062242F" w:rsidP="00CD66A1" w:rsidR="0062242F">
      <w:pPr>
        <w:ind w:firstLine="708"/>
        <w:jc w:val="both"/>
      </w:pPr>
    </w:p>
    <w:p w:rsidRDefault="0062242F" w:rsidP="00CD66A1" w:rsidR="0062242F">
      <w:pPr>
        <w:ind w:firstLine="708"/>
        <w:jc w:val="both"/>
      </w:pPr>
    </w:p>
    <w:p w:rsidRDefault="0062242F" w:rsidP="00CD66A1" w:rsidR="0062242F">
      <w:pPr>
        <w:ind w:firstLine="708"/>
        <w:jc w:val="both"/>
      </w:pPr>
    </w:p>
    <w:p w:rsidRDefault="0062242F" w:rsidP="00CD66A1" w:rsidR="0062242F">
      <w:pPr>
        <w:ind w:firstLine="708"/>
        <w:jc w:val="both"/>
      </w:pPr>
    </w:p>
    <w:p w:rsidRDefault="0062242F" w:rsidP="0062242F" w:rsidR="0062242F">
      <w:pPr>
        <w:jc w:val="right"/>
      </w:pPr>
      <w:r w:rsidRPr="00052A26">
        <w:rPr>
          <w:b/>
        </w:rPr>
        <w:t>Broj: 1/St-</w:t>
      </w:r>
      <w:r>
        <w:rPr>
          <w:b/>
        </w:rPr>
        <w:t>261/2012-27</w:t>
      </w:r>
      <w:r w:rsidR="003016EA">
        <w:rPr>
          <w:b/>
        </w:rPr>
        <w:t>5</w:t>
      </w:r>
    </w:p>
    <w:p w:rsidRDefault="0062242F" w:rsidP="00CD66A1" w:rsidR="0062242F">
      <w:pPr>
        <w:ind w:firstLine="708"/>
        <w:jc w:val="both"/>
      </w:pPr>
    </w:p>
    <w:p w:rsidRDefault="00CD66A1" w:rsidP="00CD66A1" w:rsidR="00CD66A1">
      <w:pPr>
        <w:ind w:firstLine="708"/>
        <w:jc w:val="both"/>
      </w:pPr>
      <w:r>
        <w:t xml:space="preserve">Stečajni upravitelj nadalje navodi da je stečajni dužnik ostvario i prihod od najma nekretnina u iznosu 31.750,00 kn, dok je prodajom pokretne imovine ostvaren priljev od 10.856,81 kn te su naplaćene tražbine od dužnikovih dužnika u iznosu 38.709,42 kn i tražbine po </w:t>
      </w:r>
      <w:proofErr w:type="spellStart"/>
      <w:r>
        <w:t>predstečajnoj</w:t>
      </w:r>
      <w:proofErr w:type="spellEnd"/>
      <w:r>
        <w:t xml:space="preserve"> nagodbi u iznosu 587,16 kn, a ostvaren je i prihod od naplate kamata i povrata sredstava od HEP-a od ukupno 549,96 kn. </w:t>
      </w:r>
    </w:p>
    <w:p w:rsidRDefault="00CD66A1" w:rsidP="00CD66A1" w:rsidR="00CD66A1">
      <w:pPr>
        <w:ind w:firstLine="708"/>
        <w:jc w:val="both"/>
      </w:pPr>
    </w:p>
    <w:p w:rsidRDefault="00CD66A1" w:rsidP="00CD66A1" w:rsidR="00CD66A1">
      <w:pPr>
        <w:ind w:firstLine="708"/>
        <w:jc w:val="both"/>
      </w:pPr>
      <w:r>
        <w:t xml:space="preserve">U završnom računu stečajni upravitelj iznio je pregled računa prihoda i rashoda iz kojih je vidljivo da je stečajna masa ostvarila novčani priljev od 314.528,31 kn, a rashod od 144.751,43 kn koji se odnosi na podmirene obveze stečajne mase i djelomice troškove stečajnog postupka. </w:t>
      </w:r>
    </w:p>
    <w:p w:rsidRDefault="00CD66A1" w:rsidP="00CD66A1" w:rsidR="00CD66A1">
      <w:pPr>
        <w:ind w:firstLine="708"/>
        <w:jc w:val="both"/>
      </w:pPr>
    </w:p>
    <w:p w:rsidRDefault="00CD66A1" w:rsidP="00CD66A1" w:rsidR="00CD66A1">
      <w:pPr>
        <w:ind w:firstLine="708"/>
        <w:jc w:val="both"/>
      </w:pPr>
      <w:r>
        <w:t>Razlika prihoda i rashoda iskazana je s iznosom od 169.776,88 kn, koliko se i nalazi na poslovnom računu dužnika, a koja sredstva po ocjeni stečajnog upravitelja treba rezervirati za njegovu bruto nagradu s obzirom da vrijednost unovčene stečajne mase iznosi 3.118.054,57 kn.</w:t>
      </w:r>
    </w:p>
    <w:p w:rsidRDefault="00CD66A1" w:rsidP="00CD66A1" w:rsidR="00CD66A1">
      <w:pPr>
        <w:ind w:firstLine="708"/>
        <w:jc w:val="both"/>
      </w:pPr>
    </w:p>
    <w:p w:rsidRDefault="00CD66A1" w:rsidP="00CD66A1" w:rsidR="00CD66A1">
      <w:pPr>
        <w:ind w:firstLine="708"/>
        <w:jc w:val="both"/>
      </w:pPr>
      <w:r>
        <w:t xml:space="preserve">U odnosu na ostalu neunovčenu imovinu, navodi da postoje tri nekretnine koje za sada nisu unovčive jer se radi o nekretninama koje u naravi predstavljaju dio asfaltnog pločnika postojeće čestice kč.br. 931/1, upisane u </w:t>
      </w:r>
      <w:proofErr w:type="spellStart"/>
      <w:r>
        <w:t>zk.ul</w:t>
      </w:r>
      <w:proofErr w:type="spellEnd"/>
      <w:r>
        <w:t>. 18890 k.o. Medulin koja je formirana zbog mogućnosti širenja ceste prema postojećoj lokacijskoj dozvoli za prometnice u Općini Medulin, te kč.br. 7929/2</w:t>
      </w:r>
      <w:r w:rsidR="003E66AF">
        <w:t xml:space="preserve"> upisana u PL 12137</w:t>
      </w:r>
      <w:r>
        <w:t xml:space="preserve"> k.o. Dubrava</w:t>
      </w:r>
      <w:r w:rsidR="003E66AF">
        <w:t xml:space="preserve">, a koja se u zemljišnim knjigama kao vlasništvo dužnika vodi s oznakom kč.br. 3459/14 </w:t>
      </w:r>
      <w:proofErr w:type="spellStart"/>
      <w:r w:rsidR="003E66AF">
        <w:t>zk.ul</w:t>
      </w:r>
      <w:proofErr w:type="spellEnd"/>
      <w:r w:rsidR="003E66AF">
        <w:t xml:space="preserve">. 8054 k.o. </w:t>
      </w:r>
      <w:proofErr w:type="spellStart"/>
      <w:r w:rsidR="003E66AF">
        <w:t>Resnik</w:t>
      </w:r>
      <w:proofErr w:type="spellEnd"/>
      <w:r w:rsidR="003E66AF">
        <w:t>,</w:t>
      </w:r>
      <w:r>
        <w:t xml:space="preserve"> koja je također formirana zbog mogućnosti širenja ceste prema lokacijskoj dozvoli za prometnice Grad</w:t>
      </w:r>
      <w:r w:rsidR="00A37743">
        <w:t>a</w:t>
      </w:r>
      <w:r>
        <w:t xml:space="preserve"> Zagreb</w:t>
      </w:r>
      <w:r w:rsidR="00A37743">
        <w:t>a</w:t>
      </w:r>
      <w:r>
        <w:t xml:space="preserve">, dok je nekretnina koja se nalazi u Slavonskom Brodu, u Ulici Nikole Zrinskog, a čini ju zgrada br. 12 i dvorište, sagrađena na kč.br. 3422/1, upisana u </w:t>
      </w:r>
      <w:proofErr w:type="spellStart"/>
      <w:r>
        <w:t>zk.ul</w:t>
      </w:r>
      <w:proofErr w:type="spellEnd"/>
      <w:r>
        <w:t>. 4658 k.o. Slavonski Brod, predmetom upravnog postupka koji se vodi pod posl.br. KLASA: UP/I-941-06/97-01356, pokrenut po prijedlogu Barišić Dragutina radi naknade za oduzetu imovinu za vrijeme jugoslavenske komunističke vladavine, koji postupak je još uvijek u tijeku, a na nekretnini postoji i upisana zabilježba prijedloga za određivanje privremene mjere zabrane provedbe kupoprodaj</w:t>
      </w:r>
      <w:r w:rsidR="00A37743">
        <w:t xml:space="preserve">nog ugovora od 11.03.1998. </w:t>
      </w:r>
      <w:r>
        <w:t xml:space="preserve">protiv </w:t>
      </w:r>
      <w:proofErr w:type="spellStart"/>
      <w:r>
        <w:t>ovršenika</w:t>
      </w:r>
      <w:proofErr w:type="spellEnd"/>
      <w:r>
        <w:t xml:space="preserve"> Staklo d.o.o. Slavonski Brod i Izgradnja d.o.o. Slavonski Brod, upisana pod br. Z-2172/98 od 10.04.1998.</w:t>
      </w:r>
    </w:p>
    <w:p w:rsidRDefault="00CD66A1" w:rsidP="00CD66A1" w:rsidR="00CD66A1">
      <w:pPr>
        <w:jc w:val="both"/>
      </w:pPr>
    </w:p>
    <w:p w:rsidRDefault="00CD66A1" w:rsidP="00CD66A1" w:rsidR="00CD66A1">
      <w:pPr>
        <w:jc w:val="both"/>
      </w:pPr>
      <w:r>
        <w:tab/>
        <w:t>S obzirom na činjenicu da je preostala imovina unovčena, da su svi sudski postupci pravomoćno okončani i da su podmirene sve obveze stečajne mase, a djelomice i trošk</w:t>
      </w:r>
      <w:r w:rsidR="00253C7D">
        <w:t>ovi stečajnog postupka, predložio je</w:t>
      </w:r>
      <w:r>
        <w:t xml:space="preserve"> </w:t>
      </w:r>
      <w:r w:rsidR="007E15B8">
        <w:t xml:space="preserve">zakazati završno ročište na kojem će se raspravljati o završnom računu i njegovom završnom izvješću te donijeti odluka o </w:t>
      </w:r>
      <w:r w:rsidR="00F361A5">
        <w:t>neunovčenim nekretninama te o zaključenju stečajnog postupka</w:t>
      </w:r>
      <w:r w:rsidR="007E15B8">
        <w:t>.</w:t>
      </w:r>
    </w:p>
    <w:p w:rsidRDefault="00253C7D" w:rsidP="00CD66A1" w:rsidR="00253C7D">
      <w:pPr>
        <w:jc w:val="both"/>
      </w:pPr>
    </w:p>
    <w:p w:rsidRDefault="00CD66A1" w:rsidP="00CD66A1" w:rsidR="00CD66A1">
      <w:pPr>
        <w:jc w:val="both"/>
      </w:pPr>
      <w:r>
        <w:tab/>
        <w:t xml:space="preserve">Završni račun stečajnog upravitelja </w:t>
      </w:r>
      <w:r w:rsidR="004519A7">
        <w:t>objavljen je</w:t>
      </w:r>
      <w:r>
        <w:t xml:space="preserve"> na mrežnoj stranici e-Oglasna ploča suda te je sukladno odredbi čl. 95 st. 3 Stečajnog zakona (NN br. 71/15, 104/17, dalje SZ) </w:t>
      </w:r>
      <w:r w:rsidR="004519A7">
        <w:t>dostavljen</w:t>
      </w:r>
      <w:r>
        <w:t xml:space="preserve"> Odbor</w:t>
      </w:r>
      <w:r w:rsidR="004519A7">
        <w:t>u vjerovnik, radi očitovanja</w:t>
      </w:r>
      <w:r>
        <w:t>.</w:t>
      </w:r>
    </w:p>
    <w:p w:rsidRDefault="0062242F" w:rsidP="00CD66A1" w:rsidR="0062242F">
      <w:pPr>
        <w:jc w:val="both"/>
      </w:pPr>
    </w:p>
    <w:p w:rsidRDefault="004A49B5" w:rsidP="004A49B5" w:rsidR="004A49B5">
      <w:pPr>
        <w:ind w:firstLine="708"/>
        <w:jc w:val="both"/>
        <w:rPr>
          <w:noProof/>
        </w:rPr>
      </w:pPr>
      <w:r>
        <w:rPr>
          <w:noProof/>
        </w:rPr>
        <w:t>Na završnom ročištu vjerovnika održanom dana 17. prosinca 2018. vjerovnici nisu imali primjedbi na završni račun stečajnog upravitelja te su jednoglasno iskazali mišljenje da se stečajni postupak treba zaključiti, a upis stečajne mase u sudski registar, odrediti ukoliko se ostvare pretpostavke za unovčenje preostale imovine koju čine 3 navedene nekretnine.</w:t>
      </w:r>
    </w:p>
    <w:p w:rsidRDefault="0062242F" w:rsidP="00CD66A1" w:rsidR="0062242F">
      <w:pPr>
        <w:jc w:val="both"/>
      </w:pPr>
    </w:p>
    <w:p w:rsidRDefault="0062242F" w:rsidP="00CD66A1" w:rsidR="0062242F">
      <w:pPr>
        <w:jc w:val="both"/>
      </w:pPr>
    </w:p>
    <w:p w:rsidRDefault="0062242F" w:rsidP="00CD66A1" w:rsidR="0062242F">
      <w:pPr>
        <w:jc w:val="both"/>
      </w:pPr>
    </w:p>
    <w:p w:rsidRDefault="0062242F" w:rsidP="0062242F" w:rsidR="0062242F">
      <w:pPr>
        <w:jc w:val="right"/>
        <w:rPr>
          <w:b/>
        </w:rPr>
      </w:pPr>
    </w:p>
    <w:p w:rsidRDefault="0062242F" w:rsidP="004A49B5" w:rsidR="00000B30">
      <w:pPr>
        <w:jc w:val="right"/>
        <w:rPr>
          <w:noProof/>
        </w:rPr>
      </w:pPr>
      <w:r w:rsidRPr="00052A26">
        <w:rPr>
          <w:b/>
        </w:rPr>
        <w:t>Broj: 1/St-</w:t>
      </w:r>
      <w:r>
        <w:rPr>
          <w:b/>
        </w:rPr>
        <w:t>261/2012-27</w:t>
      </w:r>
      <w:r w:rsidR="003016EA">
        <w:rPr>
          <w:b/>
        </w:rPr>
        <w:t>5</w:t>
      </w:r>
    </w:p>
    <w:p w:rsidRDefault="00CA0F1D" w:rsidP="002F2C3E" w:rsidR="00500A09">
      <w:pPr>
        <w:jc w:val="both"/>
        <w:rPr>
          <w:noProof/>
        </w:rPr>
      </w:pPr>
      <w:r>
        <w:rPr>
          <w:noProof/>
        </w:rPr>
        <w:tab/>
      </w:r>
    </w:p>
    <w:p w:rsidRDefault="00A01733" w:rsidP="00956058" w:rsidR="00A01733">
      <w:pPr>
        <w:ind w:firstLine="708"/>
        <w:jc w:val="both"/>
        <w:rPr>
          <w:noProof/>
        </w:rPr>
      </w:pPr>
    </w:p>
    <w:p w:rsidRDefault="00773D19" w:rsidP="000609EA" w:rsidR="00CC12C6">
      <w:pPr>
        <w:ind w:firstLine="708"/>
        <w:jc w:val="both"/>
        <w:rPr>
          <w:noProof/>
        </w:rPr>
      </w:pPr>
      <w:r>
        <w:rPr>
          <w:noProof/>
        </w:rPr>
        <w:t>Z</w:t>
      </w:r>
      <w:r w:rsidR="00304575">
        <w:rPr>
          <w:noProof/>
        </w:rPr>
        <w:t>avršni račun</w:t>
      </w:r>
      <w:r w:rsidR="00CC12C6">
        <w:rPr>
          <w:noProof/>
        </w:rPr>
        <w:t xml:space="preserve"> </w:t>
      </w:r>
      <w:r>
        <w:rPr>
          <w:noProof/>
        </w:rPr>
        <w:t>stečajnog upravitelja potvrđen je</w:t>
      </w:r>
      <w:r w:rsidR="006902E5">
        <w:rPr>
          <w:noProof/>
        </w:rPr>
        <w:t xml:space="preserve"> </w:t>
      </w:r>
      <w:r w:rsidR="00CC12C6">
        <w:rPr>
          <w:noProof/>
        </w:rPr>
        <w:t>zaključkom posl.br. St-</w:t>
      </w:r>
      <w:r w:rsidR="000609EA">
        <w:rPr>
          <w:noProof/>
        </w:rPr>
        <w:t>261/2012-274</w:t>
      </w:r>
      <w:r w:rsidR="00CC12C6">
        <w:rPr>
          <w:noProof/>
        </w:rPr>
        <w:t xml:space="preserve"> od </w:t>
      </w:r>
      <w:r>
        <w:rPr>
          <w:noProof/>
        </w:rPr>
        <w:t>19</w:t>
      </w:r>
      <w:r w:rsidR="000609EA">
        <w:rPr>
          <w:noProof/>
        </w:rPr>
        <w:t>. prosinca</w:t>
      </w:r>
      <w:r w:rsidR="00CC12C6">
        <w:rPr>
          <w:noProof/>
        </w:rPr>
        <w:t xml:space="preserve"> 2018.</w:t>
      </w:r>
      <w:r>
        <w:rPr>
          <w:noProof/>
        </w:rPr>
        <w:t xml:space="preserve"> jer je sud našao da je izrađen u skladu s osnovama knjigovodstva, da su u njemu obuhvaćeni svi poslovni događaji, da je iskazan realno i nije utvrđena razlika u odnosu na iznos sredstava koji je stečajni upravitelj iskazao u odnosu na iznos utvrđen analizom priljeva i odljeva na žiro-računu.</w:t>
      </w:r>
    </w:p>
    <w:p w:rsidRDefault="006902E5" w:rsidP="002F2C3E" w:rsidR="00FA552B">
      <w:pPr>
        <w:jc w:val="both"/>
        <w:rPr>
          <w:noProof/>
        </w:rPr>
      </w:pPr>
      <w:r>
        <w:rPr>
          <w:noProof/>
        </w:rPr>
        <w:t xml:space="preserve"> </w:t>
      </w:r>
    </w:p>
    <w:p w:rsidRDefault="00A042E6" w:rsidP="000609EA" w:rsidR="005D4EB3">
      <w:pPr>
        <w:jc w:val="both"/>
        <w:rPr>
          <w:noProof/>
        </w:rPr>
      </w:pPr>
      <w:r>
        <w:rPr>
          <w:noProof/>
        </w:rPr>
        <w:tab/>
        <w:t xml:space="preserve">Imajući </w:t>
      </w:r>
      <w:r w:rsidR="000609EA">
        <w:rPr>
          <w:noProof/>
        </w:rPr>
        <w:t xml:space="preserve">stoga </w:t>
      </w:r>
      <w:r>
        <w:rPr>
          <w:noProof/>
        </w:rPr>
        <w:t>u vidu</w:t>
      </w:r>
      <w:r w:rsidR="00B5133F">
        <w:rPr>
          <w:noProof/>
        </w:rPr>
        <w:t xml:space="preserve"> činjenicu da je </w:t>
      </w:r>
      <w:r w:rsidR="000609EA">
        <w:rPr>
          <w:noProof/>
        </w:rPr>
        <w:t xml:space="preserve">u ovom stečajnom postupku unovčen pretežiti dio imovine koja ulazi u stečajnu masu, osim 3 nekretnine za koje još uvijek nisu ostvarene pretpostavke za izlaganje prodaji, da su svi sudski postupci pravomoćno </w:t>
      </w:r>
      <w:r w:rsidR="009D01E7">
        <w:rPr>
          <w:noProof/>
        </w:rPr>
        <w:t>završeni</w:t>
      </w:r>
      <w:r w:rsidR="000609EA">
        <w:rPr>
          <w:noProof/>
        </w:rPr>
        <w:t xml:space="preserve">, </w:t>
      </w:r>
      <w:r w:rsidR="009D01E7">
        <w:rPr>
          <w:noProof/>
        </w:rPr>
        <w:t>osim upravnog postupka o čijem pravomoćnom okončanju ovisi mogućnost unovčenja nekretnine</w:t>
      </w:r>
      <w:r w:rsidR="00846ABB">
        <w:rPr>
          <w:noProof/>
        </w:rPr>
        <w:t xml:space="preserve"> označene sa kč.br. 3422/1 upisane u zk.ul. 4658 k.o. Slavonski Brod,</w:t>
      </w:r>
      <w:r w:rsidR="000609EA">
        <w:rPr>
          <w:noProof/>
        </w:rPr>
        <w:t xml:space="preserve"> da su od unovčenja imovine djelomice namireni razlučni vjerovnici te sve dospjele obveze stečajne mase i </w:t>
      </w:r>
      <w:r w:rsidR="003016EA">
        <w:rPr>
          <w:noProof/>
        </w:rPr>
        <w:t>troškovi</w:t>
      </w:r>
      <w:r w:rsidR="000609EA">
        <w:rPr>
          <w:noProof/>
        </w:rPr>
        <w:t xml:space="preserve"> stečajnog postupka, da je iznos preostao na poslovnom računu od 169.776,88 kn dostatan samo za pokriće troškova nagrade stečajnog upravitelja</w:t>
      </w:r>
      <w:r w:rsidR="00B5133F">
        <w:rPr>
          <w:noProof/>
        </w:rPr>
        <w:t xml:space="preserve"> </w:t>
      </w:r>
      <w:r w:rsidR="00773D19">
        <w:rPr>
          <w:noProof/>
        </w:rPr>
        <w:t xml:space="preserve">koju će stečajni sudac odrediti posebnim rješenjem, </w:t>
      </w:r>
      <w:r w:rsidR="00B5133F">
        <w:rPr>
          <w:noProof/>
        </w:rPr>
        <w:t>te</w:t>
      </w:r>
      <w:r>
        <w:rPr>
          <w:noProof/>
        </w:rPr>
        <w:t xml:space="preserve"> </w:t>
      </w:r>
      <w:r w:rsidR="005435E7">
        <w:rPr>
          <w:noProof/>
        </w:rPr>
        <w:t xml:space="preserve">uvažavajući </w:t>
      </w:r>
      <w:r>
        <w:rPr>
          <w:noProof/>
        </w:rPr>
        <w:t>odluke koje su vjerovnici donijeli na završnom ročištu</w:t>
      </w:r>
      <w:r w:rsidR="00B5133F">
        <w:rPr>
          <w:noProof/>
        </w:rPr>
        <w:t xml:space="preserve"> na kojem su iskazali</w:t>
      </w:r>
      <w:r>
        <w:rPr>
          <w:noProof/>
        </w:rPr>
        <w:t xml:space="preserve"> mišljenje </w:t>
      </w:r>
      <w:r w:rsidR="0083577C">
        <w:rPr>
          <w:noProof/>
        </w:rPr>
        <w:t>da se stečajni postupak</w:t>
      </w:r>
      <w:r w:rsidR="003016EA">
        <w:rPr>
          <w:noProof/>
        </w:rPr>
        <w:t xml:space="preserve"> iz razloga ekonomičnosti</w:t>
      </w:r>
      <w:r w:rsidR="0083577C">
        <w:rPr>
          <w:noProof/>
        </w:rPr>
        <w:t xml:space="preserve"> treba zaključiti</w:t>
      </w:r>
      <w:r w:rsidR="00D44D38">
        <w:rPr>
          <w:noProof/>
        </w:rPr>
        <w:t>,</w:t>
      </w:r>
      <w:r w:rsidR="003016EA">
        <w:rPr>
          <w:noProof/>
        </w:rPr>
        <w:t xml:space="preserve"> a prodaju preostale stečajne mase nastaviti kada se</w:t>
      </w:r>
      <w:r w:rsidR="00F47608">
        <w:rPr>
          <w:noProof/>
        </w:rPr>
        <w:t xml:space="preserve"> i ukoliko</w:t>
      </w:r>
      <w:r w:rsidR="003016EA">
        <w:rPr>
          <w:noProof/>
        </w:rPr>
        <w:t xml:space="preserve"> za to ostvare </w:t>
      </w:r>
      <w:r w:rsidR="00F47608">
        <w:rPr>
          <w:noProof/>
        </w:rPr>
        <w:t>uvjeti</w:t>
      </w:r>
      <w:r w:rsidR="003016EA">
        <w:rPr>
          <w:noProof/>
        </w:rPr>
        <w:t xml:space="preserve">, </w:t>
      </w:r>
      <w:r w:rsidR="00D44D38">
        <w:rPr>
          <w:noProof/>
        </w:rPr>
        <w:t>sud</w:t>
      </w:r>
      <w:r w:rsidR="005E33B9">
        <w:rPr>
          <w:noProof/>
        </w:rPr>
        <w:t xml:space="preserve"> </w:t>
      </w:r>
      <w:r w:rsidR="00BA62D0">
        <w:rPr>
          <w:noProof/>
        </w:rPr>
        <w:t xml:space="preserve">je </w:t>
      </w:r>
      <w:r w:rsidR="005E33B9">
        <w:rPr>
          <w:noProof/>
        </w:rPr>
        <w:t xml:space="preserve">utvrdio </w:t>
      </w:r>
      <w:r w:rsidR="008B75C8">
        <w:rPr>
          <w:noProof/>
        </w:rPr>
        <w:t xml:space="preserve">da su ostvarene pretpostavke za zaključenje stečajnog postupka, pa </w:t>
      </w:r>
      <w:r w:rsidR="003016EA">
        <w:rPr>
          <w:noProof/>
        </w:rPr>
        <w:t xml:space="preserve">je iz tih razloga odlučeno kao </w:t>
      </w:r>
      <w:r w:rsidR="008B75C8">
        <w:rPr>
          <w:noProof/>
        </w:rPr>
        <w:t xml:space="preserve">pod toč. I izreke rješenja na temelju </w:t>
      </w:r>
      <w:r>
        <w:rPr>
          <w:noProof/>
        </w:rPr>
        <w:t xml:space="preserve">odredbe čl. </w:t>
      </w:r>
      <w:r w:rsidR="000609EA">
        <w:rPr>
          <w:noProof/>
        </w:rPr>
        <w:t>286 SZ-a.</w:t>
      </w:r>
    </w:p>
    <w:p w:rsidRDefault="00444284" w:rsidP="002F2C3E" w:rsidR="00D44D38">
      <w:pPr>
        <w:jc w:val="both"/>
      </w:pPr>
      <w:r>
        <w:tab/>
      </w:r>
    </w:p>
    <w:p w:rsidRDefault="005D059D" w:rsidP="003A6892" w:rsidR="00003DA6">
      <w:pPr>
        <w:jc w:val="both"/>
      </w:pPr>
      <w:r>
        <w:tab/>
        <w:t>Kao pod točkom</w:t>
      </w:r>
      <w:r w:rsidR="00CD66A1">
        <w:t xml:space="preserve"> I</w:t>
      </w:r>
      <w:r w:rsidR="000609EA">
        <w:t>II</w:t>
      </w:r>
      <w:r w:rsidR="0008030C">
        <w:t xml:space="preserve"> </w:t>
      </w:r>
      <w:r>
        <w:t xml:space="preserve">izreke </w:t>
      </w:r>
      <w:r w:rsidR="00810D75">
        <w:t>riješeno</w:t>
      </w:r>
      <w:r w:rsidR="0008030C">
        <w:t xml:space="preserve"> je na temelju odredbe čl.286 st.2 </w:t>
      </w:r>
      <w:r w:rsidR="00D44D38">
        <w:t>SZ-a.</w:t>
      </w:r>
    </w:p>
    <w:p w:rsidRDefault="00C04348" w:rsidP="00AB25DA" w:rsidR="00C04348">
      <w:pPr>
        <w:jc w:val="center"/>
      </w:pPr>
    </w:p>
    <w:p w:rsidRDefault="000A24DF" w:rsidP="00C04348" w:rsidR="00810D75">
      <w:pPr>
        <w:jc w:val="center"/>
      </w:pPr>
      <w:r>
        <w:t>U Slav</w:t>
      </w:r>
      <w:r w:rsidR="00C37B9A">
        <w:t xml:space="preserve">onskom </w:t>
      </w:r>
      <w:r>
        <w:t xml:space="preserve">Brodu, </w:t>
      </w:r>
      <w:r w:rsidR="009D01E7">
        <w:t>19</w:t>
      </w:r>
      <w:r w:rsidR="000609EA">
        <w:t>. prosinca</w:t>
      </w:r>
      <w:r w:rsidR="00D44D38">
        <w:t xml:space="preserve"> 2018.</w:t>
      </w:r>
    </w:p>
    <w:p w:rsidRDefault="00AB25DA" w:rsidP="00B97F5B" w:rsidR="00AB25DA">
      <w:pPr>
        <w:jc w:val="both"/>
      </w:pPr>
    </w:p>
    <w:p w:rsidRDefault="00B97F5B" w:rsidP="00B97F5B" w:rsidR="00B97F5B">
      <w:pPr>
        <w:jc w:val="both"/>
      </w:pPr>
      <w:r>
        <w:t xml:space="preserve">                                                                           </w:t>
      </w:r>
      <w:r w:rsidR="00AB25DA">
        <w:t xml:space="preserve">                    </w:t>
      </w:r>
      <w:r w:rsidR="0062242F">
        <w:t xml:space="preserve">          </w:t>
      </w:r>
      <w:r w:rsidR="00AB25DA">
        <w:t xml:space="preserve">    STEČAJNA SUTKINJA</w:t>
      </w:r>
      <w:r>
        <w:t>:</w:t>
      </w:r>
    </w:p>
    <w:p w:rsidRDefault="00B97F5B" w:rsidP="00F47608" w:rsidR="00290F0A">
      <w:pPr>
        <w:jc w:val="right"/>
      </w:pPr>
      <w:r>
        <w:t xml:space="preserve">                                                                                              </w:t>
      </w:r>
      <w:r w:rsidR="0008030C">
        <w:t xml:space="preserve">  </w:t>
      </w:r>
      <w:r w:rsidR="0062242F">
        <w:t xml:space="preserve">             </w:t>
      </w:r>
      <w:r>
        <w:t xml:space="preserve">  </w:t>
      </w:r>
      <w:r w:rsidR="00F47608">
        <w:t xml:space="preserve">Vesna </w:t>
      </w:r>
      <w:r>
        <w:t>Vukelić</w:t>
      </w:r>
      <w:r w:rsidR="00290F0A">
        <w:t>, v.r.</w:t>
      </w:r>
    </w:p>
    <w:p w:rsidRDefault="00511260" w:rsidP="00F47608" w:rsidR="00511260">
      <w:pPr>
        <w:jc w:val="right"/>
      </w:pPr>
      <w:r>
        <w:tab/>
        <w:t xml:space="preserve">   </w:t>
      </w:r>
      <w:r w:rsidR="00E76981">
        <w:t xml:space="preserve">       </w:t>
      </w:r>
    </w:p>
    <w:p w:rsidRDefault="001649AF" w:rsidP="00B97F5B" w:rsidR="001649AF" w:rsidRPr="003D0D61">
      <w:pPr>
        <w:jc w:val="both"/>
        <w:rPr>
          <w:b/>
          <w:sz w:val="20"/>
          <w:szCs w:val="20"/>
        </w:rPr>
      </w:pPr>
      <w:r w:rsidRPr="003D0D61">
        <w:rPr>
          <w:b/>
          <w:sz w:val="20"/>
          <w:szCs w:val="20"/>
        </w:rPr>
        <w:t>NAPUTAK O PRAVNOM LIJEKU:</w:t>
      </w:r>
    </w:p>
    <w:p w:rsidRDefault="001649AF" w:rsidP="00FF4C54" w:rsidR="00810D75">
      <w:pPr>
        <w:jc w:val="both"/>
        <w:rPr>
          <w:sz w:val="20"/>
          <w:szCs w:val="20"/>
        </w:rPr>
      </w:pPr>
      <w:r w:rsidRPr="003D0D61">
        <w:rPr>
          <w:sz w:val="20"/>
          <w:szCs w:val="20"/>
        </w:rPr>
        <w:t xml:space="preserve">Protiv ovog rješenja </w:t>
      </w:r>
      <w:r w:rsidR="00FF4C54">
        <w:rPr>
          <w:sz w:val="20"/>
          <w:szCs w:val="20"/>
        </w:rPr>
        <w:t xml:space="preserve">dopuštena je žalba u roku od 8 dana od dana </w:t>
      </w:r>
    </w:p>
    <w:p w:rsidRDefault="00FF4C54" w:rsidP="00FF4C54" w:rsidR="00FF4C54">
      <w:pPr>
        <w:jc w:val="both"/>
        <w:rPr>
          <w:sz w:val="20"/>
          <w:szCs w:val="20"/>
        </w:rPr>
      </w:pPr>
      <w:r>
        <w:rPr>
          <w:sz w:val="20"/>
          <w:szCs w:val="20"/>
        </w:rPr>
        <w:t>dostave rješenja,</w:t>
      </w:r>
      <w:r w:rsidR="005D059D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a dostava se smatra obavljenom istekom osmog </w:t>
      </w:r>
    </w:p>
    <w:p w:rsidRDefault="00FF4C54" w:rsidP="00FF4C54" w:rsidR="00FF4C54">
      <w:pPr>
        <w:jc w:val="both"/>
        <w:rPr>
          <w:sz w:val="20"/>
          <w:szCs w:val="20"/>
        </w:rPr>
      </w:pPr>
      <w:r>
        <w:rPr>
          <w:sz w:val="20"/>
          <w:szCs w:val="20"/>
        </w:rPr>
        <w:t>dana od dana objav</w:t>
      </w:r>
      <w:r w:rsidR="00810D75">
        <w:rPr>
          <w:sz w:val="20"/>
          <w:szCs w:val="20"/>
        </w:rPr>
        <w:t>e pismena na mrežnoj st</w:t>
      </w:r>
      <w:r w:rsidR="005D059D">
        <w:rPr>
          <w:sz w:val="20"/>
          <w:szCs w:val="20"/>
        </w:rPr>
        <w:t>r</w:t>
      </w:r>
      <w:r w:rsidR="00810D75">
        <w:rPr>
          <w:sz w:val="20"/>
          <w:szCs w:val="20"/>
        </w:rPr>
        <w:t>anici e-O</w:t>
      </w:r>
      <w:r>
        <w:rPr>
          <w:sz w:val="20"/>
          <w:szCs w:val="20"/>
        </w:rPr>
        <w:t xml:space="preserve">glasna </w:t>
      </w:r>
    </w:p>
    <w:p w:rsidRDefault="00FF4C54" w:rsidP="00FF4C54" w:rsidR="003D0D61">
      <w:pPr>
        <w:jc w:val="both"/>
        <w:rPr>
          <w:sz w:val="20"/>
          <w:szCs w:val="20"/>
        </w:rPr>
      </w:pPr>
      <w:r>
        <w:rPr>
          <w:sz w:val="20"/>
          <w:szCs w:val="20"/>
        </w:rPr>
        <w:t>ploča suda</w:t>
      </w:r>
      <w:r w:rsidR="003D0D61" w:rsidRPr="003D0D61">
        <w:rPr>
          <w:sz w:val="20"/>
          <w:szCs w:val="20"/>
        </w:rPr>
        <w:t>.</w:t>
      </w:r>
      <w:r w:rsidR="00810D75">
        <w:rPr>
          <w:sz w:val="20"/>
          <w:szCs w:val="20"/>
        </w:rPr>
        <w:t xml:space="preserve"> Žalba se podnosi ovom sudu, a o žalbi odlučuje</w:t>
      </w:r>
    </w:p>
    <w:p w:rsidRDefault="00810D75" w:rsidP="00FF4C54" w:rsidR="00810D75">
      <w:pPr>
        <w:jc w:val="both"/>
        <w:rPr>
          <w:sz w:val="20"/>
          <w:szCs w:val="20"/>
        </w:rPr>
      </w:pPr>
      <w:r>
        <w:rPr>
          <w:sz w:val="20"/>
          <w:szCs w:val="20"/>
        </w:rPr>
        <w:t>Visoki trgovački sud RH</w:t>
      </w:r>
      <w:r w:rsidR="005D059D">
        <w:rPr>
          <w:sz w:val="20"/>
          <w:szCs w:val="20"/>
        </w:rPr>
        <w:t>.</w:t>
      </w:r>
    </w:p>
    <w:p w:rsidRDefault="00782616" w:rsidP="00B97F5B" w:rsidR="00782616">
      <w:pPr>
        <w:jc w:val="both"/>
        <w:rPr>
          <w:sz w:val="20"/>
          <w:szCs w:val="20"/>
        </w:rPr>
      </w:pPr>
    </w:p>
    <w:p w:rsidRDefault="00F63CAA" w:rsidP="005D059D" w:rsidR="003311FF">
      <w:pPr>
        <w:jc w:val="both"/>
      </w:pPr>
      <w:r>
        <w:t xml:space="preserve">Dostaviti </w:t>
      </w:r>
      <w:r w:rsidR="008B75C8">
        <w:t>putem mrežne st</w:t>
      </w:r>
      <w:r w:rsidR="005D059D">
        <w:t>r</w:t>
      </w:r>
      <w:r w:rsidR="008B75C8">
        <w:t>anice e-O</w:t>
      </w:r>
      <w:r w:rsidR="003311FF">
        <w:t>glasna ploča sudova</w:t>
      </w:r>
      <w:r w:rsidR="005D059D">
        <w:t>:</w:t>
      </w:r>
    </w:p>
    <w:p w:rsidRDefault="003311FF" w:rsidP="00355E7F" w:rsidR="003311FF">
      <w:pPr>
        <w:numPr>
          <w:ilvl w:val="0"/>
          <w:numId w:val="1"/>
        </w:numPr>
        <w:jc w:val="both"/>
      </w:pPr>
      <w:r>
        <w:t>st</w:t>
      </w:r>
      <w:r w:rsidR="00810D75">
        <w:t>eč</w:t>
      </w:r>
      <w:r w:rsidR="00331C5E">
        <w:t xml:space="preserve">ajnom </w:t>
      </w:r>
      <w:r>
        <w:t>upravitelju</w:t>
      </w:r>
    </w:p>
    <w:p w:rsidRDefault="003311FF" w:rsidP="00355E7F" w:rsidR="003311FF">
      <w:pPr>
        <w:numPr>
          <w:ilvl w:val="0"/>
          <w:numId w:val="1"/>
        </w:numPr>
        <w:jc w:val="both"/>
      </w:pPr>
      <w:r>
        <w:t>svim vjerovnicima</w:t>
      </w:r>
    </w:p>
    <w:p w:rsidRDefault="00561BD4" w:rsidP="00355E7F" w:rsidR="003311FF">
      <w:pPr>
        <w:numPr>
          <w:ilvl w:val="0"/>
          <w:numId w:val="1"/>
        </w:numPr>
        <w:jc w:val="both"/>
      </w:pPr>
      <w:r>
        <w:t>Poreznoj u</w:t>
      </w:r>
      <w:r w:rsidR="003311FF">
        <w:t>pravi</w:t>
      </w:r>
    </w:p>
    <w:p w:rsidRDefault="003311FF" w:rsidP="00355E7F" w:rsidR="00355E7F">
      <w:pPr>
        <w:numPr>
          <w:ilvl w:val="0"/>
          <w:numId w:val="1"/>
        </w:numPr>
        <w:jc w:val="both"/>
      </w:pPr>
      <w:r>
        <w:t>registru</w:t>
      </w:r>
      <w:r w:rsidR="00561BD4">
        <w:t>,</w:t>
      </w:r>
      <w:r>
        <w:t xml:space="preserve"> po pravomoćnosti</w:t>
      </w:r>
    </w:p>
    <w:p w:rsidRDefault="003311FF" w:rsidP="00355E7F" w:rsidR="003311FF">
      <w:pPr>
        <w:numPr>
          <w:ilvl w:val="0"/>
          <w:numId w:val="1"/>
        </w:numPr>
        <w:jc w:val="both"/>
      </w:pPr>
      <w:r>
        <w:t>FINI</w:t>
      </w:r>
      <w:r w:rsidR="00561BD4">
        <w:t>,</w:t>
      </w:r>
      <w:r w:rsidR="00557093">
        <w:t xml:space="preserve"> </w:t>
      </w:r>
      <w:r w:rsidR="008B75C8">
        <w:t xml:space="preserve">i </w:t>
      </w:r>
      <w:r w:rsidR="00557093">
        <w:t>putem pošte</w:t>
      </w:r>
      <w:r>
        <w:t xml:space="preserve"> po pravomoćnosti</w:t>
      </w:r>
    </w:p>
    <w:p w:rsidRDefault="000609EA" w:rsidP="00355E7F" w:rsidR="009B379E">
      <w:pPr>
        <w:numPr>
          <w:ilvl w:val="0"/>
          <w:numId w:val="1"/>
        </w:numPr>
        <w:jc w:val="both"/>
      </w:pPr>
      <w:r>
        <w:t>poslovnoj banci,</w:t>
      </w:r>
      <w:r w:rsidR="009B379E">
        <w:t xml:space="preserve"> i putem pošte po pravomoćnosti</w:t>
      </w:r>
    </w:p>
    <w:sectPr w:rsidR="009B379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CA86530"/>
    <w:multiLevelType w:val="hybridMultilevel"/>
    <w:tmpl w:val="0B46CD3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proofState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6ED6"/>
    <w:rsid w:val="00000B30"/>
    <w:rsid w:val="0000347C"/>
    <w:rsid w:val="00003DA6"/>
    <w:rsid w:val="00052A26"/>
    <w:rsid w:val="000609EA"/>
    <w:rsid w:val="0008030C"/>
    <w:rsid w:val="000A1B2E"/>
    <w:rsid w:val="000A24DF"/>
    <w:rsid w:val="000E4E77"/>
    <w:rsid w:val="000F2F2B"/>
    <w:rsid w:val="000F4EC2"/>
    <w:rsid w:val="0011140C"/>
    <w:rsid w:val="001278B7"/>
    <w:rsid w:val="00134142"/>
    <w:rsid w:val="0014351F"/>
    <w:rsid w:val="001649AF"/>
    <w:rsid w:val="001752C7"/>
    <w:rsid w:val="00182C80"/>
    <w:rsid w:val="0019446A"/>
    <w:rsid w:val="0019754D"/>
    <w:rsid w:val="001C2B97"/>
    <w:rsid w:val="001F29A5"/>
    <w:rsid w:val="00207710"/>
    <w:rsid w:val="0022130E"/>
    <w:rsid w:val="002258F8"/>
    <w:rsid w:val="00246463"/>
    <w:rsid w:val="00253C7D"/>
    <w:rsid w:val="00290F0A"/>
    <w:rsid w:val="002A3B48"/>
    <w:rsid w:val="002B1491"/>
    <w:rsid w:val="002C3EAC"/>
    <w:rsid w:val="002C4551"/>
    <w:rsid w:val="002C7898"/>
    <w:rsid w:val="002D7257"/>
    <w:rsid w:val="002F2C3E"/>
    <w:rsid w:val="002F2E75"/>
    <w:rsid w:val="00301331"/>
    <w:rsid w:val="003016EA"/>
    <w:rsid w:val="00304575"/>
    <w:rsid w:val="003046AF"/>
    <w:rsid w:val="00312AA9"/>
    <w:rsid w:val="00312B46"/>
    <w:rsid w:val="003311FF"/>
    <w:rsid w:val="00331C5E"/>
    <w:rsid w:val="00333562"/>
    <w:rsid w:val="00346611"/>
    <w:rsid w:val="00347622"/>
    <w:rsid w:val="00355E7F"/>
    <w:rsid w:val="00357453"/>
    <w:rsid w:val="00362A55"/>
    <w:rsid w:val="00367483"/>
    <w:rsid w:val="00367F46"/>
    <w:rsid w:val="00380DDD"/>
    <w:rsid w:val="00382A7E"/>
    <w:rsid w:val="00383B1C"/>
    <w:rsid w:val="00391D75"/>
    <w:rsid w:val="003924A8"/>
    <w:rsid w:val="003A6892"/>
    <w:rsid w:val="003C5B0F"/>
    <w:rsid w:val="003C5C96"/>
    <w:rsid w:val="003D0D61"/>
    <w:rsid w:val="003E66AF"/>
    <w:rsid w:val="003F41BA"/>
    <w:rsid w:val="003F6F22"/>
    <w:rsid w:val="00425D27"/>
    <w:rsid w:val="00433F4F"/>
    <w:rsid w:val="004408AD"/>
    <w:rsid w:val="00444284"/>
    <w:rsid w:val="004519A7"/>
    <w:rsid w:val="00457177"/>
    <w:rsid w:val="004718BB"/>
    <w:rsid w:val="00472F90"/>
    <w:rsid w:val="00483BE4"/>
    <w:rsid w:val="00487350"/>
    <w:rsid w:val="004A49B5"/>
    <w:rsid w:val="004A5D71"/>
    <w:rsid w:val="004B1A7F"/>
    <w:rsid w:val="004B7389"/>
    <w:rsid w:val="004C07EB"/>
    <w:rsid w:val="004D232E"/>
    <w:rsid w:val="004F3299"/>
    <w:rsid w:val="004F708C"/>
    <w:rsid w:val="00500A09"/>
    <w:rsid w:val="005036F3"/>
    <w:rsid w:val="00511260"/>
    <w:rsid w:val="00534697"/>
    <w:rsid w:val="00541282"/>
    <w:rsid w:val="005435E7"/>
    <w:rsid w:val="00557093"/>
    <w:rsid w:val="00557AE7"/>
    <w:rsid w:val="00561BD4"/>
    <w:rsid w:val="00564384"/>
    <w:rsid w:val="005751F2"/>
    <w:rsid w:val="005A048C"/>
    <w:rsid w:val="005A29CC"/>
    <w:rsid w:val="005A5345"/>
    <w:rsid w:val="005C616E"/>
    <w:rsid w:val="005D059D"/>
    <w:rsid w:val="005D4EB3"/>
    <w:rsid w:val="005D61A1"/>
    <w:rsid w:val="005E33B9"/>
    <w:rsid w:val="005E7A52"/>
    <w:rsid w:val="0062242F"/>
    <w:rsid w:val="00622CF6"/>
    <w:rsid w:val="00623CC8"/>
    <w:rsid w:val="00633CB4"/>
    <w:rsid w:val="00642116"/>
    <w:rsid w:val="00643001"/>
    <w:rsid w:val="00654A9C"/>
    <w:rsid w:val="006623EF"/>
    <w:rsid w:val="00670EFC"/>
    <w:rsid w:val="006902E5"/>
    <w:rsid w:val="00692229"/>
    <w:rsid w:val="006B1B80"/>
    <w:rsid w:val="006B5479"/>
    <w:rsid w:val="006C45A5"/>
    <w:rsid w:val="006D3651"/>
    <w:rsid w:val="006D6CA9"/>
    <w:rsid w:val="00700B10"/>
    <w:rsid w:val="007020A7"/>
    <w:rsid w:val="0074094E"/>
    <w:rsid w:val="00741C89"/>
    <w:rsid w:val="00743BC0"/>
    <w:rsid w:val="00757AA2"/>
    <w:rsid w:val="007606A8"/>
    <w:rsid w:val="007614A9"/>
    <w:rsid w:val="00773D19"/>
    <w:rsid w:val="00782616"/>
    <w:rsid w:val="00791164"/>
    <w:rsid w:val="007A5037"/>
    <w:rsid w:val="007B65E6"/>
    <w:rsid w:val="007B7326"/>
    <w:rsid w:val="007D0F3C"/>
    <w:rsid w:val="007D4D26"/>
    <w:rsid w:val="007E15B8"/>
    <w:rsid w:val="007E7223"/>
    <w:rsid w:val="00800F80"/>
    <w:rsid w:val="00807B80"/>
    <w:rsid w:val="00810D75"/>
    <w:rsid w:val="00812C7F"/>
    <w:rsid w:val="00817DAF"/>
    <w:rsid w:val="00833BAD"/>
    <w:rsid w:val="0083577C"/>
    <w:rsid w:val="0083721A"/>
    <w:rsid w:val="00846ABB"/>
    <w:rsid w:val="00862A4E"/>
    <w:rsid w:val="00881BEB"/>
    <w:rsid w:val="00897FDF"/>
    <w:rsid w:val="008B75C8"/>
    <w:rsid w:val="008C1D9E"/>
    <w:rsid w:val="008D1D0D"/>
    <w:rsid w:val="008E3B2E"/>
    <w:rsid w:val="008E6ED6"/>
    <w:rsid w:val="008F30A1"/>
    <w:rsid w:val="00903275"/>
    <w:rsid w:val="009317F0"/>
    <w:rsid w:val="00937A0C"/>
    <w:rsid w:val="00941A87"/>
    <w:rsid w:val="0095406F"/>
    <w:rsid w:val="0095459A"/>
    <w:rsid w:val="0095554D"/>
    <w:rsid w:val="00956058"/>
    <w:rsid w:val="00957718"/>
    <w:rsid w:val="00981C21"/>
    <w:rsid w:val="00983FC6"/>
    <w:rsid w:val="009A5BF8"/>
    <w:rsid w:val="009B379E"/>
    <w:rsid w:val="009C243A"/>
    <w:rsid w:val="009D01E7"/>
    <w:rsid w:val="009E18BB"/>
    <w:rsid w:val="009E2D04"/>
    <w:rsid w:val="009F1EE1"/>
    <w:rsid w:val="009F6CA3"/>
    <w:rsid w:val="009F7F74"/>
    <w:rsid w:val="00A007B9"/>
    <w:rsid w:val="00A01733"/>
    <w:rsid w:val="00A042E6"/>
    <w:rsid w:val="00A04838"/>
    <w:rsid w:val="00A3659E"/>
    <w:rsid w:val="00A37743"/>
    <w:rsid w:val="00A517EF"/>
    <w:rsid w:val="00A54FC2"/>
    <w:rsid w:val="00A87303"/>
    <w:rsid w:val="00A92318"/>
    <w:rsid w:val="00A9359D"/>
    <w:rsid w:val="00A978B1"/>
    <w:rsid w:val="00AB25DA"/>
    <w:rsid w:val="00AC0DC7"/>
    <w:rsid w:val="00AD24C3"/>
    <w:rsid w:val="00AD5DE6"/>
    <w:rsid w:val="00AD6624"/>
    <w:rsid w:val="00AD7D94"/>
    <w:rsid w:val="00AF4282"/>
    <w:rsid w:val="00AF75B2"/>
    <w:rsid w:val="00B04405"/>
    <w:rsid w:val="00B3733A"/>
    <w:rsid w:val="00B43715"/>
    <w:rsid w:val="00B47A1D"/>
    <w:rsid w:val="00B5133F"/>
    <w:rsid w:val="00B534B0"/>
    <w:rsid w:val="00B57835"/>
    <w:rsid w:val="00B60BF0"/>
    <w:rsid w:val="00B61998"/>
    <w:rsid w:val="00B82BE3"/>
    <w:rsid w:val="00B97F5B"/>
    <w:rsid w:val="00BA62D0"/>
    <w:rsid w:val="00BB3F63"/>
    <w:rsid w:val="00BC09E0"/>
    <w:rsid w:val="00BC2BC0"/>
    <w:rsid w:val="00BF64BB"/>
    <w:rsid w:val="00C038EA"/>
    <w:rsid w:val="00C04348"/>
    <w:rsid w:val="00C21B0A"/>
    <w:rsid w:val="00C37B9A"/>
    <w:rsid w:val="00C40C2A"/>
    <w:rsid w:val="00C76B2A"/>
    <w:rsid w:val="00C84734"/>
    <w:rsid w:val="00C848BD"/>
    <w:rsid w:val="00C9032B"/>
    <w:rsid w:val="00C92C39"/>
    <w:rsid w:val="00CA0F1D"/>
    <w:rsid w:val="00CB25ED"/>
    <w:rsid w:val="00CC10CF"/>
    <w:rsid w:val="00CC12C6"/>
    <w:rsid w:val="00CC1691"/>
    <w:rsid w:val="00CC43FF"/>
    <w:rsid w:val="00CD0397"/>
    <w:rsid w:val="00CD66A1"/>
    <w:rsid w:val="00D04FEF"/>
    <w:rsid w:val="00D1151E"/>
    <w:rsid w:val="00D12CBB"/>
    <w:rsid w:val="00D21A64"/>
    <w:rsid w:val="00D44D38"/>
    <w:rsid w:val="00D50495"/>
    <w:rsid w:val="00D535AC"/>
    <w:rsid w:val="00D60210"/>
    <w:rsid w:val="00D61E51"/>
    <w:rsid w:val="00D6736C"/>
    <w:rsid w:val="00D86BC4"/>
    <w:rsid w:val="00D91CF8"/>
    <w:rsid w:val="00DA5C1E"/>
    <w:rsid w:val="00DC43AA"/>
    <w:rsid w:val="00DC6988"/>
    <w:rsid w:val="00DE1F49"/>
    <w:rsid w:val="00DE5523"/>
    <w:rsid w:val="00E06656"/>
    <w:rsid w:val="00E3208B"/>
    <w:rsid w:val="00E34446"/>
    <w:rsid w:val="00E5421F"/>
    <w:rsid w:val="00E65A6D"/>
    <w:rsid w:val="00E703F5"/>
    <w:rsid w:val="00E76981"/>
    <w:rsid w:val="00E8171A"/>
    <w:rsid w:val="00E94D88"/>
    <w:rsid w:val="00EA1A62"/>
    <w:rsid w:val="00EA5332"/>
    <w:rsid w:val="00ED1D90"/>
    <w:rsid w:val="00ED59A2"/>
    <w:rsid w:val="00ED7EBD"/>
    <w:rsid w:val="00EF5F09"/>
    <w:rsid w:val="00F163A2"/>
    <w:rsid w:val="00F233DD"/>
    <w:rsid w:val="00F25491"/>
    <w:rsid w:val="00F32005"/>
    <w:rsid w:val="00F361A5"/>
    <w:rsid w:val="00F44FC0"/>
    <w:rsid w:val="00F47608"/>
    <w:rsid w:val="00F63CAA"/>
    <w:rsid w:val="00F673F0"/>
    <w:rsid w:val="00F67830"/>
    <w:rsid w:val="00F70BFD"/>
    <w:rsid w:val="00F902F6"/>
    <w:rsid w:val="00FA3E28"/>
    <w:rsid w:val="00FA552B"/>
    <w:rsid w:val="00FB3E14"/>
    <w:rsid w:val="00FC5F1F"/>
    <w:rsid w:val="00FC620C"/>
    <w:rsid w:val="00FC6767"/>
    <w:rsid w:val="00FE5558"/>
    <w:rsid w:val="00FF3398"/>
    <w:rsid w:val="00FF4C54"/>
    <w:rsid w:val="00FF5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F5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21B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1B0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1B0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1B0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1B0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F5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21B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1B0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1B0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1B0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1B0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44552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prosinca 2018.</izvorni_sadrzaj>
    <derivirana_varijabla naziv="DomainObject.DatumDonosenjaOdluke_1">19.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261</izvorni_sadrzaj>
    <derivirana_varijabla naziv="DomainObject.Predmet.Broj_1">261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2012.</izvorni_sadrzaj>
    <derivirana_varijabla naziv="DomainObject.Predmet.DatumOsnivanja_1">15. lipnja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St-261/2012</izvorni_sadrzaj>
    <derivirana_varijabla naziv="DomainObject.Predmet.OznakaBroj_1">St-261/2012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 i III dio kod Dubi
IV, V  dio u kal.</izvorni_sadrzaj>
    <derivirana_varijabla naziv="DomainObject.Predmet.PrimjedbaSuca_1">I,II i III dio kod Dubi
IV, V  dio u kal.</derivirana_varijabla>
  </DomainObject.Predmet.PrimjedbaSuca>
  <DomainObject.Predmet.ProtustrankaFormated>
    <izvorni_sadrzaj>  IZGRADNJA d.o.o.SLAVONSKI BROD</izvorni_sadrzaj>
    <derivirana_varijabla naziv="DomainObject.Predmet.ProtustrankaFormated_1">  IZGRADNJA d.o.o.SLAVONSKI BROD</derivirana_varijabla>
  </DomainObject.Predmet.ProtustrankaFormated>
  <DomainObject.Predmet.ProtustrankaFormatedOIB>
    <izvorni_sadrzaj>  IZGRADNJA d.o.o.SLAVONSKI BROD, OIB 47157883730</izvorni_sadrzaj>
    <derivirana_varijabla naziv="DomainObject.Predmet.ProtustrankaFormatedOIB_1">  IZGRADNJA d.o.o.SLAVONSKI BROD, OIB 47157883730</derivirana_varijabla>
  </DomainObject.Predmet.ProtustrankaFormatedOIB>
  <DomainObject.Predmet.ProtustrankaFormatedWithAdress>
    <izvorni_sadrzaj> IZGRADNJA d.o.o.SLAVONSKI BROD, dr.M.Budaka 1/A, 35000 Slavonski Brod</izvorni_sadrzaj>
    <derivirana_varijabla naziv="DomainObject.Predmet.ProtustrankaFormatedWithAdress_1"> IZGRADNJA d.o.o.SLAVONSKI BROD, dr.M.Budaka 1/A, 35000 Slavonski Brod</derivirana_varijabla>
  </DomainObject.Predmet.ProtustrankaFormatedWithAdress>
  <DomainObject.Predmet.ProtustrankaFormatedWithAdressOIB>
    <izvorni_sadrzaj> IZGRADNJA d.o.o.SLAVONSKI BROD, OIB 47157883730, dr.M.Budaka 1/A, 35000 Slavonski Brod</izvorni_sadrzaj>
    <derivirana_varijabla naziv="DomainObject.Predmet.ProtustrankaFormatedWithAdressOIB_1"> IZGRADNJA d.o.o.SLAVONSKI BROD, OIB 47157883730, dr.M.Budaka 1/A, 35000 Slavonski Brod</derivirana_varijabla>
  </DomainObject.Predmet.ProtustrankaFormatedWithAdressOIB>
  <DomainObject.Predmet.ProtustrankaWithAdress>
    <izvorni_sadrzaj>IZGRADNJA d.o.o.SLAVONSKI BROD dr.M.Budaka 1/A, 35000 Slavonski Brod</izvorni_sadrzaj>
    <derivirana_varijabla naziv="DomainObject.Predmet.ProtustrankaWithAdress_1">IZGRADNJA d.o.o.SLAVONSKI BROD dr.M.Budaka 1/A, 35000 Slavonski Brod</derivirana_varijabla>
  </DomainObject.Predmet.ProtustrankaWithAdress>
  <DomainObject.Predmet.ProtustrankaWithAdressOIB>
    <izvorni_sadrzaj>IZGRADNJA d.o.o.SLAVONSKI BROD, OIB 47157883730, dr.M.Budaka 1/A, 35000 Slavonski Brod</izvorni_sadrzaj>
    <derivirana_varijabla naziv="DomainObject.Predmet.ProtustrankaWithAdressOIB_1">IZGRADNJA d.o.o.SLAVONSKI BROD, OIB 47157883730, dr.M.Budaka 1/A, 35000 Slavonski Brod</derivirana_varijabla>
  </DomainObject.Predmet.ProtustrankaWithAdressOIB>
  <DomainObject.Predmet.ProtustrankaNazivFormated>
    <izvorni_sadrzaj>IZGRADNJA d.o.o.SLAVONSKI BROD</izvorni_sadrzaj>
    <derivirana_varijabla naziv="DomainObject.Predmet.ProtustrankaNazivFormated_1">IZGRADNJA d.o.o.SLAVONSKI BROD</derivirana_varijabla>
  </DomainObject.Predmet.ProtustrankaNazivFormated>
  <DomainObject.Predmet.ProtustrankaNazivFormatedOIB>
    <izvorni_sadrzaj>IZGRADNJA d.o.o.SLAVONSKI BROD, OIB 47157883730</izvorni_sadrzaj>
    <derivirana_varijabla naziv="DomainObject.Predmet.ProtustrankaNazivFormatedOIB_1">IZGRADNJA d.o.o.SLAVONSKI BROD, OIB 47157883730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PU SLAV.BROD</izvorni_sadrzaj>
    <derivirana_varijabla naziv="DomainObject.Predmet.StrankaFormated_1">  RH MINISTARSTVO FINANCIJA POREZNA UPRAVA PU SLAV.BROD</derivirana_varijabla>
  </DomainObject.Predmet.StrankaFormated>
  <DomainObject.Predmet.StrankaFormatedOIB>
    <izvorni_sadrzaj>  RH MINISTARSTVO FINANCIJA POREZNA UPRAVA PU SLAV.BROD</izvorni_sadrzaj>
    <derivirana_varijabla naziv="DomainObject.Predmet.StrankaFormatedOIB_1">  RH MINISTARSTVO FINANCIJA POREZNA UPRAVA PU SLAV.BROD</derivirana_varijabla>
  </DomainObject.Predmet.StrankaFormatedOIB>
  <DomainObject.Predmet.StrankaFormatedWithAdress>
    <izvorni_sadrzaj> RH MINISTARSTVO FINANCIJA POREZNA UPRAVA PU SLAV.BROD, 35000 Slavonski Brod</izvorni_sadrzaj>
    <derivirana_varijabla naziv="DomainObject.Predmet.StrankaFormatedWithAdress_1"> RH MINISTARSTVO FINANCIJA POREZNA UPRAVA PU SLAV.BROD, 35000 Slavonski Brod</derivirana_varijabla>
  </DomainObject.Predmet.StrankaFormatedWithAdress>
  <DomainObject.Predmet.StrankaFormatedWithAdressOIB>
    <izvorni_sadrzaj> RH MINISTARSTVO FINANCIJA POREZNA UPRAVA PU SLAV.BROD, 35000 Slavonski Brod</izvorni_sadrzaj>
    <derivirana_varijabla naziv="DomainObject.Predmet.StrankaFormatedWithAdressOIB_1"> RH MINISTARSTVO FINANCIJA POREZNA UPRAVA PU SLAV.BROD, 35000 Slavonski Brod</derivirana_varijabla>
  </DomainObject.Predmet.StrankaFormatedWithAdressOIB>
  <DomainObject.Predmet.StrankaWithAdress>
    <izvorni_sadrzaj>RH MINISTARSTVO FINANCIJA POREZNA UPRAVA PU SLAV.BROD 35000 Slavonski Brod</izvorni_sadrzaj>
    <derivirana_varijabla naziv="DomainObject.Predmet.StrankaWithAdress_1">RH MINISTARSTVO FINANCIJA POREZNA UPRAVA PU SLAV.BROD 35000 Slavonski Brod</derivirana_varijabla>
  </DomainObject.Predmet.StrankaWithAdress>
  <DomainObject.Predmet.StrankaWithAdressOIB>
    <izvorni_sadrzaj>RH MINISTARSTVO FINANCIJA POREZNA UPRAVA PU SLAV.BROD, 35000 Slavonski Brod</izvorni_sadrzaj>
    <derivirana_varijabla naziv="DomainObject.Predmet.StrankaWithAdressOIB_1">RH MINISTARSTVO FINANCIJA POREZNA UPRAVA PU SLAV.BROD, 35000 Slavonski Brod</derivirana_varijabla>
  </DomainObject.Predmet.StrankaWithAdressOIB>
  <DomainObject.Predmet.StrankaNazivFormated>
    <izvorni_sadrzaj>RH MINISTARSTVO FINANCIJA POREZNA UPRAVA PU SLAV.BROD</izvorni_sadrzaj>
    <derivirana_varijabla naziv="DomainObject.Predmet.StrankaNazivFormated_1">RH MINISTARSTVO FINANCIJA POREZNA UPRAVA PU SLAV.BROD</derivirana_varijabla>
  </DomainObject.Predmet.StrankaNazivFormated>
  <DomainObject.Predmet.StrankaNazivFormatedOIB>
    <izvorni_sadrzaj>RH MINISTARSTVO FINANCIJA POREZNA UPRAVA PU SLAV.BROD</izvorni_sadrzaj>
    <derivirana_varijabla naziv="DomainObject.Predmet.StrankaNazivFormatedOIB_1">RH MINISTARSTVO FINANCIJA POREZNA UPRAVA PU SLAV.BROD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RH MINISTARSTVO FINANCIJA POREZNA UPRAVA PU SLAV.BROD</item>
    </izvorni_sadrzaj>
    <derivirana_varijabla naziv="DomainObject.Predmet.StrankaListFormated_1">
      <item>RH MINISTARSTVO FINANCIJA POREZNA UPRAVA PU SLAV.BROD</item>
    </derivirana_varijabla>
  </DomainObject.Predmet.StrankaListFormated>
  <DomainObject.Predmet.StrankaListFormatedOIB>
    <izvorni_sadrzaj>
      <item>RH MINISTARSTVO FINANCIJA POREZNA UPRAVA PU SLAV.BROD</item>
    </izvorni_sadrzaj>
    <derivirana_varijabla naziv="DomainObject.Predmet.StrankaListFormatedOIB_1">
      <item>RH MINISTARSTVO FINANCIJA POREZNA UPRAVA PU SLAV.BROD</item>
    </derivirana_varijabla>
  </DomainObject.Predmet.StrankaListFormatedOIB>
  <DomainObject.Predmet.StrankaListFormatedWithAdress>
    <izvorni_sadrzaj>
      <item>RH MINISTARSTVO FINANCIJA POREZNA UPRAVA PU SLAV.BROD, 35000 Slavonski Brod</item>
    </izvorni_sadrzaj>
    <derivirana_varijabla naziv="DomainObject.Predmet.StrankaListFormatedWithAdress_1">
      <item>RH MINISTARSTVO FINANCIJA POREZNA UPRAVA PU SLAV.BROD, 35000 Slavonski Brod</item>
    </derivirana_varijabla>
  </DomainObject.Predmet.StrankaListFormatedWithAdress>
  <DomainObject.Predmet.StrankaListFormatedWithAdressOIB>
    <izvorni_sadrzaj>
      <item>RH MINISTARSTVO FINANCIJA POREZNA UPRAVA PU SLAV.BROD, 35000 Slavonski Brod</item>
    </izvorni_sadrzaj>
    <derivirana_varijabla naziv="DomainObject.Predmet.StrankaListFormatedWithAdressOIB_1">
      <item>RH MINISTARSTVO FINANCIJA POREZNA UPRAVA PU SLAV.BROD, 35000 Slavonski Brod</item>
    </derivirana_varijabla>
  </DomainObject.Predmet.StrankaListFormatedWithAdressOIB>
  <DomainObject.Predmet.StrankaListNazivFormated>
    <izvorni_sadrzaj>
      <item>RH MINISTARSTVO FINANCIJA POREZNA UPRAVA PU SLAV.BROD</item>
    </izvorni_sadrzaj>
    <derivirana_varijabla naziv="DomainObject.Predmet.StrankaListNazivFormated_1">
      <item>RH MINISTARSTVO FINANCIJA POREZNA UPRAVA PU SLAV.BROD</item>
    </derivirana_varijabla>
  </DomainObject.Predmet.StrankaListNazivFormated>
  <DomainObject.Predmet.StrankaListNazivFormatedOIB>
    <izvorni_sadrzaj>
      <item>RH MINISTARSTVO FINANCIJA POREZNA UPRAVA PU SLAV.BROD</item>
    </izvorni_sadrzaj>
    <derivirana_varijabla naziv="DomainObject.Predmet.StrankaListNazivFormatedOIB_1">
      <item>RH MINISTARSTVO FINANCIJA POREZNA UPRAVA PU SLAV.BROD</item>
    </derivirana_varijabla>
  </DomainObject.Predmet.StrankaListNazivFormatedOIB>
  <DomainObject.Predmet.ProtuStrankaListFormated>
    <izvorni_sadrzaj>
      <item>IZGRADNJA d.o.o.SLAVONSKI BROD</item>
    </izvorni_sadrzaj>
    <derivirana_varijabla naziv="DomainObject.Predmet.ProtuStrankaListFormated_1">
      <item>IZGRADNJA d.o.o.SLAVONSKI BROD</item>
    </derivirana_varijabla>
  </DomainObject.Predmet.ProtuStrankaListFormated>
  <DomainObject.Predmet.ProtuStrankaListFormatedOIB>
    <izvorni_sadrzaj>
      <item>IZGRADNJA d.o.o.SLAVONSKI BROD, OIB 47157883730</item>
    </izvorni_sadrzaj>
    <derivirana_varijabla naziv="DomainObject.Predmet.ProtuStrankaListFormatedOIB_1">
      <item>IZGRADNJA d.o.o.SLAVONSKI BROD, OIB 47157883730</item>
    </derivirana_varijabla>
  </DomainObject.Predmet.ProtuStrankaListFormatedOIB>
  <DomainObject.Predmet.ProtuStrankaListFormatedWithAdress>
    <izvorni_sadrzaj>
      <item>IZGRADNJA d.o.o.SLAVONSKI BROD, dr.M.Budaka 1/A, 35000 Slavonski Brod</item>
    </izvorni_sadrzaj>
    <derivirana_varijabla naziv="DomainObject.Predmet.ProtuStrankaListFormatedWithAdress_1">
      <item>IZGRADNJA d.o.o.SLAVONSKI BROD, dr.M.Budaka 1/A, 35000 Slavonski Brod</item>
    </derivirana_varijabla>
  </DomainObject.Predmet.ProtuStrankaListFormatedWithAdress>
  <DomainObject.Predmet.ProtuStrankaListFormatedWithAdressOIB>
    <izvorni_sadrzaj>
      <item>IZGRADNJA d.o.o.SLAVONSKI BROD, OIB 47157883730, dr.M.Budaka 1/A, 35000 Slavonski Brod</item>
    </izvorni_sadrzaj>
    <derivirana_varijabla naziv="DomainObject.Predmet.ProtuStrankaListFormatedWithAdressOIB_1">
      <item>IZGRADNJA d.o.o.SLAVONSKI BROD, OIB 47157883730, dr.M.Budaka 1/A, 35000 Slavonski Brod</item>
    </derivirana_varijabla>
  </DomainObject.Predmet.ProtuStrankaListFormatedWithAdressOIB>
  <DomainObject.Predmet.ProtuStrankaListNazivFormated>
    <izvorni_sadrzaj>
      <item>IZGRADNJA d.o.o.SLAVONSKI BROD</item>
    </izvorni_sadrzaj>
    <derivirana_varijabla naziv="DomainObject.Predmet.ProtuStrankaListNazivFormated_1">
      <item>IZGRADNJA d.o.o.SLAVONSKI BROD</item>
    </derivirana_varijabla>
  </DomainObject.Predmet.ProtuStrankaListNazivFormated>
  <DomainObject.Predmet.ProtuStrankaListNazivFormatedOIB>
    <izvorni_sadrzaj>
      <item>IZGRADNJA d.o.o.SLAVONSKI BROD, OIB 47157883730</item>
    </izvorni_sadrzaj>
    <derivirana_varijabla naziv="DomainObject.Predmet.ProtuStrankaListNazivFormatedOIB_1">
      <item>IZGRADNJA d.o.o.SLAVONSKI BROD, OIB 47157883730</item>
    </derivirana_varijabla>
  </DomainObject.Predmet.ProtuStrankaListNazivFormatedOIB>
  <DomainObject.Predmet.OstaliListFormated>
    <izvorni_sadrzaj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</item>
      <item>Marijana Hrvol Bekina</item>
      <item>Đuro Vučetić</item>
      <item>Katarina Balikić</item>
      <item>Tanja Sljepčević</item>
      <item>Gabrijel Zovak</item>
      <item>Mićo Tomičić</item>
      <item>Vesna Ćosić</item>
      <item>Goran Soldo</item>
      <item>Anto Mijačević</item>
      <item>Danijela Kovačević</item>
    </izvorni_sadrzaj>
    <derivirana_varijabla naziv="DomainObject.Predmet.OstaliListFormated_1"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</item>
      <item>Marijana Hrvol Bekina</item>
      <item>Đuro Vučetić</item>
      <item>Katarina Balikić</item>
      <item>Tanja Sljepčević</item>
      <item>Gabrijel Zovak</item>
      <item>Mićo Tomičić</item>
      <item>Vesna Ćosić</item>
      <item>Goran Soldo</item>
      <item>Anto Mijačević</item>
      <item>Danijela Kovačević</item>
    </derivirana_varijabla>
  </DomainObject.Predmet.OstaliListFormated>
  <DomainObject.Predmet.OstaliListFormatedOIB>
    <izvorni_sadrzaj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Balikić, OIB 36210998766</item>
      <item>Marijana Hrvol Bekina</item>
      <item>Đuro Vučetić</item>
      <item>Katarina Balikić</item>
      <item>Tanja Sljepčević</item>
      <item>Gabrijel Zovak</item>
      <item>Mićo Tomičić</item>
      <item>Vesna Ćosić</item>
      <item>Goran Soldo, OIB 60899750856</item>
      <item>Anto Mijačević, OIB 88342342201</item>
      <item>Danijela Kovačević</item>
    </izvorni_sadrzaj>
    <derivirana_varijabla naziv="DomainObject.Predmet.OstaliListFormatedOIB_1"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Balikić, OIB 36210998766</item>
      <item>Marijana Hrvol Bekina</item>
      <item>Đuro Vučetić</item>
      <item>Katarina Balikić</item>
      <item>Tanja Sljepčević</item>
      <item>Gabrijel Zovak</item>
      <item>Mićo Tomičić</item>
      <item>Vesna Ćosić</item>
      <item>Goran Soldo, OIB 60899750856</item>
      <item>Anto Mijačević, OIB 88342342201</item>
      <item>Danijela Kovačević</item>
    </derivirana_varijabla>
  </DomainObject.Predmet.OstaliListFormatedOIB>
  <DomainObject.Predmet.OstaliListFormatedWithAdress>
    <izvorni_sadrzaj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zagrebačka 24, 35000 Slavonski Brod</item>
      <item>Željka Brandt,odvj.Slav.Brod</item>
      <item>Vesna Lazarić, zamj.ŽDO Građ.upr.odjel Sl.Brod</item>
      <item>Željka Brandt</item>
      <item>Vlado Rubil</item>
      <item>Tihomir Brujić</item>
      <item>Sanja Prskalo, M.Mesića 35, 35000 Slavonski Brod</item>
      <item>Katarina Balikić</item>
      <item>Marijana Hrvol Bekina</item>
      <item>Đuro Vučetić, Kralja Tomislava 37, 35212 Klokočevik</item>
      <item>Katarina Balikić</item>
      <item>Tanja Sljepčević</item>
      <item>Gabrijel Zovak</item>
      <item>Mićo Tomičić</item>
      <item>Vesna Ćosić</item>
      <item>Goran Soldo</item>
      <item>Anto Mijačević</item>
      <item>Danijela Kovačević</item>
    </izvorni_sadrzaj>
    <derivirana_varijabla naziv="DomainObject.Predmet.OstaliListFormatedWithAdress_1"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zagrebačka 24, 35000 Slavonski Brod</item>
      <item>Željka Brandt,odvj.Slav.Brod</item>
      <item>Vesna Lazarić, zamj.ŽDO Građ.upr.odjel Sl.Brod</item>
      <item>Željka Brandt</item>
      <item>Vlado Rubil</item>
      <item>Tihomir Brujić</item>
      <item>Sanja Prskalo, M.Mesića 35, 35000 Slavonski Brod</item>
      <item>Katarina Balikić</item>
      <item>Marijana Hrvol Bekina</item>
      <item>Đuro Vučetić, Kralja Tomislava 37, 35212 Klokočevik</item>
      <item>Katarina Balikić</item>
      <item>Tanja Sljepčević</item>
      <item>Gabrijel Zovak</item>
      <item>Mićo Tomičić</item>
      <item>Vesna Ćosić</item>
      <item>Goran Soldo</item>
      <item>Anto Mijačević</item>
      <item>Danijela Kovačević</item>
    </derivirana_varijabla>
  </DomainObject.Predmet.OstaliListFormatedWithAdress>
  <DomainObject.Predmet.OstaliListFormatedWithAdressOIB>
    <izvorni_sadrzaj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65280006318, zagrebačka 24, 35000 Slavonski Brod</item>
      <item>Željka Brandt,odvj.Slav.Brod</item>
      <item>Vesna Lazarić, zamj.ŽDO Građ.upr.odjel Sl.Brod</item>
      <item>Željka Brandt</item>
      <item>Vlado Rubil</item>
      <item>Tihomir Brujić</item>
      <item>Sanja Prskalo, M.Mesića 35, 35000 Slavonski Brod</item>
      <item>Katarina Balikić, OIB 36210998766</item>
      <item>Marijana Hrvol Bekina</item>
      <item>Đuro Vučetić, Kralja Tomislava 37, 35212 Klokočevik</item>
      <item>Katarina Balikić</item>
      <item>Tanja Sljepčević</item>
      <item>Gabrijel Zovak</item>
      <item>Mićo Tomičić</item>
      <item>Vesna Ćosić</item>
      <item>Goran Soldo, OIB 60899750856</item>
      <item>Anto Mijačević, OIB 88342342201</item>
      <item>Danijela Kovačević</item>
    </izvorni_sadrzaj>
    <derivirana_varijabla naziv="DomainObject.Predmet.OstaliListFormatedWithAdressOIB_1"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65280006318, zagrebačka 24, 35000 Slavonski Brod</item>
      <item>Željka Brandt,odvj.Slav.Brod</item>
      <item>Vesna Lazarić, zamj.ŽDO Građ.upr.odjel Sl.Brod</item>
      <item>Željka Brandt</item>
      <item>Vlado Rubil</item>
      <item>Tihomir Brujić</item>
      <item>Sanja Prskalo, M.Mesića 35, 35000 Slavonski Brod</item>
      <item>Katarina Balikić, OIB 36210998766</item>
      <item>Marijana Hrvol Bekina</item>
      <item>Đuro Vučetić, Kralja Tomislava 37, 35212 Klokočevik</item>
      <item>Katarina Balikić</item>
      <item>Tanja Sljepčević</item>
      <item>Gabrijel Zovak</item>
      <item>Mićo Tomičić</item>
      <item>Vesna Ćosić</item>
      <item>Goran Soldo, OIB 60899750856</item>
      <item>Anto Mijačević, OIB 88342342201</item>
      <item>Danijela Kovačević</item>
    </derivirana_varijabla>
  </DomainObject.Predmet.OstaliListFormatedWithAdressOIB>
  <DomainObject.Predmet.OstaliListNazivFormated>
    <izvorni_sadrzaj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</item>
      <item>Marijana Hrvol Bekina</item>
      <item>Đuro Vučetić</item>
      <item>Katarina Balikić</item>
      <item>Tanja Sljepčević</item>
      <item>Gabrijel Zovak</item>
      <item>Mićo Tomičić</item>
      <item>Vesna Ćosić</item>
      <item>Goran Soldo</item>
      <item>Anto Mijačević</item>
      <item>Danijela Kovačević</item>
    </izvorni_sadrzaj>
    <derivirana_varijabla naziv="DomainObject.Predmet.OstaliListNazivFormated_1"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</item>
      <item>Marijana Hrvol Bekina</item>
      <item>Đuro Vučetić</item>
      <item>Katarina Balikić</item>
      <item>Tanja Sljepčević</item>
      <item>Gabrijel Zovak</item>
      <item>Mićo Tomičić</item>
      <item>Vesna Ćosić</item>
      <item>Goran Soldo</item>
      <item>Anto Mijačević</item>
      <item>Danijela Kovačević</item>
    </derivirana_varijabla>
  </DomainObject.Predmet.OstaliListNazivFormated>
  <DomainObject.Predmet.OstaliListNazivFormatedOIB>
    <izvorni_sadrzaj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Balikić, OIB 36210998766</item>
      <item>Marijana Hrvol Bekina</item>
      <item>Đuro Vučetić</item>
      <item>Katarina Balikić</item>
      <item>Tanja Sljepčević</item>
      <item>Gabrijel Zovak</item>
      <item>Mićo Tomičić</item>
      <item>Vesna Ćosić</item>
      <item>Goran Soldo, OIB 60899750856</item>
      <item>Anto Mijačević, OIB 88342342201</item>
      <item>Danijela Kovačević</item>
    </izvorni_sadrzaj>
    <derivirana_varijabla naziv="DomainObject.Predmet.OstaliListNazivFormatedOIB_1"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Balikić, OIB 36210998766</item>
      <item>Marijana Hrvol Bekina</item>
      <item>Đuro Vučetić</item>
      <item>Katarina Balikić</item>
      <item>Tanja Sljepčević</item>
      <item>Gabrijel Zovak</item>
      <item>Mićo Tomičić</item>
      <item>Vesna Ćosić</item>
      <item>Goran Soldo, OIB 60899750856</item>
      <item>Anto Mijačević, OIB 88342342201</item>
      <item>Danijela Kovačević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2018.</izvorni_sadrzaj>
    <derivirana_varijabla naziv="DomainObject.Datum_1">19.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 PU SLAV.BROD</izvorni_sadrzaj>
    <derivirana_varijabla naziv="DomainObject.Predmet.StrankaIDrugi_1">RH MINISTARSTVO FINANCIJA POREZNA UPRAVA PU SLAV.BROD</derivirana_varijabla>
  </DomainObject.Predmet.StrankaIDrugi>
  <DomainObject.Predmet.ProtustrankaIDrugi>
    <izvorni_sadrzaj>IZGRADNJA d.o.o.SLAVONSKI BROD</izvorni_sadrzaj>
    <derivirana_varijabla naziv="DomainObject.Predmet.ProtustrankaIDrugi_1">IZGRADNJA d.o.o.SLAVONSKI BROD</derivirana_varijabla>
  </DomainObject.Predmet.ProtustrankaIDrugi>
  <DomainObject.Predmet.StrankaIDrugiAdressOIB>
    <izvorni_sadrzaj>RH MINISTARSTVO FINANCIJA POREZNA UPRAVA PU SLAV.BROD, 35000 Slavonski Brod</izvorni_sadrzaj>
    <derivirana_varijabla naziv="DomainObject.Predmet.StrankaIDrugiAdressOIB_1">RH MINISTARSTVO FINANCIJA POREZNA UPRAVA PU SLAV.BROD, 35000 Slavonski Brod</derivirana_varijabla>
  </DomainObject.Predmet.StrankaIDrugiAdressOIB>
  <DomainObject.Predmet.ProtustrankaIDrugiAdressOIB>
    <izvorni_sadrzaj>IZGRADNJA d.o.o.SLAVONSKI BROD, OIB 47157883730, dr.M.Budaka 1/A, 35000 Slavonski Brod</izvorni_sadrzaj>
    <derivirana_varijabla naziv="DomainObject.Predmet.ProtustrankaIDrugiAdressOIB_1">IZGRADNJA d.o.o.SLAVONSKI BROD, OIB 47157883730, dr.M.Budaka 1/A,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MINISTARSTVO FINANCIJA POREZNA UPRAVA PU SLAV.BROD</item>
      <item>IZGRADNJA d.o.o.SLAVONSKI BROD</item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</item>
      <item>Marijana Hrvol Bekina</item>
      <item>Đuro Vučetić</item>
      <item>Katarina Balikić</item>
      <item>Tanja Sljepčević</item>
      <item>Gabrijel Zovak</item>
      <item>Mićo Tomičić</item>
      <item>Vesna Ćosić</item>
      <item>Goran Soldo</item>
      <item>Anto Mijačević</item>
      <item>Danijela Kovačević</item>
    </izvorni_sadrzaj>
    <derivirana_varijabla naziv="DomainObject.Predmet.SudioniciListNaziv_1">
      <item>RH MINISTARSTVO FINANCIJA POREZNA UPRAVA PU SLAV.BROD</item>
      <item>IZGRADNJA d.o.o.SLAVONSKI BROD</item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</item>
      <item>Marijana Hrvol Bekina</item>
      <item>Đuro Vučetić</item>
      <item>Katarina Balikić</item>
      <item>Tanja Sljepčević</item>
      <item>Gabrijel Zovak</item>
      <item>Mićo Tomičić</item>
      <item>Vesna Ćosić</item>
      <item>Goran Soldo</item>
      <item>Anto Mijačević</item>
      <item>Danijela Kovačević</item>
    </derivirana_varijabla>
  </DomainObject.Predmet.SudioniciListNaziv>
  <DomainObject.Predmet.SudioniciListAdressOIB>
    <izvorni_sadrzaj>
      <item>RH MINISTARSTVO FINANCIJA POREZNA UPRAVA PU SLAV.BROD, 35000 Slavonski Brod</item>
      <item>IZGRADNJA d.o.o.SLAVONSKI BROD, OIB 47157883730, dr.M.Budaka 1/A,35000 Slavonski Brod</item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65280006318, zagrebačka 24,35000 Slavonski Brod</item>
      <item>Željka Brandt,odvj.Slav.Brod</item>
      <item>Vesna Lazarić, zamj.ŽDO Građ.upr.odjel Sl.Brod</item>
      <item>Željka Brandt</item>
      <item>Vlado Rubil</item>
      <item>Tihomir Brujić</item>
      <item>Sanja Prskalo, M.Mesića 35,35000 Slavonski Brod</item>
      <item>Katarina Balikić, OIB 36210998766</item>
      <item>Marijana Hrvol Bekina</item>
      <item>Đuro Vučetić, Kralja Tomislava 37,35212 Klokočevik</item>
      <item>Katarina Balikić</item>
      <item>Tanja Sljepčević</item>
      <item>Gabrijel Zovak</item>
      <item>Mićo Tomičić</item>
      <item>Vesna Ćosić</item>
      <item>Goran Soldo, OIB 60899750856</item>
      <item>Anto Mijačević, OIB 88342342201</item>
      <item>Danijela Kovačević</item>
    </izvorni_sadrzaj>
    <derivirana_varijabla naziv="DomainObject.Predmet.SudioniciListAdressOIB_1">
      <item>RH MINISTARSTVO FINANCIJA POREZNA UPRAVA PU SLAV.BROD, 35000 Slavonski Brod</item>
      <item>IZGRADNJA d.o.o.SLAVONSKI BROD, OIB 47157883730, dr.M.Budaka 1/A,35000 Slavonski Brod</item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65280006318, zagrebačka 24,35000 Slavonski Brod</item>
      <item>Željka Brandt,odvj.Slav.Brod</item>
      <item>Vesna Lazarić, zamj.ŽDO Građ.upr.odjel Sl.Brod</item>
      <item>Željka Brandt</item>
      <item>Vlado Rubil</item>
      <item>Tihomir Brujić</item>
      <item>Sanja Prskalo, M.Mesića 35,35000 Slavonski Brod</item>
      <item>Katarina Balikić, OIB 36210998766</item>
      <item>Marijana Hrvol Bekina</item>
      <item>Đuro Vučetić, Kralja Tomislava 37,35212 Klokočevik</item>
      <item>Katarina Balikić</item>
      <item>Tanja Sljepčević</item>
      <item>Gabrijel Zovak</item>
      <item>Mićo Tomičić</item>
      <item>Vesna Ćosić</item>
      <item>Goran Soldo, OIB 60899750856</item>
      <item>Anto Mijačević, OIB 88342342201</item>
      <item>Danijela Kovačević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47157883730</item>
      <item>, OIB null</item>
      <item>, OIB null</item>
      <item>, OIB 83577001032</item>
      <item>, OIB null</item>
      <item>, OIB null</item>
      <item>, OIB 83577001032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65280006318</item>
      <item>, OIB null</item>
      <item>, OIB null</item>
      <item>, OIB null</item>
      <item>, OIB null</item>
      <item>, OIB null</item>
      <item>, OIB null</item>
      <item>, OIB 36210998766</item>
      <item>, OIB null</item>
      <item>, OIB null</item>
      <item>, OIB null</item>
      <item>, OIB null</item>
      <item>, OIB null</item>
      <item>, OIB null</item>
      <item>, OIB null</item>
      <item>, OIB 60899750856</item>
      <item>, OIB 88342342201</item>
      <item>, OIB null</item>
    </izvorni_sadrzaj>
    <derivirana_varijabla naziv="DomainObject.Predmet.SudioniciListNazivOIB_1">
      <item>, OIB null</item>
      <item>, OIB 47157883730</item>
      <item>, OIB null</item>
      <item>, OIB null</item>
      <item>, OIB 83577001032</item>
      <item>, OIB null</item>
      <item>, OIB null</item>
      <item>, OIB 83577001032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65280006318</item>
      <item>, OIB null</item>
      <item>, OIB null</item>
      <item>, OIB null</item>
      <item>, OIB null</item>
      <item>, OIB null</item>
      <item>, OIB null</item>
      <item>, OIB 36210998766</item>
      <item>, OIB null</item>
      <item>, OIB null</item>
      <item>, OIB null</item>
      <item>, OIB null</item>
      <item>, OIB null</item>
      <item>, OIB null</item>
      <item>, OIB null</item>
      <item>, OIB 60899750856</item>
      <item>, OIB 88342342201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Perić, OIB 83577001032, Dr. Franje Tuđmana 28 Velika</item>
    </izvorni_sadrzaj>
    <derivirana_varijabla naziv="DomainObject.Predmet.StecajniUpraviteljiListAddressOIB_1">
      <item>Jozo Perić, OIB 83577001032, Dr. Franje Tuđmana 28 Velika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4</properties:Pages>
  <properties:Words>1506</properties:Words>
  <properties:Characters>8276</properties:Characters>
  <properties:Lines>194</properties:Lines>
  <properties:Paragraphs>52</properties:Paragraphs>
  <properties:TotalTime>137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10077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2018-12-18T10:29:00Z</dcterms:created>
  <dc:creator>Korisnik</dc:creator>
  <cp:lastModifiedBy>wsadmin</cp:lastModifiedBy>
  <cp:lastPrinted>2018-12-19T12:32:00Z</cp:lastPrinted>
  <dcterms:modified xmlns:xsi="http://www.w3.org/2001/XMLSchema-instance" xsi:type="dcterms:W3CDTF">2018-12-19T12:32:00Z</dcterms:modified>
  <cp:revision>40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postupak (čl. 286 SZ-a) (ZAKLJUČENJE STEČAJA IZGRADNJA.docx)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