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1e8b" w14:paraId="e2a1e8b"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B01F37">
        <w:t>2817</w:t>
      </w:r>
      <w:r w:rsidR="00993073">
        <w:t>/16-</w:t>
      </w:r>
      <w:r w:rsidR="00696781">
        <w:t>18</w:t>
      </w:r>
    </w:p>
    <w:p w:rsidRDefault="00B1687B" w:rsidP="0070027B" w:rsidR="0070027B" w:rsidRPr="0070027B">
      <w:pPr>
        <w:jc w:val="both"/>
      </w:pPr>
      <w:r>
        <w:t xml:space="preserve">         Zagreb, </w:t>
      </w:r>
      <w:r w:rsidR="0070027B" w:rsidRPr="0070027B">
        <w:t>Amruševa 2/II</w:t>
      </w:r>
    </w:p>
    <w:p w:rsidRDefault="00AE30AB" w:rsidP="00AE30AB" w:rsidR="00AE30AB">
      <w:pPr>
        <w:jc w:val="center"/>
      </w:pP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B01F37" w:rsidP="00B01F37" w:rsidR="00B01F37" w:rsidRPr="000A6090">
      <w:pPr>
        <w:tabs>
          <w:tab w:pos="2977" w:val="left"/>
        </w:tabs>
        <w:ind w:firstLine="720"/>
        <w:jc w:val="both"/>
      </w:pPr>
      <w:r w:rsidRPr="000A6090">
        <w:t xml:space="preserve">Trgovački sud u Zagrebu, po sucu Nikolini Dorić Hadžisejdić, </w:t>
      </w:r>
      <w:r w:rsidRPr="000A6090">
        <w:rPr>
          <w:lang w:val="pt-BR"/>
        </w:rPr>
        <w:t>u stečajnom predmetu u povodu prijedloga predlagatelja</w:t>
      </w:r>
      <w:r w:rsidRPr="000A6090">
        <w:t xml:space="preserve"> </w:t>
      </w:r>
      <w:r w:rsidRPr="000A6090">
        <w:rPr>
          <w:lang w:val="pt-BR"/>
        </w:rPr>
        <w:t xml:space="preserve">FINANCIJSKA AGENCIJA, RC Zagreb, </w:t>
      </w:r>
      <w:r w:rsidRPr="000A6090">
        <w:t>Podružnica Zagreb, Trg svibanjskih žrtava 1995. 1, OIB: 85821130368,</w:t>
      </w:r>
      <w:r w:rsidRPr="000A6090">
        <w:rPr>
          <w:lang w:val="pt-BR"/>
        </w:rPr>
        <w:t xml:space="preserve"> za otvaranje stečajnog postupka nad dužnikom PICKART d.o.o. za graditeljstvo, trgovinu i usluge, OIB: 46087625857, Zagreb, Predovečka 15, </w:t>
      </w:r>
      <w:r>
        <w:rPr>
          <w:lang w:val="pt-BR"/>
        </w:rPr>
        <w:t>17</w:t>
      </w:r>
      <w:r w:rsidRPr="000A6090">
        <w:rPr>
          <w:lang w:val="pt-BR"/>
        </w:rPr>
        <w:t>. li</w:t>
      </w:r>
      <w:r>
        <w:rPr>
          <w:lang w:val="pt-BR"/>
        </w:rPr>
        <w:t>stopada</w:t>
      </w:r>
      <w:r w:rsidRPr="000A6090">
        <w:rPr>
          <w:lang w:val="pt-BR"/>
        </w:rPr>
        <w:t xml:space="preserve"> 2017</w:t>
      </w:r>
      <w:r w:rsidRPr="000A6090">
        <w:t>.,</w:t>
      </w:r>
    </w:p>
    <w:p w:rsidRDefault="00B01F37" w:rsidP="00B01F37" w:rsidR="00B01F37" w:rsidRPr="000A6090">
      <w:pPr>
        <w:jc w:val="both"/>
      </w:pPr>
    </w:p>
    <w:p w:rsidRDefault="00BB1111" w:rsidP="00843BBB" w:rsidR="00BB111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696781">
      <w:pPr>
        <w:ind w:firstLine="708"/>
        <w:jc w:val="both"/>
      </w:pPr>
      <w:r w:rsidRPr="00A93839">
        <w:t xml:space="preserve">I. Otvara se stečajni postupak nad dužnikom </w:t>
      </w:r>
      <w:r w:rsidR="00B01F37" w:rsidRPr="000A6090">
        <w:rPr>
          <w:lang w:val="pt-BR"/>
        </w:rPr>
        <w:t>PICKART d.o.o. za graditeljstvo, trgovinu i usluge, OIB: 46087625857, Zagreb, Predovečka 15</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Zagrebu </w:t>
      </w:r>
      <w:r w:rsidR="00696781" w:rsidRPr="00696781">
        <w:t>17. listopada</w:t>
      </w:r>
      <w:r w:rsidRPr="00696781">
        <w:rPr>
          <w:lang w:val="pt-BR"/>
        </w:rPr>
        <w:t xml:space="preserve"> 201</w:t>
      </w:r>
      <w:r w:rsidR="00993073" w:rsidRPr="00696781">
        <w:rPr>
          <w:lang w:val="pt-BR"/>
        </w:rPr>
        <w:t>7</w:t>
      </w:r>
      <w:r w:rsidRPr="00696781">
        <w:t xml:space="preserve">. u </w:t>
      </w:r>
      <w:r w:rsidR="00C70ACC" w:rsidRPr="00696781">
        <w:t>1</w:t>
      </w:r>
      <w:r w:rsidR="00696781" w:rsidRPr="00696781">
        <w:t>5.00</w:t>
      </w:r>
      <w:r w:rsidRPr="00696781">
        <w:t xml:space="preserve"> sati.</w:t>
      </w:r>
    </w:p>
    <w:p w:rsidRDefault="00A93839" w:rsidP="00BE5665" w:rsidR="00A93839" w:rsidRPr="00696781">
      <w:pPr>
        <w:ind w:firstLine="708"/>
        <w:jc w:val="both"/>
      </w:pPr>
      <w:r w:rsidRPr="00DC7C75">
        <w:t xml:space="preserve">II. Za stečajnog upravitelja imenuje se </w:t>
      </w:r>
      <w:r w:rsidR="00696781" w:rsidRPr="00696781">
        <w:t>Snježana Drenški</w:t>
      </w:r>
      <w:r w:rsidR="009B6435" w:rsidRPr="00696781">
        <w:t xml:space="preserve">, OIB </w:t>
      </w:r>
      <w:r w:rsidR="00696781" w:rsidRPr="00696781">
        <w:t>91456479037</w:t>
      </w:r>
      <w:r w:rsidR="009B6435" w:rsidRPr="00696781">
        <w:t xml:space="preserve">, </w:t>
      </w:r>
      <w:r w:rsidR="00696781" w:rsidRPr="00696781">
        <w:t>Samobor, Sunčani put 8</w:t>
      </w:r>
      <w:r w:rsidR="009B6435" w:rsidRPr="00696781">
        <w:t>.</w:t>
      </w:r>
    </w:p>
    <w:p w:rsidRDefault="00A93839" w:rsidP="00BE5665" w:rsidR="00A93839" w:rsidRPr="00A93839">
      <w:pPr>
        <w:ind w:firstLine="708"/>
        <w:jc w:val="both"/>
      </w:pPr>
      <w:r w:rsidRPr="00A93839">
        <w:t xml:space="preserve">III. Zaključuje se stečajni postupak nad dužnikom </w:t>
      </w:r>
      <w:r w:rsidR="00B01F37" w:rsidRPr="000A6090">
        <w:rPr>
          <w:lang w:val="pt-BR"/>
        </w:rPr>
        <w:t>PICKART d.o.o. za graditeljstvo, trgovinu i usluge, OIB: 46087625857, Zagreb, Predovečka 15</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B8114B" w:rsidP="00053309" w:rsidR="00053309" w:rsidRPr="003A7D16">
      <w:r>
        <w:tab/>
      </w:r>
    </w:p>
    <w:p w:rsidRDefault="00B01F37" w:rsidP="00B01F37" w:rsidR="00B01F37" w:rsidRPr="000A6090">
      <w:pPr>
        <w:ind w:firstLine="708"/>
        <w:jc w:val="both"/>
        <w:rPr>
          <w:lang w:val="pt-BR"/>
        </w:rPr>
      </w:pPr>
      <w:r w:rsidRPr="000A6090">
        <w:t xml:space="preserve">Financijska agencija, Regionalni centar Zagreb, podnijela je ovom sudu prijedlog za otvaranje stečajnog postupka nad dužnikom </w:t>
      </w:r>
      <w:r w:rsidRPr="000A6090">
        <w:rPr>
          <w:lang w:val="pt-BR"/>
        </w:rPr>
        <w:t xml:space="preserve">PICKART d.o.o. za graditeljstvo, trgovinu i usluge, OIB: 46087625857, Zagreb, Predovečka 15, na temelju čl. 444. stavka 2. Stečajnog zakona </w:t>
      </w:r>
      <w:r w:rsidRPr="000A6090">
        <w:t>zakona („Narodne novine“ broj 71/15, dalje: SZ).</w:t>
      </w:r>
    </w:p>
    <w:p w:rsidRDefault="00B01F37" w:rsidP="00B01F37" w:rsidR="00B01F37" w:rsidRPr="000A6090">
      <w:pPr>
        <w:ind w:firstLine="709"/>
        <w:jc w:val="both"/>
        <w:rPr>
          <w:lang w:val="en-GB"/>
        </w:rPr>
      </w:pPr>
      <w:r w:rsidRPr="000A6090">
        <w:t xml:space="preserve">Financijska agencija, kao predlagatelj, navela je u prijedlogu za otvaranje stečajnog postupka kako dužnik na dan 1. rujna 2015. u Očevidniku redoslijeda osnova za plaćanje ima evidentirane neizvršene osnove za plaćanje u neprekinutom razdoblju od 2141 dana, u ukupnom iznosu od 469.767,01 kn, kao i da dužnik ima 1 zaposlenog. </w:t>
      </w:r>
      <w:r w:rsidRPr="000A6090">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01F37" w:rsidP="00B01F37" w:rsidR="00B01F37" w:rsidRPr="000A6090">
      <w:pPr>
        <w:pStyle w:val="Tijeloteksta"/>
        <w:ind w:firstLine="708"/>
      </w:pPr>
      <w:r w:rsidRPr="000A6090">
        <w:lastRenderedPageBreak/>
        <w:t>Slijedom navedenog, sud je na temelju odredbe čl. 115. st. 1. SZ-a  3. svibnja 2017. donio rješenje o pokretanju prethodnog postupka radi utvrđivanja pretpostavki za otvaranje stečajnog postupka nad dužnikom.</w:t>
      </w:r>
    </w:p>
    <w:p w:rsidRDefault="00B01F37" w:rsidP="00B01F37" w:rsidR="00B01F37" w:rsidRPr="000A6090">
      <w:pPr>
        <w:jc w:val="both"/>
      </w:pPr>
      <w:r>
        <w:tab/>
      </w:r>
      <w:r w:rsidRPr="000A6090">
        <w:t>U spis je zaprimljen podnesak Porezne uprave, PU Zagreb od 4. svibnja 2017. (list 15-24 spisa) kojim obavještava sud kako je iz službenih evidencija dostupnih Poreznoj upravi razvidno kako se dužnik javlja kao stjecatelj nekretnine dana 22. rujna 2011. u ulici Prevoj 23, k.o. Šestine, k.č.br. 1792/3 i to stana i parkirališnog mjesta ukupne površine 78,47 m2 (otuđitelj: PANONIJA SERVISI d.o.o., OIB: 92672774937, Zagreb, Kninski trg 5 – u stečaju).</w:t>
      </w:r>
    </w:p>
    <w:p w:rsidRDefault="00B01F37" w:rsidP="00B01F37" w:rsidR="00B01F37" w:rsidRPr="000A6090">
      <w:pPr>
        <w:jc w:val="both"/>
      </w:pPr>
      <w:r w:rsidRPr="000A6090">
        <w:tab/>
        <w:t>Postupajući po zaključku od 3. svibnja 2017. dužnik je dostavio izvješće o financijsko-gospodarskom stanju dužnika 5. lipnja 2017. (list 28-33 spisa) iz kojeg proizlazi da nema nekretnina i pokretnina, nema imovinskih prava na tuđim stvarima, nema nenovčanih tražbina, a novčane tražbine sastoje se od: potraživanja od kupaca u iznosu od 56.070,54 kn koja nisu utužena, potraživanja za predujmove u iznosu od 604.764,43 koja se odnose na PANONIJA SERVISI d.o.o. iz Osijeka, potraživanja od države i drugih institucija u iznosu od 79.438,01 kn, a odnose se na porez na dodanu vrijednost. Nadalje proizlazi da nema novčanih sredstava na računu, nema drugih oblika imovine, da ukupna imovina dužnika na dan 30. svibnja 2017. iznosi 740.272,98 kn, a obveze 984.691,68 kn te da nema zaposlenih.</w:t>
      </w:r>
    </w:p>
    <w:p w:rsidRDefault="00B01F37" w:rsidP="00B01F37" w:rsidR="00B01F37" w:rsidRPr="000A6090">
      <w:pPr>
        <w:jc w:val="both"/>
      </w:pPr>
      <w:r w:rsidRPr="000A6090">
        <w:tab/>
        <w:t xml:space="preserve">Na ročištu radi očitovanja o prijedlogu za otvaranje stečajnog postupka održanom 6. lipnja 2017. zastupnik po zakonu dužnika Miljenko Knežević izjavio je da se ne protivi prijedlogu da se nad društvom </w:t>
      </w:r>
      <w:r w:rsidRPr="000A6090">
        <w:rPr>
          <w:lang w:val="pt-BR"/>
        </w:rPr>
        <w:t xml:space="preserve">PICKART d.o.o. za graditeljstvo, trgovinu i usluge, OIB: 46087625857, Zagreb, Predovečka 15, </w:t>
      </w:r>
      <w:r w:rsidRPr="000A6090">
        <w:t>otvori stečaj. Na istom ročištu spojeno je ročište radi očitovanja o prijedlogu za otvaranje stečajnog postupka sa ročištem radi rasprave o uvjetima za otvaranje stečajnog postupka te je zastupnik po zakonu dužnika izjavio da ostaje kod svih navoda iz izvješća od 5. lipnja 2017. (list 28-33 spisa). Vezano za navode iz podneska Porezne uprave, PU Zagreb od 4. svibnja 2017. (list 15-24 spisa) zastupnik po zakonu dužnika izjavio je da nije vlasnik nekretnina navedenih u dopisu Porezne uprave obzirom da je između dužnika i društva Panonija Servisi d.o.o. potpisan predugovor temeljem kojeg bi stan iz dopisa Porezne uprave trebao steći dužnik, no međutim taj predugovor nije konzumiran, nikada nije sklopljen glavni ugovor te dužnik nikad nije postao vlasnik navedenih nekretnina iz dopisa Porezne uprave.</w:t>
      </w:r>
    </w:p>
    <w:p w:rsidRDefault="00B01F37" w:rsidP="00B01F37" w:rsidR="00B01F37" w:rsidRPr="000A6090">
      <w:pPr>
        <w:jc w:val="both"/>
      </w:pPr>
      <w:r w:rsidRPr="000A6090">
        <w:tab/>
        <w:t xml:space="preserve">Prema odredbi čl. 11. st. 3. SZ-a sud po službenoj dužnosti utvrđuje sve činjenice koje su važne za predstečajni i stečajni postupak te radi toga može izvoditi sve potrebne dokaze. Stoga je sud uvidom u Zajednički informacijski sustav zemljišnih knjiga i katastra utvrdio da dužnik na dan 6. lipnja 2017. nije vlasnik nekretnina (list 36 spisa). </w:t>
      </w:r>
    </w:p>
    <w:p w:rsidRDefault="00B01F37" w:rsidP="00B01F37" w:rsidR="00B01F37" w:rsidRPr="000A6090">
      <w:pPr>
        <w:jc w:val="both"/>
      </w:pPr>
      <w:r w:rsidRPr="000A6090">
        <w:tab/>
        <w:t xml:space="preserve"> Uvidom u dopis Financijske agencije od 13. travnja 2017. (list 7 spisa) dužnik je na dan 10. travnja 2017. u Očevidniku redoslijeda osnova za plaćanje imao neizvršene osnove za plaćanje u neprekinutom razdoblju od 2728 dana u ukupnom iznosu od 510.297,27 kn.</w:t>
      </w:r>
    </w:p>
    <w:p w:rsidRDefault="00B01F37" w:rsidP="00B01F37" w:rsidR="00B01F37" w:rsidRPr="000A6090">
      <w:pPr>
        <w:ind w:firstLine="708"/>
        <w:jc w:val="both"/>
      </w:pPr>
      <w:r w:rsidRPr="000A6090">
        <w:t>Zastupnik po zakonu dužnika nije osporio predlagateljeve tvrdnje o postojanju stečajnog razloga nesposobnosti za plaćanje</w:t>
      </w:r>
    </w:p>
    <w:p w:rsidRDefault="00053309" w:rsidP="003E7BA5" w:rsidR="00053309">
      <w:pPr>
        <w:pStyle w:val="Tijeloteksta"/>
        <w:ind w:firstLine="708"/>
      </w:pPr>
      <w:r w:rsidRPr="003A7D16">
        <w:t xml:space="preserve">Sud je rješenjem od </w:t>
      </w:r>
      <w:r w:rsidR="00B01F37">
        <w:t>26</w:t>
      </w:r>
      <w:r w:rsidR="00993073" w:rsidRPr="00993073">
        <w:t xml:space="preserve">. </w:t>
      </w:r>
      <w:r w:rsidR="00B01F37">
        <w:t>lipnja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B01F37">
        <w:t>3</w:t>
      </w:r>
      <w:r w:rsidRPr="00A93839">
        <w:t>.000,00 kn za pokriće troškova prethodnog i stečajnog postupka</w:t>
      </w:r>
      <w:r>
        <w:t xml:space="preserve">. Navedeno rješenje objavljeno je na mrežnoj stranici e-oglasna ploča Trgovačkog suda u Zagrebu </w:t>
      </w:r>
      <w:r w:rsidR="00B01F37">
        <w:t>26</w:t>
      </w:r>
      <w:r w:rsidR="00B458B9">
        <w:t xml:space="preserve">. </w:t>
      </w:r>
      <w:r w:rsidR="00B01F37">
        <w:t>lipnja 2017</w:t>
      </w:r>
      <w:r w:rsidRPr="00993073">
        <w:t xml:space="preserve">. </w:t>
      </w:r>
      <w:r w:rsidRPr="003A7D16">
        <w:t xml:space="preserve">Vjerovnici nisu predujmili iznos od </w:t>
      </w:r>
      <w:r w:rsidRPr="00993073">
        <w:t>2</w:t>
      </w:r>
      <w:r w:rsidR="00B01F37">
        <w:t>3</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w:t>
      </w:r>
      <w:r w:rsidRPr="00A93839">
        <w:lastRenderedPageBreak/>
        <w:t xml:space="preserve">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53309" w:rsidP="00053309" w:rsidR="00053309">
      <w:pPr>
        <w:ind w:firstLine="708"/>
        <w:jc w:val="both"/>
        <w:rPr>
          <w:color w:val="FF0000"/>
        </w:rPr>
      </w:pPr>
      <w:r w:rsidRPr="003A7D16">
        <w:t xml:space="preserve">Imajući u vidu </w:t>
      </w:r>
      <w:r w:rsidR="003E7BA5">
        <w:t xml:space="preserve">navode </w:t>
      </w:r>
      <w:r w:rsidR="00BB1111">
        <w:t>Ministarstva financija, Porezna uprava, Područni ured Zagreb, Ispostava Maksimir</w:t>
      </w:r>
      <w:r w:rsidR="00B01F37">
        <w:t xml:space="preserve">, navode zastupnika po zakonu dužnika </w:t>
      </w:r>
      <w:r w:rsidR="00B01F37" w:rsidRPr="003A7D16">
        <w:t>koji je rješenjem upozoren na pravne posljedice davanja netočnih ili nepot</w:t>
      </w:r>
      <w:r w:rsidR="00B01F37">
        <w:t>punih podataka, obavijesti, izvješća, izjava ili popisa,</w:t>
      </w:r>
      <w:r w:rsidR="00BB1111">
        <w:t xml:space="preserve"> </w:t>
      </w:r>
      <w:r w:rsidR="00505924">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r>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rsidRPr="00696781">
      <w:pPr>
        <w:ind w:firstLine="708"/>
        <w:jc w:val="both"/>
      </w:pPr>
    </w:p>
    <w:p w:rsidRDefault="00363447" w:rsidP="00363447" w:rsidR="00C12410" w:rsidRPr="00696781">
      <w:pPr>
        <w:jc w:val="center"/>
      </w:pPr>
      <w:r w:rsidRPr="00696781">
        <w:t xml:space="preserve">U </w:t>
      </w:r>
      <w:r w:rsidR="00C12410" w:rsidRPr="00696781">
        <w:t>Zagreb</w:t>
      </w:r>
      <w:r w:rsidR="00CA4E71" w:rsidRPr="00696781">
        <w:t xml:space="preserve">u </w:t>
      </w:r>
      <w:r w:rsidR="00B01F37" w:rsidRPr="00696781">
        <w:t>17</w:t>
      </w:r>
      <w:r w:rsidR="00205451" w:rsidRPr="00696781">
        <w:t xml:space="preserve">. </w:t>
      </w:r>
      <w:r w:rsidR="00B01F37" w:rsidRPr="00696781">
        <w:t>listopada</w:t>
      </w:r>
      <w:r w:rsidR="00B6336F" w:rsidRPr="00696781">
        <w:t xml:space="preserve"> </w:t>
      </w:r>
      <w:r w:rsidR="006A7E02" w:rsidRPr="00696781">
        <w:t>2017</w:t>
      </w:r>
      <w:r w:rsidR="00C12410" w:rsidRPr="00696781">
        <w:t>.</w:t>
      </w:r>
    </w:p>
    <w:p w:rsidRDefault="00C12410" w:rsidP="00C12410" w:rsidR="00C12410" w:rsidRPr="00696781"/>
    <w:p w:rsidRDefault="00C12410" w:rsidP="00363447" w:rsidR="00C12410" w:rsidRPr="003A7D16">
      <w:pPr>
        <w:jc w:val="right"/>
      </w:pPr>
      <w:r w:rsidRPr="003A7D16">
        <w:t>Sudac:</w:t>
      </w:r>
    </w:p>
    <w:p w:rsidRDefault="00205451" w:rsidP="00C6375B" w:rsidR="00DC7C75">
      <w:pPr>
        <w:jc w:val="right"/>
      </w:pPr>
      <w:r>
        <w:t>Nikolina Dorić Hadžisejdić</w:t>
      </w:r>
      <w:r w:rsidR="0044251F">
        <w:t>, 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D42E0E" w:rsidP="00C12410" w:rsidR="00D42E0E"/>
    <w:p w:rsidRDefault="0044251F" w:rsidP="0044251F" w:rsidR="0044251F">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pPr>
      <w:r>
        <w:t>Za točnost otpravka - ovlašteni službenik</w:t>
      </w:r>
    </w:p>
    <w:p w:rsidRDefault="0044251F" w:rsidP="0044251F" w:rsidR="0044251F">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pPr>
      <w:r>
        <w:t>Katarina Drndelić</w:t>
      </w:r>
    </w:p>
    <w:p w:rsidRDefault="00C12410" w:rsidP="0044251F" w:rsidR="00C12410" w:rsidRPr="003A7D16"/>
    <w:sectPr w:rsidSect="00B83F80"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44251F">
          <w:rPr>
            <w:noProof/>
          </w:rPr>
          <w:t>3</w:t>
        </w:r>
        <w:r>
          <w:fldChar w:fldCharType="end"/>
        </w:r>
        <w:r w:rsidR="00C70ACC">
          <w:tab/>
        </w:r>
        <w:r w:rsidR="009B6435">
          <w:t>89</w:t>
        </w:r>
        <w:r w:rsidR="00C70ACC">
          <w:t>. St-</w:t>
        </w:r>
        <w:r w:rsidR="00B01F37">
          <w:t>2817</w:t>
        </w:r>
        <w:r w:rsidR="00993073">
          <w:t>/16</w:t>
        </w:r>
        <w:r w:rsidR="006A7E02">
          <w:t>-</w:t>
        </w:r>
        <w:r w:rsidR="00696781">
          <w:t>18</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44607"/>
    <w:rsid w:val="00154D5E"/>
    <w:rsid w:val="001D0B43"/>
    <w:rsid w:val="00205451"/>
    <w:rsid w:val="00210903"/>
    <w:rsid w:val="0023149C"/>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4251F"/>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45B73"/>
    <w:rsid w:val="00693D34"/>
    <w:rsid w:val="00696781"/>
    <w:rsid w:val="006A7E02"/>
    <w:rsid w:val="006F05DF"/>
    <w:rsid w:val="0070027B"/>
    <w:rsid w:val="007859F3"/>
    <w:rsid w:val="007A570C"/>
    <w:rsid w:val="007C030D"/>
    <w:rsid w:val="007E349A"/>
    <w:rsid w:val="00830ADC"/>
    <w:rsid w:val="00843BBB"/>
    <w:rsid w:val="0086652B"/>
    <w:rsid w:val="008A1754"/>
    <w:rsid w:val="008E59F9"/>
    <w:rsid w:val="008F6699"/>
    <w:rsid w:val="008F76E8"/>
    <w:rsid w:val="009050DC"/>
    <w:rsid w:val="0093392E"/>
    <w:rsid w:val="0095290B"/>
    <w:rsid w:val="00975210"/>
    <w:rsid w:val="00992EBE"/>
    <w:rsid w:val="00993073"/>
    <w:rsid w:val="009B52EA"/>
    <w:rsid w:val="009B6435"/>
    <w:rsid w:val="009B7AB6"/>
    <w:rsid w:val="009C6B90"/>
    <w:rsid w:val="009D1342"/>
    <w:rsid w:val="009E4E4C"/>
    <w:rsid w:val="00A1560F"/>
    <w:rsid w:val="00A17C2C"/>
    <w:rsid w:val="00A21AB5"/>
    <w:rsid w:val="00A93839"/>
    <w:rsid w:val="00AD1CFD"/>
    <w:rsid w:val="00AE30AB"/>
    <w:rsid w:val="00B01F37"/>
    <w:rsid w:val="00B15477"/>
    <w:rsid w:val="00B1687B"/>
    <w:rsid w:val="00B2337F"/>
    <w:rsid w:val="00B458B9"/>
    <w:rsid w:val="00B47357"/>
    <w:rsid w:val="00B6336F"/>
    <w:rsid w:val="00B6403F"/>
    <w:rsid w:val="00B8024A"/>
    <w:rsid w:val="00B8114B"/>
    <w:rsid w:val="00B83F80"/>
    <w:rsid w:val="00BB1111"/>
    <w:rsid w:val="00BB5147"/>
    <w:rsid w:val="00BD17D3"/>
    <w:rsid w:val="00BE5665"/>
    <w:rsid w:val="00C12410"/>
    <w:rsid w:val="00C12C33"/>
    <w:rsid w:val="00C47008"/>
    <w:rsid w:val="00C6375B"/>
    <w:rsid w:val="00C70ACC"/>
    <w:rsid w:val="00C755A1"/>
    <w:rsid w:val="00C9698B"/>
    <w:rsid w:val="00CA4E71"/>
    <w:rsid w:val="00CC6A3E"/>
    <w:rsid w:val="00CE7E27"/>
    <w:rsid w:val="00D42E0E"/>
    <w:rsid w:val="00D85CC6"/>
    <w:rsid w:val="00DC268C"/>
    <w:rsid w:val="00DC7C75"/>
    <w:rsid w:val="00E23F79"/>
    <w:rsid w:val="00E46026"/>
    <w:rsid w:val="00E67E76"/>
    <w:rsid w:val="00EB51F8"/>
    <w:rsid w:val="00ED0205"/>
    <w:rsid w:val="00F018A0"/>
    <w:rsid w:val="00F24636"/>
    <w:rsid w:val="00F51E11"/>
    <w:rsid w:val="00F61CF3"/>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44251F"/>
    <w:rPr>
      <w:color w:val="808080"/>
      <w:bdr w:space="0" w:sz="0" w:color="auto" w:val="none"/>
      <w:shd w:fill="auto" w:color="auto" w:val="clear"/>
    </w:rPr>
  </w:style>
  <w:style w:customStyle="true" w:styleId="eSPISCCParagraphDefaultFont" w:type="character">
    <w:name w:val="eSPIS_CC_Paragraph Default Font"/>
    <w:basedOn w:val="Zadanifontodlomka"/>
    <w:rsid w:val="004425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51F"/>
    <w:rPr>
      <w:bdr w:space="0" w:sz="0" w:color="auto" w:val="none"/>
      <w:shd w:fill="FFFFCC" w:color="auto" w:val="clear"/>
      <w:lang w:val="hr-HR"/>
    </w:rPr>
  </w:style>
  <w:style w:customStyle="true" w:styleId="PozadinaSvijetloCrvena" w:type="character">
    <w:name w:val="Pozadina_SvijetloCrvena"/>
    <w:basedOn w:val="eSPISCCParagraphDefaultFont"/>
    <w:rsid w:val="004425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5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44251F"/>
    <w:rPr>
      <w:color w:val="808080"/>
      <w:bdr w:color="auto" w:space="0" w:sz="0" w:val="none"/>
      <w:shd w:color="auto" w:fill="auto" w:val="clear"/>
    </w:rPr>
  </w:style>
  <w:style w:customStyle="1" w:styleId="eSPISCCParagraphDefaultFont" w:type="character">
    <w:name w:val="eSPIS_CC_Paragraph Default Font"/>
    <w:basedOn w:val="Zadanifontodlomka"/>
    <w:rsid w:val="004425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51F"/>
    <w:rPr>
      <w:bdr w:color="auto" w:space="0" w:sz="0" w:val="none"/>
      <w:shd w:color="auto" w:fill="FFFFCC" w:val="clear"/>
      <w:lang w:val="hr-HR"/>
    </w:rPr>
  </w:style>
  <w:style w:customStyle="1" w:styleId="PozadinaSvijetloCrvena" w:type="character">
    <w:name w:val="Pozadina_SvijetloCrvena"/>
    <w:basedOn w:val="eSPISCCParagraphDefaultFont"/>
    <w:rsid w:val="004425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5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2817</izvorni_sadrzaj>
    <derivirana_varijabla naziv="DomainObject.Predmet.Broj_1">2817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St-2817/2016</izvorni_sadrzaj>
    <derivirana_varijabla naziv="DomainObject.Predmet.OznakaBroj_1">St-2817/2016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PICKART d.o.o. zastupanog po punomoćniku Miljenko Knežević</izvorni_sadrzaj>
    <derivirana_varijabla naziv="DomainObject.Predmet.ProtustrankaFormated_1">  PICKART d.o.o. zastupanog po punomoćniku Miljenko Knežević</derivirana_varijabla>
  </DomainObject.Predmet.ProtustrankaFormated>
  <DomainObject.Predmet.ProtustrankaFormatedOIB>
    <izvorni_sadrzaj>  PICKART d.o.o., OIB 46087625857 zastupanog po punomoćniku Miljenko Knežević</izvorni_sadrzaj>
    <derivirana_varijabla naziv="DomainObject.Predmet.ProtustrankaFormatedOIB_1">  PICKART d.o.o., OIB 46087625857 zastupanog po punomoćniku Miljenko Knežević</derivirana_varijabla>
  </DomainObject.Predmet.ProtustrankaFormatedOIB>
  <DomainObject.Predmet.ProtustrankaFormatedWithAdress>
    <izvorni_sadrzaj> PICKART d.o.o., Predovečka 15, 10000 Zagreb zastupanog po punomoćniku Miljenko Knežević</izvorni_sadrzaj>
    <derivirana_varijabla naziv="DomainObject.Predmet.ProtustrankaFormatedWithAdress_1"> PICKART d.o.o., Predovečka 15, 10000 Zagreb zastupanog po punomoćniku Miljenko Knežević</derivirana_varijabla>
  </DomainObject.Predmet.ProtustrankaFormatedWithAdress>
  <DomainObject.Predmet.ProtustrankaFormatedWithAdressOIB>
    <izvorni_sadrzaj> PICKART d.o.o., OIB 46087625857, Predovečka 15, 10000 Zagreb zastupanog po punomoćniku Miljenko Knežević</izvorni_sadrzaj>
    <derivirana_varijabla naziv="DomainObject.Predmet.ProtustrankaFormatedWithAdressOIB_1"> PICKART d.o.o., OIB 46087625857, Predovečka 15, 10000 Zagreb zastupanog po punomoćniku Miljenko Knežević</derivirana_varijabla>
  </DomainObject.Predmet.ProtustrankaFormatedWithAdressOIB>
  <DomainObject.Predmet.ProtustrankaWithAdress>
    <izvorni_sadrzaj>PICKART d.o.o. Predovečka 15, 10000 Zagreb</izvorni_sadrzaj>
    <derivirana_varijabla naziv="DomainObject.Predmet.ProtustrankaWithAdress_1">PICKART d.o.o. Predovečka 15, 10000 Zagreb</derivirana_varijabla>
  </DomainObject.Predmet.ProtustrankaWithAdress>
  <DomainObject.Predmet.ProtustrankaWithAdressOIB>
    <izvorni_sadrzaj>PICKART d.o.o., OIB 46087625857, Predovečka 15, 10000 Zagreb</izvorni_sadrzaj>
    <derivirana_varijabla naziv="DomainObject.Predmet.ProtustrankaWithAdressOIB_1">PICKART d.o.o., OIB 46087625857, Predovečka 15, 10000 Zagreb</derivirana_varijabla>
  </DomainObject.Predmet.ProtustrankaWithAdressOIB>
  <DomainObject.Predmet.ProtustrankaNazivFormated>
    <izvorni_sadrzaj>PICKART d.o.o.</izvorni_sadrzaj>
    <derivirana_varijabla naziv="DomainObject.Predmet.ProtustrankaNazivFormated_1">PICKART d.o.o.</derivirana_varijabla>
  </DomainObject.Predmet.ProtustrankaNazivFormated>
  <DomainObject.Predmet.ProtustrankaNazivFormatedOIB>
    <izvorni_sadrzaj>PICKART d.o.o., OIB 46087625857</izvorni_sadrzaj>
    <derivirana_varijabla naziv="DomainObject.Predmet.ProtustrankaNazivFormatedOIB_1">PICKART d.o.o., OIB 46087625857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Miljenko Knežević; VJEROVNICI</izvorni_sadrzaj>
    <derivirana_varijabla naziv="DomainObject.Predmet.StrankaFormated_1">  FINA Regionalni centar Zagreb; Miljenko Knežević; VJEROVNICI</derivirana_varijabla>
  </DomainObject.Predmet.StrankaFormated>
  <DomainObject.Predmet.StrankaFormatedOIB>
    <izvorni_sadrzaj>  FINA Regionalni centar Zagreb, OIB 85821130368; Miljenko Knežević, OIB 24044336091; VJEROVNICI</izvorni_sadrzaj>
    <derivirana_varijabla naziv="DomainObject.Predmet.StrankaFormatedOIB_1">  FINA Regionalni centar Zagreb, OIB 85821130368; Miljenko Knežević, OIB 24044336091; VJEROVNICI</derivirana_varijabla>
  </DomainObject.Predmet.StrankaFormatedOIB>
  <DomainObject.Predmet.StrankaFormatedWithAdress>
    <izvorni_sadrzaj> FINA Regionalni centar Zagreb, Trg svibanjskih žrtava 1995. br. 1, 10000 Zagreb; Miljenko Knežević, Ulica Baltazara Bogišića 2, 10000 Zagreb; VJEROVNICI</izvorni_sadrzaj>
    <derivirana_varijabla naziv="DomainObject.Predmet.StrankaFormatedWithAdress_1"> FINA Regionalni centar Zagreb, Trg svibanjskih žrtava 1995. br. 1, 10000 Zagreb; Miljenko Knežević, Ulica Baltazara Bogišića 2, 10000 Zagreb; VJEROVNICI</derivirana_varijabla>
  </DomainObject.Predmet.StrankaFormatedWithAdress>
  <DomainObject.Predmet.StrankaFormatedWithAdressOIB>
    <izvorni_sadrzaj> FINA Regionalni centar Zagreb, OIB 85821130368, Trg svibanjskih žrtava 1995. br. 1, 10000 Zagreb; Miljenko Knežević, OIB 24044336091, Ulica Baltazara Bogišića 2, 10000 Zagreb; VJEROVNICI</izvorni_sadrzaj>
    <derivirana_varijabla naziv="DomainObject.Predmet.StrankaFormatedWithAdressOIB_1"> FINA Regionalni centar Zagreb, OIB 85821130368, Trg svibanjskih žrtava 1995. br. 1, 10000 Zagreb; Miljenko Knežević, OIB 24044336091, Ulica Baltazara Bogišića 2, 10000 Zagreb; VJEROVNICI</derivirana_varijabla>
  </DomainObject.Predmet.StrankaFormatedWithAdressOIB>
  <DomainObject.Predmet.StrankaWithAdress>
    <izvorni_sadrzaj>FINA Regionalni centar Zagreb Trg svibanjskih žrtava 1995. br. 1,10000 Zagreb,Miljenko Knežević Ulica Baltazara Bogišića 2,10000 Zagreb,VJEROVNICI </izvorni_sadrzaj>
    <derivirana_varijabla naziv="DomainObject.Predmet.StrankaWithAdress_1">FINA Regionalni centar Zagreb Trg svibanjskih žrtava 1995. br. 1,10000 Zagreb,Miljenko Knežević Ulica Baltazara Bogišića 2,10000 Zagreb,VJEROVNICI </derivirana_varijabla>
  </DomainObject.Predmet.StrankaWithAdress>
  <DomainObject.Predmet.StrankaWithAdressOIB>
    <izvorni_sadrzaj>FINA Regionalni centar Zagreb, OIB 85821130368, Trg svibanjskih žrtava 1995. br. 1,10000 Zagreb,Miljenko Knežević, OIB 24044336091, Ulica Baltazara Bogišića 2,10000 Zagreb,VJEROVNICI</izvorni_sadrzaj>
    <derivirana_varijabla naziv="DomainObject.Predmet.StrankaWithAdressOIB_1">FINA Regionalni centar Zagreb, OIB 85821130368, Trg svibanjskih žrtava 1995. br. 1,10000 Zagreb,Miljenko Knežević, OIB 24044336091, Ulica Baltazara Bogišića 2,10000 Zagreb,VJEROVNICI</derivirana_varijabla>
  </DomainObject.Predmet.StrankaWithAdressOIB>
  <DomainObject.Predmet.StrankaNazivFormated>
    <izvorni_sadrzaj>FINA Regionalni centar Zagreb,Miljenko Knežević,VJEROVNICI</izvorni_sadrzaj>
    <derivirana_varijabla naziv="DomainObject.Predmet.StrankaNazivFormated_1">FINA Regionalni centar Zagreb,Miljenko Knežević,VJEROVNICI</derivirana_varijabla>
  </DomainObject.Predmet.StrankaNazivFormated>
  <DomainObject.Predmet.StrankaNazivFormatedOIB>
    <izvorni_sadrzaj>FINA Regionalni centar Zagreb, OIB 85821130368,Miljenko Knežević, OIB 24044336091,VJEROVNICI</izvorni_sadrzaj>
    <derivirana_varijabla naziv="DomainObject.Predmet.StrankaNazivFormatedOIB_1">FINA Regionalni centar Zagreb, OIB 85821130368,Miljenko Knežević, OIB 24044336091,VJEROVNICI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Miljenko Knežević</item>
      <item>VJEROVNICI</item>
    </izvorni_sadrzaj>
    <derivirana_varijabla naziv="DomainObject.Predmet.StrankaListFormated_1">
      <item>FINA Regionalni centar Zagreb</item>
      <item>Miljenko Knežević</item>
      <item>VJEROVNICI</item>
    </derivirana_varijabla>
  </DomainObject.Predmet.StrankaListFormated>
  <DomainObject.Predmet.StrankaListFormatedOIB>
    <izvorni_sadrzaj>
      <item>FINA Regionalni centar Zagreb, OIB 85821130368</item>
      <item>Miljenko Knežević, OIB 24044336091</item>
      <item>VJEROVNICI</item>
    </izvorni_sadrzaj>
    <derivirana_varijabla naziv="DomainObject.Predmet.StrankaListFormatedOIB_1">
      <item>FINA Regionalni centar Zagreb, OIB 85821130368</item>
      <item>Miljenko Knežević, OIB 24044336091</item>
      <item>VJEROVNICI</item>
    </derivirana_varijabla>
  </DomainObject.Predmet.StrankaListFormatedOIB>
  <DomainObject.Predmet.StrankaListFormatedWithAdress>
    <izvorni_sadrzaj>
      <item>FINA Regionalni centar Zagreb, Trg svibanjskih žrtava 1995. br. 1, 10000 Zagreb</item>
      <item>Miljenko Knežević, Ulica Baltazara Bogišića 2, 10000 Zagreb</item>
      <item>VJEROVNICI</item>
    </izvorni_sadrzaj>
    <derivirana_varijabla naziv="DomainObject.Predmet.StrankaListFormatedWithAdress_1">
      <item>FINA Regionalni centar Zagreb, Trg svibanjskih žrtava 1995. br. 1, 10000 Zagreb</item>
      <item>Miljenko Knežević, Ulica Baltazara Bogišića 2,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Miljenko Knežević, OIB 24044336091, Ulica Baltazara Bogišića 2, 10000 Zagreb</item>
      <item>VJEROVNICI</item>
    </izvorni_sadrzaj>
    <derivirana_varijabla naziv="DomainObject.Predmet.StrankaListFormatedWithAdressOIB_1">
      <item>FINA Regionalni centar Zagreb, OIB 85821130368, Trg svibanjskih žrtava 1995. br. 1, 10000 Zagreb</item>
      <item>Miljenko Knežević, OIB 24044336091, Ulica Baltazara Bogišića 2, 10000 Zagreb</item>
      <item>VJEROVNICI</item>
    </derivirana_varijabla>
  </DomainObject.Predmet.StrankaListFormatedWithAdressOIB>
  <DomainObject.Predmet.StrankaListNazivFormated>
    <izvorni_sadrzaj>
      <item>FINA Regionalni centar Zagreb</item>
      <item>Miljenko Knežević</item>
      <item>VJEROVNICI</item>
    </izvorni_sadrzaj>
    <derivirana_varijabla naziv="DomainObject.Predmet.StrankaListNazivFormated_1">
      <item>FINA Regionalni centar Zagreb</item>
      <item>Miljenko Knežević</item>
      <item>VJEROVNICI</item>
    </derivirana_varijabla>
  </DomainObject.Predmet.StrankaListNazivFormated>
  <DomainObject.Predmet.StrankaListNazivFormatedOIB>
    <izvorni_sadrzaj>
      <item>FINA Regionalni centar Zagreb, OIB 85821130368</item>
      <item>Miljenko Knežević, OIB 24044336091</item>
      <item>VJEROVNICI</item>
    </izvorni_sadrzaj>
    <derivirana_varijabla naziv="DomainObject.Predmet.StrankaListNazivFormatedOIB_1">
      <item>FINA Regionalni centar Zagreb, OIB 85821130368</item>
      <item>Miljenko Knežević, OIB 24044336091</item>
      <item>VJEROVNICI</item>
    </derivirana_varijabla>
  </DomainObject.Predmet.StrankaListNazivFormatedOIB>
  <DomainObject.Predmet.ProtuStrankaListFormated>
    <izvorni_sadrzaj>
      <item>PICKART d.o.o. zastupanog po punomoćniku Miljenko Knežević</item>
    </izvorni_sadrzaj>
    <derivirana_varijabla naziv="DomainObject.Predmet.ProtuStrankaListFormated_1">
      <item>PICKART d.o.o. zastupanog po punomoćniku Miljenko Knežević</item>
    </derivirana_varijabla>
  </DomainObject.Predmet.ProtuStrankaListFormated>
  <DomainObject.Predmet.ProtuStrankaListFormatedOIB>
    <izvorni_sadrzaj>
      <item>PICKART d.o.o., OIB 46087625857 zastupanog po punomoćniku Miljenko Knežević</item>
    </izvorni_sadrzaj>
    <derivirana_varijabla naziv="DomainObject.Predmet.ProtuStrankaListFormatedOIB_1">
      <item>PICKART d.o.o., OIB 46087625857 zastupanog po punomoćniku Miljenko Knežević</item>
    </derivirana_varijabla>
  </DomainObject.Predmet.ProtuStrankaListFormatedOIB>
  <DomainObject.Predmet.ProtuStrankaListFormatedWithAdress>
    <izvorni_sadrzaj>
      <item>PICKART d.o.o., Predovečka 15, 10000 Zagreb zastupanog po punomoćniku Miljenko Knežević</item>
    </izvorni_sadrzaj>
    <derivirana_varijabla naziv="DomainObject.Predmet.ProtuStrankaListFormatedWithAdress_1">
      <item>PICKART d.o.o., Predovečka 15, 10000 Zagreb zastupanog po punomoćniku Miljenko Knežević</item>
    </derivirana_varijabla>
  </DomainObject.Predmet.ProtuStrankaListFormatedWithAdress>
  <DomainObject.Predmet.ProtuStrankaListFormatedWithAdressOIB>
    <izvorni_sadrzaj>
      <item>PICKART d.o.o., OIB 46087625857, Predovečka 15, 10000 Zagreb zastupanog po punomoćniku Miljenko Knežević</item>
    </izvorni_sadrzaj>
    <derivirana_varijabla naziv="DomainObject.Predmet.ProtuStrankaListFormatedWithAdressOIB_1">
      <item>PICKART d.o.o., OIB 46087625857, Predovečka 15, 10000 Zagreb zastupanog po punomoćniku Miljenko Knežević</item>
    </derivirana_varijabla>
  </DomainObject.Predmet.ProtuStrankaListFormatedWithAdressOIB>
  <DomainObject.Predmet.ProtuStrankaListNazivFormated>
    <izvorni_sadrzaj>
      <item>PICKART d.o.o.</item>
    </izvorni_sadrzaj>
    <derivirana_varijabla naziv="DomainObject.Predmet.ProtuStrankaListNazivFormated_1">
      <item>PICKART d.o.o.</item>
    </derivirana_varijabla>
  </DomainObject.Predmet.ProtuStrankaListNazivFormated>
  <DomainObject.Predmet.ProtuStrankaListNazivFormatedOIB>
    <izvorni_sadrzaj>
      <item>PICKART d.o.o., OIB 46087625857</item>
    </izvorni_sadrzaj>
    <derivirana_varijabla naziv="DomainObject.Predmet.ProtuStrankaListNazivFormatedOIB_1">
      <item>PICKART d.o.o., OIB 46087625857</item>
    </derivirana_varijabla>
  </DomainObject.Predmet.ProtuStrankaListNazivFormatedOIB>
  <DomainObject.Predmet.OstaliListFormated>
    <izvorni_sadrzaj>
      <item>Miljenko Knežević punomoćnik sudionika u postupku PICKART d.o.o.</item>
    </izvorni_sadrzaj>
    <derivirana_varijabla naziv="DomainObject.Predmet.OstaliListFormated_1">
      <item>Miljenko Knežević punomoćnik sudionika u postupku PICKART d.o.o.</item>
    </derivirana_varijabla>
  </DomainObject.Predmet.OstaliListFormated>
  <DomainObject.Predmet.OstaliListFormatedOIB>
    <izvorni_sadrzaj>
      <item>Miljenko Knežević, OIB 24044336091 punomoćnik sudionika u postupku PICKART d.o.o.</item>
    </izvorni_sadrzaj>
    <derivirana_varijabla naziv="DomainObject.Predmet.OstaliListFormatedOIB_1">
      <item>Miljenko Knežević, OIB 24044336091 punomoćnik sudionika u postupku PICKART d.o.o.</item>
    </derivirana_varijabla>
  </DomainObject.Predmet.OstaliListFormatedOIB>
  <DomainObject.Predmet.OstaliListFormatedWithAdress>
    <izvorni_sadrzaj>
      <item>Miljenko Knežević, Ulica Baltazara Bogišića 2, 10000 Zagreb punomoćnik sudionika u postupku PICKART d.o.o.</item>
    </izvorni_sadrzaj>
    <derivirana_varijabla naziv="DomainObject.Predmet.OstaliListFormatedWithAdress_1">
      <item>Miljenko Knežević, Ulica Baltazara Bogišića 2, 10000 Zagreb punomoćnik sudionika u postupku PICKART d.o.o.</item>
    </derivirana_varijabla>
  </DomainObject.Predmet.OstaliListFormatedWithAdress>
  <DomainObject.Predmet.OstaliListFormatedWithAdressOIB>
    <izvorni_sadrzaj>
      <item>Miljenko Knežević, OIB 24044336091, Ulica Baltazara Bogišića 2, 10000 Zagreb punomoćnik sudionika u postupku PICKART d.o.o.</item>
    </izvorni_sadrzaj>
    <derivirana_varijabla naziv="DomainObject.Predmet.OstaliListFormatedWithAdressOIB_1">
      <item>Miljenko Knežević, OIB 24044336091, Ulica Baltazara Bogišića 2, 10000 Zagreb punomoćnik sudionika u postupku PICKART d.o.o.</item>
    </derivirana_varijabla>
  </DomainObject.Predmet.OstaliListFormatedWithAdressOIB>
  <DomainObject.Predmet.OstaliListNazivFormated>
    <izvorni_sadrzaj>
      <item>Miljenko Knežević</item>
    </izvorni_sadrzaj>
    <derivirana_varijabla naziv="DomainObject.Predmet.OstaliListNazivFormated_1">
      <item>Miljenko Knežević</item>
    </derivirana_varijabla>
  </DomainObject.Predmet.OstaliListNazivFormated>
  <DomainObject.Predmet.OstaliListNazivFormatedOIB>
    <izvorni_sadrzaj>
      <item>Miljenko Knežević, OIB 24044336091</item>
    </izvorni_sadrzaj>
    <derivirana_varijabla naziv="DomainObject.Predmet.OstaliListNazivFormatedOIB_1">
      <item>Miljenko Knežević, OIB 24044336091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PICKART d.o.o.</izvorni_sadrzaj>
    <derivirana_varijabla naziv="DomainObject.Predmet.ProtustrankaIDrugi_1">PICKART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PICKART d.o.o., OIB 46087625857, Predovečka 15, 10000 Zagreb</izvorni_sadrzaj>
    <derivirana_varijabla naziv="DomainObject.Predmet.ProtustrankaIDrugiAdressOIB_1">PICKART d.o.o., OIB 46087625857, Predovečka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PICKART d.o.o.</item>
      <item>Miljenko Knežević</item>
      <item>Miljenko Knežević</item>
      <item>VJEROVNICI</item>
    </izvorni_sadrzaj>
    <derivirana_varijabla naziv="DomainObject.Predmet.SudioniciListNaziv_1">
      <item>FINA Regionalni centar Zagreb</item>
      <item>PICKART d.o.o.</item>
      <item>Miljenko Knežević</item>
      <item>Miljenko Knežević</item>
      <item>VJEROVNICI</item>
    </derivirana_varijabla>
  </DomainObject.Predmet.SudioniciListNaziv>
  <DomainObject.Predmet.SudioniciListAdressOIB>
    <izvorni_sadrzaj>
      <item>FINA Regionalni centar Zagreb, OIB 85821130368, Trg svibanjskih žrtava 1995. br. 1,10000 Zagreb</item>
      <item>PICKART d.o.o., OIB 46087625857, Predovečka 15,10000 Zagreb</item>
      <item>Miljenko Knežević, OIB 24044336091, Ulica Baltazara Bogišića 2,10000 Zagreb</item>
      <item>Miljenko Knežević, OIB 24044336091, Ulica Baltazara Bogišića 2,10000 Zagreb</item>
      <item>VJEROVNICI</item>
    </izvorni_sadrzaj>
    <derivirana_varijabla naziv="DomainObject.Predmet.SudioniciListAdressOIB_1">
      <item>FINA Regionalni centar Zagreb, OIB 85821130368, Trg svibanjskih žrtava 1995. br. 1,10000 Zagreb</item>
      <item>PICKART d.o.o., OIB 46087625857, Predovečka 15,10000 Zagreb</item>
      <item>Miljenko Knežević, OIB 24044336091, Ulica Baltazara Bogišića 2,10000 Zagreb</item>
      <item>Miljenko Knežević, OIB 24044336091, Ulica Baltazara Bogišića 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46087625857</item>
      <item>, OIB 24044336091</item>
      <item>, OIB 24044336091</item>
      <item>, OIB null</item>
    </izvorni_sadrzaj>
    <derivirana_varijabla naziv="DomainObject.Predmet.SudioniciListNazivOIB_1">
      <item>, OIB 85821130368</item>
      <item>, OIB 46087625857</item>
      <item>, OIB 24044336091</item>
      <item>, OIB 24044336091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C8CA8F-E031-4838-8616-C6E7180F2C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1243</properties:Words>
  <properties:Characters>6899</properties:Characters>
  <properties:Lines>128</properties:Lines>
  <properties:Paragraphs>34</properties:Paragraphs>
  <properties:TotalTime>416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2016-11-08T13:41:00Z</cp:lastPrinted>
  <dcterms:modified xmlns:xsi="http://www.w3.org/2001/XMLSchema-instance" xsi:type="dcterms:W3CDTF">2017-10-17T12:08:00Z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