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f14f5" w14:paraId="31f14f5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1B18D0">
        <w:t>22</w:t>
      </w:r>
      <w:r w:rsidR="00866B31">
        <w:t>3</w:t>
      </w:r>
      <w:r w:rsidR="00D50ADE">
        <w:t>5</w:t>
      </w:r>
      <w:r w:rsidR="00C90682">
        <w:t>/</w:t>
      </w:r>
      <w:r w:rsidR="00AD057C">
        <w:t>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4C6E2A" w:rsidP="00866B31" w:rsidR="0019700C" w:rsidRPr="0019700C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4C6E2A">
        <w:rPr>
          <w:lang w:val="pt-BR"/>
        </w:rPr>
        <w:t>Trgovački sud u Zagrebu, po sucu Maji Jurovicki, u stečajnom postupku u povodu prijedloga predlagatelja FINANCIJSKE AGENCIJE, Zagreb, Ulica grada Vukovara 70, OIB: 85821130368, za otvaranje stečajnog postupka nad dužnikom, BOŽICA DRVOIZRADA OGRJEVNOG DRVETA j.d.o.o. OIB: 16418742441, MBS: 080933482, Petrovina Turopoljska, Lička ulica 14</w:t>
      </w:r>
      <w:r w:rsidR="00866B31" w:rsidRPr="00866B31">
        <w:t xml:space="preserve">, </w:t>
      </w:r>
      <w:r w:rsidR="00866B31">
        <w:t xml:space="preserve"> </w:t>
      </w:r>
      <w:r w:rsidR="0019700C">
        <w:rPr>
          <w:lang w:val="pt-BR"/>
        </w:rPr>
        <w:t>08. svibnja 2017</w:t>
      </w:r>
      <w:r w:rsidR="0019700C" w:rsidRPr="0019700C">
        <w:rPr>
          <w:lang w:val="pt-BR"/>
        </w:rPr>
        <w:t>.</w:t>
      </w:r>
      <w:r w:rsidR="00866B31">
        <w:t xml:space="preserve"> </w:t>
      </w:r>
    </w:p>
    <w:p w:rsidRDefault="00866B31" w:rsidP="00C40A44" w:rsidR="000B22E7" w:rsidRPr="00B9015B">
      <w:pPr>
        <w:ind w:firstLine="708"/>
        <w:jc w:val="both"/>
      </w:pPr>
      <w:r>
        <w:rPr>
          <w:lang w:val="pt-BR"/>
        </w:rPr>
        <w:t xml:space="preserve">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4C6E2A" w:rsidRPr="004C6E2A">
        <w:rPr>
          <w:lang w:val="pt-BR"/>
        </w:rPr>
        <w:t>BOŽICA DRVOIZRADA OGRJEVNOG DRVETA j.d.o.o. OIB: 16418742441, MBS: 080933482, Petrovina Turopoljska, Lička ulica 14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012ED2">
        <w:t>22</w:t>
      </w:r>
      <w:r w:rsidR="00866B31">
        <w:t>3</w:t>
      </w:r>
      <w:r w:rsidR="004C6E2A">
        <w:t>5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4C6E2A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4C6E2A" w:rsidRPr="004C6E2A">
        <w:rPr>
          <w:lang w:val="pt-BR"/>
        </w:rPr>
        <w:t>BOŽICA DRVOIZRADA OGRJEVNOG DRVETA j.d.o.o. OIB: 16418742441, MBS: 080933482, Petrovina Turopoljska, Lička ulica 14</w:t>
      </w:r>
      <w:r w:rsidR="004C6E2A">
        <w:rPr>
          <w:lang w:val="pt-BR"/>
        </w:rPr>
        <w:t>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BC2D3A">
      <w:pPr>
        <w:ind w:firstLine="720"/>
        <w:jc w:val="both"/>
        <w:rPr>
          <w:lang w:val="en-GB"/>
        </w:rPr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4C6E2A">
        <w:t>160</w:t>
      </w:r>
      <w:r w:rsidRPr="00BC2D3A">
        <w:t xml:space="preserve"> dana, u ukupnom iznosu od </w:t>
      </w:r>
      <w:r w:rsidR="004C6E2A">
        <w:rPr>
          <w:lang w:val="pl-PL"/>
        </w:rPr>
        <w:t>8.484,92</w:t>
      </w:r>
      <w:r w:rsidR="00054035">
        <w:rPr>
          <w:lang w:val="pl-PL"/>
        </w:rPr>
        <w:t xml:space="preserve"> kn, </w:t>
      </w:r>
      <w:r w:rsidRPr="00BC2D3A">
        <w:t xml:space="preserve"> kao i da dužnik ima 1 zaposlenog. </w:t>
      </w:r>
      <w:r w:rsidRPr="00BC2D3A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C90682" w:rsidR="000C1F96" w:rsidRPr="00BB7BB0">
      <w:pPr>
        <w:pStyle w:val="Tijeloteksta"/>
        <w:ind w:firstLine="708"/>
        <w:rPr>
          <w:color w:themeShade="80" w:themeColor="background1" w:val="808080"/>
        </w:rPr>
      </w:pPr>
      <w:r>
        <w:t xml:space="preserve">Sud je rješenjem od </w:t>
      </w:r>
      <w:r w:rsidR="00BA4CC8">
        <w:t>16</w:t>
      </w:r>
      <w:r w:rsidR="00CA5772">
        <w:t>. ožujka 2017</w:t>
      </w:r>
      <w:r w:rsidR="00901CFD">
        <w:t xml:space="preserve">. pokrenuo prethodni postupak nad dužnikom, a </w:t>
      </w:r>
      <w:r w:rsidR="00C90682">
        <w:br/>
      </w:r>
      <w:r w:rsidR="00CA5772">
        <w:t>0</w:t>
      </w:r>
      <w:r w:rsidR="0019700C">
        <w:t>8</w:t>
      </w:r>
      <w:r w:rsidR="00CA5772">
        <w:t>. svibnja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BC2D3A" w:rsidRPr="00BA4CC8">
        <w:t>Zastupnik</w:t>
      </w:r>
      <w:r w:rsidR="00225E5C" w:rsidRPr="00BA4CC8">
        <w:t xml:space="preserve"> po zakonu </w:t>
      </w:r>
      <w:r w:rsidR="00BC2D3A" w:rsidRPr="00BA4CC8">
        <w:t xml:space="preserve">dužnika </w:t>
      </w:r>
      <w:r w:rsidR="00404B33" w:rsidRPr="00BA4CC8">
        <w:t xml:space="preserve">nije </w:t>
      </w:r>
      <w:r w:rsidR="00BC2D3A" w:rsidRPr="00BA4CC8">
        <w:t>pristupio</w:t>
      </w:r>
      <w:r w:rsidR="00C90682" w:rsidRPr="00BA4CC8">
        <w:t xml:space="preserve"> na naveden</w:t>
      </w:r>
      <w:r w:rsidR="005C6039" w:rsidRPr="00BA4CC8">
        <w:t>o ročište</w:t>
      </w:r>
      <w:r w:rsidR="00404B33" w:rsidRPr="00BA4CC8">
        <w:t xml:space="preserve">.  </w:t>
      </w: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CA5772">
        <w:t>0</w:t>
      </w:r>
      <w:r w:rsidR="00505D53">
        <w:t>8</w:t>
      </w:r>
      <w:r w:rsidR="00CA5772">
        <w:t>. svibnja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CA5772" w:rsidP="00CC1DE7" w:rsidR="00065B42">
      <w:pPr>
        <w:jc w:val="right"/>
      </w:pPr>
      <w:r>
        <w:t>Maja Jurovicki</w:t>
      </w:r>
      <w:r w:rsidR="00D42CB2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D42CB2" w:rsidP="00445BA5" w:rsidR="00D42CB2">
      <w:pPr>
        <w:jc w:val="right"/>
      </w:pPr>
      <w:r>
        <w:t>Za točnost otpravka-</w:t>
      </w:r>
    </w:p>
    <w:p w:rsidRDefault="00D42CB2" w:rsidP="00445BA5" w:rsidR="00D42CB2">
      <w:pPr>
        <w:jc w:val="right"/>
      </w:pPr>
      <w:r>
        <w:t>ovlašteni službenik</w:t>
      </w:r>
    </w:p>
    <w:p w:rsidRDefault="00D42CB2" w:rsidP="00445BA5" w:rsidR="00D42CB2" w:rsidRPr="007B269F">
      <w:pPr>
        <w:jc w:val="right"/>
      </w:pPr>
      <w:r>
        <w:t xml:space="preserve">Mirjana Gašparić </w:t>
      </w:r>
    </w:p>
    <w:p w:rsidRDefault="00856259" w:rsidP="00D42CB2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D42CB2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CA5772">
          <w:rPr>
            <w:sz w:val="24"/>
          </w:rPr>
          <w:t>22</w:t>
        </w:r>
        <w:r w:rsidR="00BA4CC8">
          <w:rPr>
            <w:sz w:val="24"/>
          </w:rPr>
          <w:t>3</w:t>
        </w:r>
        <w:r w:rsidR="004C6E2A">
          <w:rPr>
            <w:sz w:val="24"/>
          </w:rPr>
          <w:t>5</w:t>
        </w:r>
        <w:r w:rsidR="00CA5772">
          <w:rPr>
            <w:sz w:val="24"/>
          </w:rPr>
          <w:t>/16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5307D"/>
    <w:rsid w:val="00054035"/>
    <w:rsid w:val="00065B42"/>
    <w:rsid w:val="000B22E7"/>
    <w:rsid w:val="000B5C4E"/>
    <w:rsid w:val="000C1F96"/>
    <w:rsid w:val="000E335E"/>
    <w:rsid w:val="001013EE"/>
    <w:rsid w:val="00131620"/>
    <w:rsid w:val="00132F44"/>
    <w:rsid w:val="00134F3A"/>
    <w:rsid w:val="001861A1"/>
    <w:rsid w:val="00195EC5"/>
    <w:rsid w:val="0019700C"/>
    <w:rsid w:val="001A762F"/>
    <w:rsid w:val="001B18D0"/>
    <w:rsid w:val="001E1A9A"/>
    <w:rsid w:val="0021298E"/>
    <w:rsid w:val="00225E5C"/>
    <w:rsid w:val="00260C00"/>
    <w:rsid w:val="002817DE"/>
    <w:rsid w:val="002C3072"/>
    <w:rsid w:val="002D5087"/>
    <w:rsid w:val="002D60CE"/>
    <w:rsid w:val="00341F35"/>
    <w:rsid w:val="003459CC"/>
    <w:rsid w:val="003D0115"/>
    <w:rsid w:val="003D1F88"/>
    <w:rsid w:val="003F3702"/>
    <w:rsid w:val="00404B33"/>
    <w:rsid w:val="00412D47"/>
    <w:rsid w:val="0046518B"/>
    <w:rsid w:val="004C428C"/>
    <w:rsid w:val="004C6E2A"/>
    <w:rsid w:val="004E07BD"/>
    <w:rsid w:val="00501EBB"/>
    <w:rsid w:val="00502EB6"/>
    <w:rsid w:val="00505D53"/>
    <w:rsid w:val="00535D8E"/>
    <w:rsid w:val="005543BD"/>
    <w:rsid w:val="00577445"/>
    <w:rsid w:val="0059075B"/>
    <w:rsid w:val="00591F57"/>
    <w:rsid w:val="005C2AC2"/>
    <w:rsid w:val="005C6039"/>
    <w:rsid w:val="00662884"/>
    <w:rsid w:val="00675076"/>
    <w:rsid w:val="00704DD0"/>
    <w:rsid w:val="007150E9"/>
    <w:rsid w:val="00754CF2"/>
    <w:rsid w:val="007B068E"/>
    <w:rsid w:val="007E6A6F"/>
    <w:rsid w:val="007F5CFB"/>
    <w:rsid w:val="00856259"/>
    <w:rsid w:val="00866B31"/>
    <w:rsid w:val="008B669A"/>
    <w:rsid w:val="008B7789"/>
    <w:rsid w:val="00901CFD"/>
    <w:rsid w:val="00947BCF"/>
    <w:rsid w:val="00973C2C"/>
    <w:rsid w:val="009B1748"/>
    <w:rsid w:val="009B3D51"/>
    <w:rsid w:val="00A0793E"/>
    <w:rsid w:val="00A6064D"/>
    <w:rsid w:val="00A75EA1"/>
    <w:rsid w:val="00A75F17"/>
    <w:rsid w:val="00A83366"/>
    <w:rsid w:val="00A851A3"/>
    <w:rsid w:val="00AB6C56"/>
    <w:rsid w:val="00AD057C"/>
    <w:rsid w:val="00AD6771"/>
    <w:rsid w:val="00B00572"/>
    <w:rsid w:val="00B242BA"/>
    <w:rsid w:val="00B36627"/>
    <w:rsid w:val="00B62E90"/>
    <w:rsid w:val="00B9015B"/>
    <w:rsid w:val="00BA4CC8"/>
    <w:rsid w:val="00BB7BB0"/>
    <w:rsid w:val="00BC2D3A"/>
    <w:rsid w:val="00BC67EF"/>
    <w:rsid w:val="00BE53A5"/>
    <w:rsid w:val="00BE5577"/>
    <w:rsid w:val="00BF01D0"/>
    <w:rsid w:val="00BF0DDB"/>
    <w:rsid w:val="00C23ADD"/>
    <w:rsid w:val="00C40A44"/>
    <w:rsid w:val="00C4781E"/>
    <w:rsid w:val="00C90682"/>
    <w:rsid w:val="00CA5772"/>
    <w:rsid w:val="00CB28CB"/>
    <w:rsid w:val="00CC1DE7"/>
    <w:rsid w:val="00D03C11"/>
    <w:rsid w:val="00D24310"/>
    <w:rsid w:val="00D42CB2"/>
    <w:rsid w:val="00D46FDC"/>
    <w:rsid w:val="00D50ADE"/>
    <w:rsid w:val="00D677F7"/>
    <w:rsid w:val="00D803A5"/>
    <w:rsid w:val="00DE0F86"/>
    <w:rsid w:val="00E0682D"/>
    <w:rsid w:val="00E13DC7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2C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CB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2CB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CB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CB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2C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CB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CB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CB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CB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2235</izvorni_sadrzaj>
    <derivirana_varijabla naziv="DomainObject.Predmet.Broj_1">2235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St-2235/2016</izvorni_sadrzaj>
    <derivirana_varijabla naziv="DomainObject.Predmet.OznakaBroj_1">St-2235/2016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BOŽICA DRVOIZRADA OGRJEVNOG DRVETA j.d.o.o. zastupanog po punomoćniku Stjepan Strižak</izvorni_sadrzaj>
    <derivirana_varijabla naziv="DomainObject.Predmet.ProtustrankaFormated_1">  BOŽICA DRVOIZRADA OGRJEVNOG DRVETA j.d.o.o. zastupanog po punomoćniku Stjepan Strižak</derivirana_varijabla>
  </DomainObject.Predmet.ProtustrankaFormated>
  <DomainObject.Predmet.ProtustrankaFormatedOIB>
    <izvorni_sadrzaj>  BOŽICA DRVOIZRADA OGRJEVNOG DRVETA j.d.o.o., OIB 16418742441 zastupanog po punomoćniku Stjepan Strižak</izvorni_sadrzaj>
    <derivirana_varijabla naziv="DomainObject.Predmet.ProtustrankaFormatedOIB_1">  BOŽICA DRVOIZRADA OGRJEVNOG DRVETA j.d.o.o., OIB 16418742441 zastupanog po punomoćniku Stjepan Strižak</derivirana_varijabla>
  </DomainObject.Predmet.ProtustrankaFormatedOIB>
  <DomainObject.Predmet.ProtustrankaFormatedWithAdress>
    <izvorni_sadrzaj> BOŽICA DRVOIZRADA OGRJEVNOG DRVETA j.d.o.o., Lička ulica 14, 10410 Petrovina Turopoljska zastupanog po punomoćniku Stjepan Strižak</izvorni_sadrzaj>
    <derivirana_varijabla naziv="DomainObject.Predmet.ProtustrankaFormatedWithAdress_1"> BOŽICA DRVOIZRADA OGRJEVNOG DRVETA j.d.o.o., Lička ulica 14, 10410 Petrovina Turopoljska zastupanog po punomoćniku Stjepan Strižak</derivirana_varijabla>
  </DomainObject.Predmet.ProtustrankaFormatedWithAdress>
  <DomainObject.Predmet.ProtustrankaFormatedWithAdressOIB>
    <izvorni_sadrzaj> BOŽICA DRVOIZRADA OGRJEVNOG DRVETA j.d.o.o., OIB 16418742441, Lička ulica 14, 10410 Petrovina Turopoljska zastupanog po punomoćniku Stjepan Strižak</izvorni_sadrzaj>
    <derivirana_varijabla naziv="DomainObject.Predmet.ProtustrankaFormatedWithAdressOIB_1"> BOŽICA DRVOIZRADA OGRJEVNOG DRVETA j.d.o.o., OIB 16418742441, Lička ulica 14, 10410 Petrovina Turopoljska zastupanog po punomoćniku Stjepan Strižak</derivirana_varijabla>
  </DomainObject.Predmet.ProtustrankaFormatedWithAdressOIB>
  <DomainObject.Predmet.ProtustrankaWithAdress>
    <izvorni_sadrzaj>BOŽICA DRVOIZRADA OGRJEVNOG DRVETA j.d.o.o. Lička ulica 14, 10410 Petrovina Turopoljska</izvorni_sadrzaj>
    <derivirana_varijabla naziv="DomainObject.Predmet.ProtustrankaWithAdress_1">BOŽICA DRVOIZRADA OGRJEVNOG DRVETA j.d.o.o. Lička ulica 14, 10410 Petrovina Turopoljska</derivirana_varijabla>
  </DomainObject.Predmet.ProtustrankaWithAdress>
  <DomainObject.Predmet.ProtustrankaWithAdressOIB>
    <izvorni_sadrzaj>BOŽICA DRVOIZRADA OGRJEVNOG DRVETA j.d.o.o., OIB 16418742441, Lička ulica 14, 10410 Petrovina Turopoljska</izvorni_sadrzaj>
    <derivirana_varijabla naziv="DomainObject.Predmet.ProtustrankaWithAdressOIB_1">BOŽICA DRVOIZRADA OGRJEVNOG DRVETA j.d.o.o., OIB 16418742441, Lička ulica 14, 10410 Petrovina Turopoljska</derivirana_varijabla>
  </DomainObject.Predmet.ProtustrankaWithAdressOIB>
  <DomainObject.Predmet.ProtustrankaNazivFormated>
    <izvorni_sadrzaj>BOŽICA DRVOIZRADA OGRJEVNOG DRVETA j.d.o.o.</izvorni_sadrzaj>
    <derivirana_varijabla naziv="DomainObject.Predmet.ProtustrankaNazivFormated_1">BOŽICA DRVOIZRADA OGRJEVNOG DRVETA j.d.o.o.</derivirana_varijabla>
  </DomainObject.Predmet.ProtustrankaNazivFormated>
  <DomainObject.Predmet.ProtustrankaNazivFormatedOIB>
    <izvorni_sadrzaj>BOŽICA DRVOIZRADA OGRJEVNOG DRVETA j.d.o.o., OIB 16418742441</izvorni_sadrzaj>
    <derivirana_varijabla naziv="DomainObject.Predmet.ProtustrankaNazivFormatedOIB_1">BOŽICA DRVOIZRADA OGRJEVNOG DRVETA j.d.o.o., OIB 16418742441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BOŽICA DRVOIZRADA OGRJEVNOG DRVETA j.d.o.o. zastupanog po punomoćniku Stjepan Strižak</item>
    </izvorni_sadrzaj>
    <derivirana_varijabla naziv="DomainObject.Predmet.ProtuStrankaListFormated_1">
      <item>BOŽICA DRVOIZRADA OGRJEVNOG DRVETA j.d.o.o. zastupanog po punomoćniku Stjepan Strižak</item>
    </derivirana_varijabla>
  </DomainObject.Predmet.ProtuStrankaListFormated>
  <DomainObject.Predmet.ProtuStrankaListFormatedOIB>
    <izvorni_sadrzaj>
      <item>BOŽICA DRVOIZRADA OGRJEVNOG DRVETA j.d.o.o., OIB 16418742441 zastupanog po punomoćniku Stjepan Strižak</item>
    </izvorni_sadrzaj>
    <derivirana_varijabla naziv="DomainObject.Predmet.ProtuStrankaListFormatedOIB_1">
      <item>BOŽICA DRVOIZRADA OGRJEVNOG DRVETA j.d.o.o., OIB 16418742441 zastupanog po punomoćniku Stjepan Strižak</item>
    </derivirana_varijabla>
  </DomainObject.Predmet.ProtuStrankaListFormatedOIB>
  <DomainObject.Predmet.ProtuStrankaListFormatedWithAdress>
    <izvorni_sadrzaj>
      <item>BOŽICA DRVOIZRADA OGRJEVNOG DRVETA j.d.o.o., Lička ulica 14, 10410 Petrovina Turopoljska zastupanog po punomoćniku Stjepan Strižak</item>
    </izvorni_sadrzaj>
    <derivirana_varijabla naziv="DomainObject.Predmet.ProtuStrankaListFormatedWithAdress_1">
      <item>BOŽICA DRVOIZRADA OGRJEVNOG DRVETA j.d.o.o., Lička ulica 14, 10410 Petrovina Turopoljska zastupanog po punomoćniku Stjepan Strižak</item>
    </derivirana_varijabla>
  </DomainObject.Predmet.ProtuStrankaListFormatedWithAdress>
  <DomainObject.Predmet.ProtuStrankaListFormatedWithAdressOIB>
    <izvorni_sadrzaj>
      <item>BOŽICA DRVOIZRADA OGRJEVNOG DRVETA j.d.o.o., OIB 16418742441, Lička ulica 14, 10410 Petrovina Turopoljska zastupanog po punomoćniku Stjepan Strižak</item>
    </izvorni_sadrzaj>
    <derivirana_varijabla naziv="DomainObject.Predmet.ProtuStrankaListFormatedWithAdressOIB_1">
      <item>BOŽICA DRVOIZRADA OGRJEVNOG DRVETA j.d.o.o., OIB 16418742441, Lička ulica 14, 10410 Petrovina Turopoljska zastupanog po punomoćniku Stjepan Strižak</item>
    </derivirana_varijabla>
  </DomainObject.Predmet.ProtuStrankaListFormatedWithAdressOIB>
  <DomainObject.Predmet.ProtuStrankaListNazivFormated>
    <izvorni_sadrzaj>
      <item>BOŽICA DRVOIZRADA OGRJEVNOG DRVETA j.d.o.o.</item>
    </izvorni_sadrzaj>
    <derivirana_varijabla naziv="DomainObject.Predmet.ProtuStrankaListNazivFormated_1">
      <item>BOŽICA DRVOIZRADA OGRJEVNOG DRVETA j.d.o.o.</item>
    </derivirana_varijabla>
  </DomainObject.Predmet.ProtuStrankaListNazivFormated>
  <DomainObject.Predmet.ProtuStrankaListNazivFormatedOIB>
    <izvorni_sadrzaj>
      <item>BOŽICA DRVOIZRADA OGRJEVNOG DRVETA j.d.o.o., OIB 16418742441</item>
    </izvorni_sadrzaj>
    <derivirana_varijabla naziv="DomainObject.Predmet.ProtuStrankaListNazivFormatedOIB_1">
      <item>BOŽICA DRVOIZRADA OGRJEVNOG DRVETA j.d.o.o., OIB 16418742441</item>
    </derivirana_varijabla>
  </DomainObject.Predmet.ProtuStrankaListNazivFormatedOIB>
  <DomainObject.Predmet.OstaliListFormated>
    <izvorni_sadrzaj>
      <item>Stjepan Strižak punomoćnik sudionika u postupku BOŽICA DRVOIZRADA OGRJEVNOG DRVETA j.d.o.o.</item>
    </izvorni_sadrzaj>
    <derivirana_varijabla naziv="DomainObject.Predmet.OstaliListFormated_1">
      <item>Stjepan Strižak punomoćnik sudionika u postupku BOŽICA DRVOIZRADA OGRJEVNOG DRVETA j.d.o.o.</item>
    </derivirana_varijabla>
  </DomainObject.Predmet.OstaliListFormated>
  <DomainObject.Predmet.OstaliListFormatedOIB>
    <izvorni_sadrzaj>
      <item>Stjepan Strižak, OIB 54890898916 punomoćnik sudionika u postupku BOŽICA DRVOIZRADA OGRJEVNOG DRVETA j.d.o.o.</item>
    </izvorni_sadrzaj>
    <derivirana_varijabla naziv="DomainObject.Predmet.OstaliListFormatedOIB_1">
      <item>Stjepan Strižak, OIB 54890898916 punomoćnik sudionika u postupku BOŽICA DRVOIZRADA OGRJEVNOG DRVETA j.d.o.o.</item>
    </derivirana_varijabla>
  </DomainObject.Predmet.OstaliListFormatedOIB>
  <DomainObject.Predmet.OstaliListFormatedWithAdress>
    <izvorni_sadrzaj>
      <item>Stjepan Strižak, Lička Ulica 14, 10410 Petrovina Turopoljska punomoćnik sudionika u postupku BOŽICA DRVOIZRADA OGRJEVNOG DRVETA j.d.o.o.</item>
    </izvorni_sadrzaj>
    <derivirana_varijabla naziv="DomainObject.Predmet.OstaliListFormatedWithAdress_1">
      <item>Stjepan Strižak, Lička Ulica 14, 10410 Petrovina Turopoljska punomoćnik sudionika u postupku BOŽICA DRVOIZRADA OGRJEVNOG DRVETA j.d.o.o.</item>
    </derivirana_varijabla>
  </DomainObject.Predmet.OstaliListFormatedWithAdress>
  <DomainObject.Predmet.OstaliListFormatedWithAdressOIB>
    <izvorni_sadrzaj>
      <item>Stjepan Strižak, OIB 54890898916, Lička Ulica 14, 10410 Petrovina Turopoljska punomoćnik sudionika u postupku BOŽICA DRVOIZRADA OGRJEVNOG DRVETA j.d.o.o.</item>
    </izvorni_sadrzaj>
    <derivirana_varijabla naziv="DomainObject.Predmet.OstaliListFormatedWithAdressOIB_1">
      <item>Stjepan Strižak, OIB 54890898916, Lička Ulica 14, 10410 Petrovina Turopoljska punomoćnik sudionika u postupku BOŽICA DRVOIZRADA OGRJEVNOG DRVETA j.d.o.o.</item>
    </derivirana_varijabla>
  </DomainObject.Predmet.OstaliListFormatedWithAdressOIB>
  <DomainObject.Predmet.OstaliListNazivFormated>
    <izvorni_sadrzaj>
      <item>Stjepan Strižak</item>
    </izvorni_sadrzaj>
    <derivirana_varijabla naziv="DomainObject.Predmet.OstaliListNazivFormated_1">
      <item>Stjepan Strižak</item>
    </derivirana_varijabla>
  </DomainObject.Predmet.OstaliListNazivFormated>
  <DomainObject.Predmet.OstaliListNazivFormatedOIB>
    <izvorni_sadrzaj>
      <item>Stjepan Strižak, OIB 54890898916</item>
    </izvorni_sadrzaj>
    <derivirana_varijabla naziv="DomainObject.Predmet.OstaliListNazivFormatedOIB_1">
      <item>Stjepan Strižak, OIB 54890898916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BOŽICA DRVOIZRADA OGRJEVNOG DRVETA j.d.o.o.</izvorni_sadrzaj>
    <derivirana_varijabla naziv="DomainObject.Predmet.ProtustrankaIDrugi_1">BOŽICA DRVOIZRADA OGRJEVNOG DRVETA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BOŽICA DRVOIZRADA OGRJEVNOG DRVETA j.d.o.o., OIB 16418742441, Lička ulica 14, 10410 Petrovina Turopoljska</izvorni_sadrzaj>
    <derivirana_varijabla naziv="DomainObject.Predmet.ProtustrankaIDrugiAdressOIB_1">BOŽICA DRVOIZRADA OGRJEVNOG DRVETA j.d.o.o., OIB 16418742441, Lička ulica 14, 10410 Petrovina Turopoljska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BOŽICA DRVOIZRADA OGRJEVNOG DRVETA j.d.o.o.</item>
      <item>Stjepan Strižak</item>
    </izvorni_sadrzaj>
    <derivirana_varijabla naziv="DomainObject.Predmet.SudioniciListNaziv_1">
      <item>FINA Regionalni centar Zagreb</item>
      <item>BOŽICA DRVOIZRADA OGRJEVNOG DRVETA j.d.o.o.</item>
      <item>Stjepan Strižak</item>
    </derivirana_varijabla>
  </DomainObject.Predmet.SudioniciListNaziv>
  <DomainObject.Predmet.SudioniciListAdressOIB>
    <izvorni_sadrzaj>
      <item>FINA Regionalni centar Zagreb, OIB 85821130368, Trg svibanjskih žrtava 1995. 1,10000 Zagreb</item>
      <item>BOŽICA DRVOIZRADA OGRJEVNOG DRVETA j.d.o.o., OIB 16418742441, Lička ulica 14,10410 Petrovina Turopoljska</item>
      <item>Stjepan Strižak, OIB 54890898916, Lička Ulica 14,10410 Petrovina Turopoljska</item>
    </izvorni_sadrzaj>
    <derivirana_varijabla naziv="DomainObject.Predmet.SudioniciListAdressOIB_1">
      <item>FINA Regionalni centar Zagreb, OIB 85821130368, Trg svibanjskih žrtava 1995. 1,10000 Zagreb</item>
      <item>BOŽICA DRVOIZRADA OGRJEVNOG DRVETA j.d.o.o., OIB 16418742441, Lička ulica 14,10410 Petrovina Turopoljska</item>
      <item>Stjepan Strižak, OIB 54890898916, Lička Ulica 14,10410 Petrovina Turopoljska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16418742441</item>
      <item>, OIB 54890898916</item>
    </izvorni_sadrzaj>
    <derivirana_varijabla naziv="DomainObject.Predmet.SudioniciListNazivOIB_1">
      <item>, OIB 85821130368</item>
      <item>, OIB 16418742441</item>
      <item>, OIB 54890898916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0A55FE-187F-41B4-BF58-D811C1BB06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728</properties:Words>
  <properties:Characters>4136</properties:Characters>
  <properties:Lines>88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2017-05-08T11:40:00Z</dcterms:created>
  <dc:creator>gzubak</dc:creator>
  <cp:lastModifiedBy>Mirjana Gašparić</cp:lastModifiedBy>
  <cp:lastPrinted>2017-05-03T09:52:00Z</cp:lastPrinted>
  <dcterms:modified xmlns:xsi="http://www.w3.org/2001/XMLSchema-instance" xsi:type="dcterms:W3CDTF">2017-05-08T11:49:00Z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