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bf38" w14:paraId="e81bf3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E00720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6042F4" w:rsidRPr="006042F4">
        <w:t xml:space="preserve">Trgovački sud u Pazinu, po sucu Ivanu Dujiću, po prijedlogu predlagatelja FINE, OIB: 85821130368, RC Rijeka, Podružnica Pula, Giardini 5, radi otvaranja stečajnog postupka nad dužnikom </w:t>
      </w:r>
      <w:r w:rsidR="00A70441">
        <w:t>VESIĆ</w:t>
      </w:r>
      <w:r w:rsidR="00326CC0" w:rsidRPr="00326CC0">
        <w:t xml:space="preserve"> d.o.o. </w:t>
      </w:r>
      <w:r w:rsidR="00A70441">
        <w:t>Ližnjan, Šišan,</w:t>
      </w:r>
      <w:r w:rsidR="00326CC0" w:rsidRPr="00326CC0">
        <w:t xml:space="preserve"> </w:t>
      </w:r>
      <w:r w:rsidR="00A70441">
        <w:t>G. Tromba 65/A</w:t>
      </w:r>
      <w:r w:rsidR="00326CC0" w:rsidRPr="00326CC0">
        <w:t xml:space="preserve">, OIB: </w:t>
      </w:r>
      <w:r w:rsidR="00A70441">
        <w:t>32418862776</w:t>
      </w:r>
      <w:r w:rsidR="006042F4">
        <w:t>,</w:t>
      </w:r>
      <w:r w:rsidR="00A70441">
        <w:t xml:space="preserve"> 2</w:t>
      </w:r>
      <w:r w:rsidR="00B11E72">
        <w:t>0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A70441">
        <w:t>VESIĆ</w:t>
      </w:r>
      <w:r w:rsidR="00A70441" w:rsidRPr="00326CC0">
        <w:t xml:space="preserve"> d.o.o. </w:t>
      </w:r>
      <w:r w:rsidR="00A70441">
        <w:t>Ližnjan, Šišan,</w:t>
      </w:r>
      <w:r w:rsidR="00A70441" w:rsidRPr="00326CC0">
        <w:t xml:space="preserve"> </w:t>
      </w:r>
      <w:r w:rsidR="00A70441">
        <w:t>G. Tromba 65/A</w:t>
      </w:r>
      <w:r w:rsidR="00A70441" w:rsidRPr="00326CC0">
        <w:t xml:space="preserve">, OIB: </w:t>
      </w:r>
      <w:r w:rsidR="00A70441">
        <w:t>32418862776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A70441">
        <w:t>Jelenko Lehki</w:t>
      </w:r>
      <w:r w:rsidR="00326CC0" w:rsidRPr="009B5E3F">
        <w:t xml:space="preserve"> iz </w:t>
      </w:r>
      <w:r w:rsidR="00A70441">
        <w:t>Zagreba</w:t>
      </w:r>
      <w:r w:rsidR="00326CC0" w:rsidRPr="009B5E3F">
        <w:t xml:space="preserve">, </w:t>
      </w:r>
      <w:r w:rsidR="00A70441">
        <w:t>Pavla Hatza  10</w:t>
      </w:r>
      <w:r w:rsidR="00326CC0" w:rsidRPr="009B5E3F">
        <w:t xml:space="preserve">, OIB </w:t>
      </w:r>
      <w:r w:rsidR="00A70441">
        <w:t>96068307857</w:t>
      </w:r>
      <w:r w:rsidR="00326CC0" w:rsidRPr="009B5E3F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A70441">
        <w:t>VESIĆ</w:t>
      </w:r>
      <w:r w:rsidR="00A70441" w:rsidRPr="00326CC0">
        <w:t xml:space="preserve"> d.o.o. </w:t>
      </w:r>
      <w:r w:rsidR="00A70441">
        <w:t>Ližnjan, Šišan,</w:t>
      </w:r>
      <w:r w:rsidR="00A70441" w:rsidRPr="00326CC0">
        <w:t xml:space="preserve"> </w:t>
      </w:r>
      <w:r w:rsidR="00A70441">
        <w:t>G. Tromba 65/A</w:t>
      </w:r>
      <w:r w:rsidR="00A70441" w:rsidRPr="00326CC0">
        <w:t xml:space="preserve">, OIB: </w:t>
      </w:r>
      <w:r w:rsidR="00A70441">
        <w:t>32418862776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326CC0" w:rsidR="00326CC0">
      <w:pPr>
        <w:ind w:firstLine="708"/>
        <w:jc w:val="both"/>
      </w:pPr>
      <w:r>
        <w:tab/>
      </w:r>
      <w:r w:rsidR="00326CC0" w:rsidRPr="001B1D09">
        <w:t xml:space="preserve">Rješenjem ovog suda posl.br. </w:t>
      </w:r>
      <w:r w:rsidR="00326CC0" w:rsidRPr="00EA1F1D">
        <w:t>St-</w:t>
      </w:r>
      <w:r w:rsidR="00A70441">
        <w:t>488</w:t>
      </w:r>
      <w:r w:rsidR="00326CC0" w:rsidRPr="00EA1F1D">
        <w:t>/16-</w:t>
      </w:r>
      <w:r w:rsidR="00A70441">
        <w:t>4</w:t>
      </w:r>
      <w:r w:rsidR="00326CC0">
        <w:t xml:space="preserve"> </w:t>
      </w:r>
      <w:r w:rsidR="00326CC0" w:rsidRPr="001B1D09">
        <w:t xml:space="preserve">od </w:t>
      </w:r>
      <w:r w:rsidR="00326CC0">
        <w:t>23</w:t>
      </w:r>
      <w:r w:rsidR="00326CC0" w:rsidRPr="00DE2703">
        <w:t xml:space="preserve">. ožujka 2016. </w:t>
      </w:r>
      <w:r w:rsidR="00326CC0">
        <w:t>odlučeno je:</w:t>
      </w:r>
    </w:p>
    <w:p w:rsidRDefault="00326CC0" w:rsidP="00A70441" w:rsidR="00A70441" w:rsidRPr="00F30032">
      <w:pPr>
        <w:ind w:firstLine="708" w:right="-2"/>
        <w:jc w:val="both"/>
      </w:pPr>
      <w:r>
        <w:t>„</w:t>
      </w:r>
      <w:r w:rsidR="00A70441" w:rsidRPr="00F30032">
        <w:t xml:space="preserve">Temeljem čl. 115. st. 1. Stečajnog zakona (Narodne novine broj 71/15, dalje: SZ) pokreće se prethodni postupak radi utvrđivanja pretpostavki za otvaranje stečajnog postupka nad dužnikom </w:t>
      </w:r>
      <w:r w:rsidR="00A70441" w:rsidRPr="00C946D1">
        <w:t>VESIĆ d.o.o. Ližnjan, Šišan, G. Tromba 65/A, OIB: 32418862776</w:t>
      </w:r>
      <w:r w:rsidR="00A70441" w:rsidRPr="00F3003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A70441" w:rsidP="00A70441" w:rsidR="00A70441" w:rsidRPr="00F30032">
      <w:pPr>
        <w:ind w:right="-2"/>
        <w:jc w:val="both"/>
      </w:pPr>
    </w:p>
    <w:p w:rsidRDefault="00A70441" w:rsidP="00A70441" w:rsidR="00A70441" w:rsidRPr="00F30032">
      <w:pPr>
        <w:ind w:right="-2"/>
        <w:jc w:val="both"/>
      </w:pPr>
      <w:r>
        <w:t>12</w:t>
      </w:r>
      <w:r w:rsidRPr="00F30032">
        <w:t xml:space="preserve">. svibnja 2016. u </w:t>
      </w:r>
      <w:r>
        <w:t>14:0</w:t>
      </w:r>
      <w:r w:rsidRPr="00F30032">
        <w:t>0 sati, u Trgovačkom sudu u Pazinu, Dršćevka 1, sudnica 1,</w:t>
      </w:r>
    </w:p>
    <w:p w:rsidRDefault="00A70441" w:rsidP="00A70441" w:rsidR="00A70441" w:rsidRPr="00F30032">
      <w:pPr>
        <w:ind w:right="-2"/>
        <w:jc w:val="both"/>
      </w:pPr>
    </w:p>
    <w:p w:rsidRDefault="00A70441" w:rsidP="00A70441" w:rsidR="00A70441" w:rsidRPr="00F30032">
      <w:pPr>
        <w:ind w:right="-2"/>
        <w:jc w:val="both"/>
      </w:pPr>
      <w:r w:rsidRPr="00F30032">
        <w:t xml:space="preserve">na koje se pozivaju: </w:t>
      </w:r>
    </w:p>
    <w:p w:rsidRDefault="00A70441" w:rsidP="00A70441" w:rsidR="00A70441" w:rsidRPr="00F30032">
      <w:pPr>
        <w:ind w:right="-2"/>
        <w:jc w:val="both"/>
      </w:pPr>
      <w:r w:rsidRPr="00F30032">
        <w:tab/>
      </w:r>
      <w:r w:rsidRPr="00F30032">
        <w:tab/>
        <w:t>- predlagatelj FINA, Podružnica Pula, Giardini 5,</w:t>
      </w:r>
    </w:p>
    <w:p w:rsidRDefault="00A70441" w:rsidP="00A70441" w:rsidR="00A70441">
      <w:pPr>
        <w:ind w:right="-2"/>
        <w:jc w:val="both"/>
      </w:pPr>
      <w:r w:rsidRPr="00F30032">
        <w:tab/>
      </w:r>
      <w:r w:rsidRPr="00F30032">
        <w:tab/>
        <w:t xml:space="preserve">- dužnik </w:t>
      </w:r>
      <w:r w:rsidRPr="00C946D1">
        <w:t xml:space="preserve">VESIĆ d.o.o. Ližnjan, Šišan, </w:t>
      </w:r>
      <w:r>
        <w:t xml:space="preserve">G. Tromba 65/A, </w:t>
      </w:r>
    </w:p>
    <w:p w:rsidRDefault="00A70441" w:rsidP="00A70441" w:rsidR="00326CC0">
      <w:pPr>
        <w:ind w:firstLine="708"/>
        <w:jc w:val="both"/>
      </w:pPr>
      <w:r w:rsidRPr="00F30032">
        <w:tab/>
      </w:r>
      <w:r w:rsidRPr="00F30032">
        <w:tab/>
        <w:t xml:space="preserve">- zakonski zastupnik dužnika </w:t>
      </w:r>
      <w:r>
        <w:t>Damir</w:t>
      </w:r>
      <w:r w:rsidRPr="00C946D1">
        <w:t xml:space="preserve"> Vesić iz Šišana, G. Tromba 65/A</w:t>
      </w:r>
      <w:r w:rsidRPr="00F30032">
        <w:t>.</w:t>
      </w:r>
      <w:r w:rsidR="00326CC0">
        <w:t>“.</w:t>
      </w:r>
    </w:p>
    <w:p w:rsidRDefault="00326CC0" w:rsidP="00326CC0" w:rsidR="00326CC0">
      <w:pPr>
        <w:ind w:firstLine="708"/>
        <w:jc w:val="both"/>
      </w:pPr>
    </w:p>
    <w:p w:rsidRDefault="00326CC0" w:rsidP="00326CC0" w:rsidR="00326CC0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>
        <w:t>tranici e-oglasna ploča sudova 2</w:t>
      </w:r>
      <w:r w:rsidR="00A70441">
        <w:t>4</w:t>
      </w:r>
      <w:r w:rsidRPr="008C471C">
        <w:t xml:space="preserve">. </w:t>
      </w:r>
      <w:r>
        <w:t>ožujka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326CC0" w:rsidP="00326CC0" w:rsidR="00326CC0">
      <w:pPr>
        <w:ind w:firstLine="708"/>
        <w:jc w:val="both"/>
      </w:pPr>
    </w:p>
    <w:p w:rsidRDefault="00326CC0" w:rsidP="00326CC0" w:rsidR="00326CC0">
      <w:pPr>
        <w:ind w:firstLine="708"/>
        <w:jc w:val="both"/>
      </w:pPr>
      <w:r w:rsidRPr="001B1D09">
        <w:t>Na ročišt</w:t>
      </w:r>
      <w:r w:rsidRPr="000F69EC">
        <w:t xml:space="preserve">e </w:t>
      </w:r>
      <w:r>
        <w:t xml:space="preserve">od </w:t>
      </w:r>
      <w:r w:rsidRPr="00F677E6">
        <w:t>12. svibnja 2016.</w:t>
      </w:r>
      <w:r>
        <w:t>nitko nije pristupio.</w:t>
      </w:r>
    </w:p>
    <w:p w:rsidRDefault="00326CC0" w:rsidP="00326CC0" w:rsidR="00326CC0">
      <w:pPr>
        <w:ind w:firstLine="708"/>
        <w:jc w:val="both"/>
      </w:pPr>
    </w:p>
    <w:p w:rsidRDefault="00326CC0" w:rsidP="00326CC0" w:rsidR="00326CC0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326CC0" w:rsidP="00326CC0" w:rsidR="00326CC0" w:rsidRPr="001B1D09">
      <w:pPr>
        <w:jc w:val="both"/>
      </w:pPr>
      <w:r w:rsidRPr="001B1D09">
        <w:tab/>
      </w:r>
    </w:p>
    <w:p w:rsidRDefault="00326CC0" w:rsidP="00326CC0" w:rsidR="00B11E72">
      <w:pPr>
        <w:jc w:val="both"/>
      </w:pPr>
      <w:r>
        <w:tab/>
        <w:t xml:space="preserve">Budući da nije utvrđeno da dužnik ima imovinu, temeljem čl. 132. SZ-a, 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A70441">
        <w:t>488</w:t>
      </w:r>
      <w:r w:rsidR="009B5E3F" w:rsidRPr="009B5E3F">
        <w:t>/16</w:t>
      </w:r>
      <w:r w:rsidR="00B11E72" w:rsidRPr="00B11E72">
        <w:t>-</w:t>
      </w:r>
      <w:r>
        <w:t>8</w:t>
      </w:r>
      <w:r w:rsidR="00B11E72" w:rsidRPr="00B11E72">
        <w:t xml:space="preserve"> od </w:t>
      </w:r>
      <w:r>
        <w:t>12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A70441" w:rsidR="00A70441" w:rsidRPr="001B1D09">
      <w:pPr>
        <w:jc w:val="both"/>
      </w:pPr>
      <w:r>
        <w:t>„</w:t>
      </w:r>
      <w:r w:rsidR="00A70441" w:rsidRPr="001B1D09">
        <w:t>I</w:t>
      </w:r>
      <w:r w:rsidR="00A70441" w:rsidRPr="001B1D09">
        <w:tab/>
        <w:t xml:space="preserve">Pozivaju se </w:t>
      </w:r>
      <w:r w:rsidR="00A70441">
        <w:t xml:space="preserve">osobe koje imaju pravni interes za provedbom stečajnog postupka </w:t>
      </w:r>
      <w:r w:rsidR="00A70441" w:rsidRPr="00C701B8">
        <w:t xml:space="preserve">nad dužnikom </w:t>
      </w:r>
      <w:r w:rsidR="00A70441" w:rsidRPr="00BA2FF4">
        <w:t>VESIĆ d.o.o. Ližnjan, Šišan, G. Tromba 65/A, OIB: 32418862776</w:t>
      </w:r>
      <w:r w:rsidR="00A70441">
        <w:t>, da u roku od 15 dana uplate predujam za namirenje troškova prethodnoga i otvorenoga stečajnog postupka</w:t>
      </w:r>
      <w:r w:rsidR="00A70441" w:rsidRPr="001B1D09">
        <w:t xml:space="preserve"> iznos od </w:t>
      </w:r>
      <w:r w:rsidR="00A70441">
        <w:t>10</w:t>
      </w:r>
      <w:r w:rsidR="00A70441" w:rsidRPr="001B1D09">
        <w:t>.</w:t>
      </w:r>
      <w:r w:rsidR="00A70441">
        <w:t>000</w:t>
      </w:r>
      <w:r w:rsidR="00A70441" w:rsidRPr="001B1D09">
        <w:t>,00 kuna za pokriće troškova prethodnog postupka te stečajnog postupka, na depozit ovog suda broj: HR43 2390001 1300029763, po</w:t>
      </w:r>
      <w:r w:rsidR="00A70441">
        <w:t>ziv na broj 020-488-16</w:t>
      </w:r>
      <w:r w:rsidR="00A70441" w:rsidRPr="001B1D09">
        <w:rPr>
          <w:bCs/>
        </w:rPr>
        <w:t xml:space="preserve">.  </w:t>
      </w:r>
    </w:p>
    <w:p w:rsidRDefault="00A70441" w:rsidP="00A70441" w:rsidR="009B5E3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080998">
        <w:t>12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A70441">
        <w:t>2</w:t>
      </w:r>
      <w:r w:rsidR="00BB1E1D">
        <w:t>0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BBB" w:rsidR="00BF3BBB">
      <w:r>
        <w:separator/>
      </w:r>
    </w:p>
  </w:endnote>
  <w:endnote w:id="0" w:type="continuationSeparator">
    <w:p w:rsidRDefault="00BF3BBB" w:rsidR="00BF3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BBB" w:rsidR="00BF3BBB">
      <w:r>
        <w:separator/>
      </w:r>
    </w:p>
  </w:footnote>
  <w:footnote w:id="0" w:type="continuationSeparator">
    <w:p w:rsidRDefault="00BF3BBB" w:rsidR="00BF3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21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70441">
      <w:rPr>
        <w:sz w:val="23"/>
        <w:szCs w:val="23"/>
      </w:rPr>
      <w:t>Poslovni broj 10 St-488</w:t>
    </w:r>
    <w:r w:rsidR="00326CC0" w:rsidRPr="00326CC0">
      <w:rPr>
        <w:sz w:val="23"/>
        <w:szCs w:val="23"/>
      </w:rPr>
      <w:t>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A70441">
      <w:rPr>
        <w:sz w:val="23"/>
        <w:szCs w:val="23"/>
      </w:rPr>
      <w:t>488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6042F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F69EC"/>
    <w:rsid w:val="00126BB4"/>
    <w:rsid w:val="001462F8"/>
    <w:rsid w:val="00157495"/>
    <w:rsid w:val="00160D6F"/>
    <w:rsid w:val="00171214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867CC"/>
    <w:rsid w:val="00291807"/>
    <w:rsid w:val="00294522"/>
    <w:rsid w:val="002953C2"/>
    <w:rsid w:val="002A2BBF"/>
    <w:rsid w:val="002A66CA"/>
    <w:rsid w:val="002B4327"/>
    <w:rsid w:val="002D2F98"/>
    <w:rsid w:val="00316DD3"/>
    <w:rsid w:val="00326CC0"/>
    <w:rsid w:val="00334550"/>
    <w:rsid w:val="003430E2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C5944"/>
    <w:rsid w:val="004D1D4F"/>
    <w:rsid w:val="004E1C80"/>
    <w:rsid w:val="004E6771"/>
    <w:rsid w:val="00522C82"/>
    <w:rsid w:val="00522F3F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A46C3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0441"/>
    <w:rsid w:val="00AA1311"/>
    <w:rsid w:val="00AA3161"/>
    <w:rsid w:val="00AB2162"/>
    <w:rsid w:val="00AB4E57"/>
    <w:rsid w:val="00AB63CA"/>
    <w:rsid w:val="00AE4316"/>
    <w:rsid w:val="00B11E72"/>
    <w:rsid w:val="00B4018F"/>
    <w:rsid w:val="00B412D2"/>
    <w:rsid w:val="00B950D6"/>
    <w:rsid w:val="00BB1590"/>
    <w:rsid w:val="00BB1E1D"/>
    <w:rsid w:val="00BC2D8B"/>
    <w:rsid w:val="00BE3666"/>
    <w:rsid w:val="00BE5BAE"/>
    <w:rsid w:val="00BF3BBB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E00720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45730"/>
    <w:rsid w:val="00F54A7E"/>
    <w:rsid w:val="00F572F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9A46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46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2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2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2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2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9A46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46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2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2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2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2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VESIĆ d.o.o. LIŽNJAN</izvorni_sadrzaj>
    <derivirana_varijabla naziv="DomainObject.Predmet.ProtustrankaFormated_1">  VESIĆ d.o.o. LIŽNJAN</derivirana_varijabla>
  </DomainObject.Predmet.ProtustrankaFormated>
  <DomainObject.Predmet.ProtustrankaFormatedOIB>
    <izvorni_sadrzaj>  VESIĆ d.o.o. LIŽNJAN, OIB 32418862776</izvorni_sadrzaj>
    <derivirana_varijabla naziv="DomainObject.Predmet.ProtustrankaFormatedOIB_1">  VESIĆ d.o.o. LIŽNJAN, OIB 32418862776</derivirana_varijabla>
  </DomainObject.Predmet.ProtustrankaFormatedOIB>
  <DomainObject.Predmet.ProtustrankaFormatedWithAdress>
    <izvorni_sadrzaj> VESIĆ d.o.o. LIŽNJAN, Šišan, G. Tromba 65/A, 52204 Ližnjan</izvorni_sadrzaj>
    <derivirana_varijabla naziv="DomainObject.Predmet.ProtustrankaFormatedWithAdress_1"> VESIĆ d.o.o. LIŽNJAN, Šišan, G. Tromba 65/A, 52204 Ližnjan</derivirana_varijabla>
  </DomainObject.Predmet.ProtustrankaFormatedWithAdress>
  <DomainObject.Predmet.ProtustrankaFormatedWithAdressOIB>
    <izvorni_sadrzaj> VESIĆ d.o.o. LIŽNJAN, OIB 32418862776, Šišan, G. Tromba 65/A, 52204 Ližnjan</izvorni_sadrzaj>
    <derivirana_varijabla naziv="DomainObject.Predmet.ProtustrankaFormatedWithAdressOIB_1"> VESIĆ d.o.o. LIŽNJAN, OIB 32418862776, Šišan, G. Tromba 65/A, 52204 Ližnjan</derivirana_varijabla>
  </DomainObject.Predmet.ProtustrankaFormatedWithAdressOIB>
  <DomainObject.Predmet.ProtustrankaWithAdress>
    <izvorni_sadrzaj>VESIĆ d.o.o. LIŽNJAN Šišan, G. Tromba 65/A, 52204 Ližnjan</izvorni_sadrzaj>
    <derivirana_varijabla naziv="DomainObject.Predmet.ProtustrankaWithAdress_1">VESIĆ d.o.o. LIŽNJAN Šišan, G. Tromba 65/A, 52204 Ližnjan</derivirana_varijabla>
  </DomainObject.Predmet.ProtustrankaWithAdress>
  <DomainObject.Predmet.ProtustrankaWithAdressOIB>
    <izvorni_sadrzaj>VESIĆ d.o.o. LIŽNJAN, OIB 32418862776, Šišan, G. Tromba 65/A, 52204 Ližnjan</izvorni_sadrzaj>
    <derivirana_varijabla naziv="DomainObject.Predmet.ProtustrankaWithAdressOIB_1">VESIĆ d.o.o. LIŽNJAN, OIB 32418862776, Šišan, G. Tromba 65/A, 52204 Ližnjan</derivirana_varijabla>
  </DomainObject.Predmet.ProtustrankaWithAdressOIB>
  <DomainObject.Predmet.ProtustrankaNazivFormated>
    <izvorni_sadrzaj>VESIĆ d.o.o. LIŽNJAN</izvorni_sadrzaj>
    <derivirana_varijabla naziv="DomainObject.Predmet.ProtustrankaNazivFormated_1">VESIĆ d.o.o. LIŽNJAN</derivirana_varijabla>
  </DomainObject.Predmet.ProtustrankaNazivFormated>
  <DomainObject.Predmet.ProtustrankaNazivFormatedOIB>
    <izvorni_sadrzaj>VESIĆ d.o.o. LIŽNJAN, OIB 32418862776</izvorni_sadrzaj>
    <derivirana_varijabla naziv="DomainObject.Predmet.ProtustrankaNazivFormatedOIB_1">VESIĆ d.o.o. LIŽNJAN, OIB 32418862776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326205.24</izvorni_sadrzaj>
    <derivirana_varijabla naziv="DomainObject.Predmet.TrenutnaVrijednost_1">326205.24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VESIĆ d.o.o. LIŽNJAN</item>
    </izvorni_sadrzaj>
    <derivirana_varijabla naziv="DomainObject.Predmet.ProtuStrankaListFormated_1">
      <item>VESIĆ d.o.o. LIŽNJAN</item>
    </derivirana_varijabla>
  </DomainObject.Predmet.ProtuStrankaListFormated>
  <DomainObject.Predmet.ProtuStrankaListFormatedOIB>
    <izvorni_sadrzaj>
      <item>VESIĆ d.o.o. LIŽNJAN, OIB 32418862776</item>
    </izvorni_sadrzaj>
    <derivirana_varijabla naziv="DomainObject.Predmet.ProtuStrankaListFormatedOIB_1">
      <item>VESIĆ d.o.o. LIŽNJAN, OIB 32418862776</item>
    </derivirana_varijabla>
  </DomainObject.Predmet.ProtuStrankaListFormatedOIB>
  <DomainObject.Predmet.ProtuStrankaListFormatedWithAdress>
    <izvorni_sadrzaj>
      <item>VESIĆ d.o.o. LIŽNJAN, Šišan, G. Tromba 65/A, 52204 Ližnjan</item>
    </izvorni_sadrzaj>
    <derivirana_varijabla naziv="DomainObject.Predmet.ProtuStrankaListFormatedWithAdress_1">
      <item>VESIĆ d.o.o. LIŽNJAN, Šišan, G. Tromba 65/A, 52204 Ližnjan</item>
    </derivirana_varijabla>
  </DomainObject.Predmet.ProtuStrankaListFormatedWithAdress>
  <DomainObject.Predmet.ProtuStrankaListFormatedWithAdressOIB>
    <izvorni_sadrzaj>
      <item>VESIĆ d.o.o. LIŽNJAN, OIB 32418862776, Šišan, G. Tromba 65/A, 52204 Ližnjan</item>
    </izvorni_sadrzaj>
    <derivirana_varijabla naziv="DomainObject.Predmet.ProtuStrankaListFormatedWithAdressOIB_1">
      <item>VESIĆ d.o.o. LIŽNJAN, OIB 32418862776, Šišan, G. Tromba 65/A, 52204 Ližnjan</item>
    </derivirana_varijabla>
  </DomainObject.Predmet.ProtuStrankaListFormatedWithAdressOIB>
  <DomainObject.Predmet.ProtuStrankaListNazivFormated>
    <izvorni_sadrzaj>
      <item>VESIĆ d.o.o. LIŽNJAN</item>
    </izvorni_sadrzaj>
    <derivirana_varijabla naziv="DomainObject.Predmet.ProtuStrankaListNazivFormated_1">
      <item>VESIĆ d.o.o. LIŽNJAN</item>
    </derivirana_varijabla>
  </DomainObject.Predmet.ProtuStrankaListNazivFormated>
  <DomainObject.Predmet.ProtuStrankaListNazivFormatedOIB>
    <izvorni_sadrzaj>
      <item>VESIĆ d.o.o. LIŽNJAN, OIB 32418862776</item>
    </izvorni_sadrzaj>
    <derivirana_varijabla naziv="DomainObject.Predmet.ProtuStrankaListNazivFormatedOIB_1">
      <item>VESIĆ d.o.o. LIŽNJAN, OIB 32418862776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VESIĆ d.o.o. LIŽNJAN</izvorni_sadrzaj>
    <derivirana_varijabla naziv="DomainObject.Predmet.ProtustrankaIDrugi_1">VESIĆ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VESIĆ d.o.o. LIŽNJAN, OIB 32418862776, Šišan, G. Tromba 65/A, 52204 Ližnjan</izvorni_sadrzaj>
    <derivirana_varijabla naziv="DomainObject.Predmet.ProtustrankaIDrugiAdressOIB_1">VESIĆ d.o.o. LIŽNJAN, OIB 32418862776, Šišan, G. Tromba 65/A,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VESIĆ d.o.o. LIŽNJAN</item>
    </izvorni_sadrzaj>
    <derivirana_varijabla naziv="DomainObject.Predmet.SudioniciListNaziv_1">
      <item>FINANCIJSKA AGENCIJA, RC RIJEKA, PODRUŽNICA PULA, PULA</item>
      <item>VESIĆ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VESIĆ d.o.o. LIŽNJAN, OIB 32418862776, Šišan, G. Tromba 65/A,52204 Ližnjan</item>
    </izvorni_sadrzaj>
    <derivirana_varijabla naziv="DomainObject.Predmet.SudioniciListAdressOIB_1">
      <item>FINANCIJSKA AGENCIJA, RC RIJEKA, PODRUŽNICA PULA, PULA, OIB 85821130368, Giardini 5,52100 Pula</item>
      <item>VESIĆ d.o.o. LIŽNJAN, OIB 32418862776, Šišan, G. Tromba 65/A,52204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32418862776</item>
    </izvorni_sadrzaj>
    <derivirana_varijabla naziv="DomainObject.Predmet.SudioniciListNazivOIB_1">
      <item>, OIB 85821130368</item>
      <item>, OIB 32418862776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3833</properties:Characters>
  <properties:Lines>96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2016-06-20T06:10:00Z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2016-06-20T11:34:00Z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