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9798" w14:paraId="0359798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r>
        <w:t>PAZINU</w:t>
      </w:r>
    </w:p>
    <w:p w:rsidRDefault="00FC6271" w:rsidP="00FC6271" w:rsidR="004A322C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6D5896" w:rsidP="004A322C" w:rsidR="00FC6271" w:rsidRPr="0047448E">
      <w:pPr>
        <w:jc w:val="right"/>
      </w:pPr>
      <w:r>
        <w:t>1</w:t>
      </w:r>
      <w:r w:rsidR="00FC6271">
        <w:t xml:space="preserve"> </w:t>
      </w:r>
      <w:r w:rsidR="00073F55">
        <w:t>St-</w:t>
      </w:r>
      <w:r w:rsidR="004A322C">
        <w:t>448</w:t>
      </w:r>
      <w:r w:rsidR="006758B6">
        <w:t>/17-</w:t>
      </w:r>
      <w:r w:rsidR="004A322C">
        <w:t>14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073F55" w:rsidP="00073F55" w:rsidR="00FC6271">
      <w:pPr>
        <w:ind w:firstLine="708"/>
        <w:jc w:val="both"/>
      </w:pPr>
      <w:r>
        <w:t xml:space="preserve">radi utvrđivanja pretpostavki za otvaranje stečajnog postupka nad dužnikom </w:t>
      </w:r>
      <w:r w:rsidR="004A322C">
        <w:t>S.A.V. d.o.o. Nova Vas, Kukci, Cerova 10</w:t>
      </w:r>
      <w:r w:rsidR="006758B6">
        <w:t xml:space="preserve">, OIB: </w:t>
      </w:r>
      <w:r w:rsidR="004A322C" w:rsidRPr="004A322C">
        <w:t>23172529226</w:t>
      </w:r>
      <w:r w:rsidR="0080537A">
        <w:t>,</w:t>
      </w:r>
    </w:p>
    <w:p w:rsidRDefault="00FC6271" w:rsidP="00FC6271" w:rsidR="00FC6271"/>
    <w:p w:rsidRDefault="00FC6271" w:rsidP="00FC6271" w:rsidR="00FC6271"/>
    <w:p w:rsidRDefault="00FC6271" w:rsidP="00FC6271" w:rsidR="00FC6271">
      <w:pPr>
        <w:jc w:val="both"/>
      </w:pPr>
      <w:r>
        <w:tab/>
      </w: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r w:rsidR="004A322C">
        <w:t>6</w:t>
      </w:r>
      <w:r w:rsidR="006758B6">
        <w:t xml:space="preserve">. </w:t>
      </w:r>
      <w:r w:rsidR="004A322C">
        <w:t>veljače</w:t>
      </w:r>
      <w:r w:rsidR="006758B6">
        <w:t xml:space="preserve"> </w:t>
      </w:r>
      <w:r w:rsidR="004A322C">
        <w:t>2018</w:t>
      </w:r>
      <w:r>
        <w:t xml:space="preserve">. godine u </w:t>
      </w:r>
      <w:r w:rsidR="004A322C">
        <w:t>10</w:t>
      </w:r>
      <w:r>
        <w:t>:</w:t>
      </w:r>
      <w:r w:rsidR="004A322C">
        <w:t>15</w:t>
      </w:r>
      <w:r>
        <w:t xml:space="preserve"> sati</w:t>
      </w:r>
    </w:p>
    <w:p w:rsidRDefault="00FC6271" w:rsidP="00FC6271" w:rsidR="00FC6271">
      <w:pPr>
        <w:jc w:val="center"/>
      </w:pPr>
      <w:r>
        <w:t>u Trgovačkom sudu u P</w:t>
      </w:r>
      <w:r w:rsidR="00073F55">
        <w:t>azinu, Dršćevka 1, sudnica br. 2</w:t>
      </w:r>
    </w:p>
    <w:p w:rsidRDefault="00FC6271" w:rsidP="00FC6271" w:rsidR="00FC6271">
      <w:pPr>
        <w:jc w:val="center"/>
      </w:pPr>
    </w:p>
    <w:p w:rsidRDefault="00FC6271" w:rsidP="00FC6271" w:rsidR="00FC6271"/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r w:rsidR="004A322C">
        <w:t>18</w:t>
      </w:r>
      <w:r w:rsidR="006758B6">
        <w:t xml:space="preserve">. </w:t>
      </w:r>
      <w:r w:rsidR="004A322C">
        <w:t>siječnja</w:t>
      </w:r>
      <w:r w:rsidR="0080537A">
        <w:t xml:space="preserve"> </w:t>
      </w:r>
      <w:r w:rsidR="004A322C">
        <w:t>2018</w:t>
      </w:r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B92131" w:rsidP="004A322C" w:rsidR="00FC6271" w:rsidRPr="00446C35">
      <w:pPr>
        <w:ind w:firstLine="708" w:left="5664"/>
        <w:jc w:val="both"/>
      </w:pPr>
      <w:r>
        <w:t xml:space="preserve">   </w:t>
      </w:r>
      <w:r w:rsidR="00FC6271" w:rsidRPr="00446C35">
        <w:t>Stečajni sudac</w:t>
      </w:r>
    </w:p>
    <w:p w:rsidRDefault="004A322C" w:rsidP="00FC6271" w:rsidR="00FC6271" w:rsidRPr="00446C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1479D">
        <w:t xml:space="preserve"> </w:t>
      </w:r>
      <w:r w:rsidR="0080537A">
        <w:t>Damir Rabar</w:t>
      </w:r>
      <w:r w:rsidR="0021479D">
        <w:t>, v.r.</w:t>
      </w:r>
    </w:p>
    <w:p w:rsidRDefault="00FC6271" w:rsidP="00FC6271" w:rsidR="00FC6271">
      <w:pPr>
        <w:jc w:val="both"/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A56E33" w:rsidP="00073F55" w:rsidR="00A56E33">
      <w:r>
        <w:t xml:space="preserve">- </w:t>
      </w:r>
      <w:r w:rsidR="00073F55">
        <w:t>predlagatelj FINA, Podružnica Pula, Giardini 5</w:t>
      </w:r>
    </w:p>
    <w:p w:rsidRDefault="00073F55" w:rsidP="00073F55" w:rsidR="00073F55">
      <w:r>
        <w:t xml:space="preserve">- dužnik </w:t>
      </w:r>
      <w:r w:rsidR="004A322C">
        <w:t>S.A.V. d.o.o. Nova Vas</w:t>
      </w:r>
      <w:r w:rsidR="006758B6">
        <w:t xml:space="preserve">, po pun. </w:t>
      </w:r>
      <w:r w:rsidR="0021479D">
        <w:t>uz dostavu podneska</w:t>
      </w:r>
    </w:p>
    <w:p w:rsidRDefault="0021479D" w:rsidP="00073F55" w:rsidR="0021479D">
      <w:r>
        <w:t>- z.z. dužnika Voislav Budinoski, Nova Vas, Kukci, Cerova 10</w:t>
      </w:r>
    </w:p>
    <w:p w:rsidRDefault="004A322C" w:rsidP="00073F55" w:rsidR="006758B6">
      <w:r>
        <w:t>- e-oglasna ploča sudova 8 dana</w:t>
      </w:r>
    </w:p>
    <w:p w:rsidRDefault="0021479D" w:rsidR="00500701"/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C15" w:rsidR="00E32C15">
      <w:r>
        <w:separator/>
      </w:r>
    </w:p>
  </w:endnote>
  <w:endnote w:id="0" w:type="continuationSeparator">
    <w:p w:rsidRDefault="00E32C15" w:rsidR="00E32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C15" w:rsidR="00E32C15">
      <w:r>
        <w:separator/>
      </w:r>
    </w:p>
  </w:footnote>
  <w:footnote w:id="0" w:type="continuationSeparator">
    <w:p w:rsidRDefault="00E32C15" w:rsidR="00E32C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479D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6271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F5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1479D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79D" w:rsidR="00B359BD">
    <w:pPr>
      <w:pStyle w:val="Zaglavlje"/>
      <w:jc w:val="center"/>
    </w:pPr>
  </w:p>
  <w:p w:rsidRDefault="0021479D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73F55"/>
    <w:rsid w:val="0021479D"/>
    <w:rsid w:val="00276BAA"/>
    <w:rsid w:val="003142AF"/>
    <w:rsid w:val="0045334E"/>
    <w:rsid w:val="004A322C"/>
    <w:rsid w:val="00554328"/>
    <w:rsid w:val="005930DA"/>
    <w:rsid w:val="006758B6"/>
    <w:rsid w:val="006D5896"/>
    <w:rsid w:val="007C0336"/>
    <w:rsid w:val="007D73F1"/>
    <w:rsid w:val="0080537A"/>
    <w:rsid w:val="008E6E67"/>
    <w:rsid w:val="00985388"/>
    <w:rsid w:val="00A56E33"/>
    <w:rsid w:val="00B92131"/>
    <w:rsid w:val="00D04E26"/>
    <w:rsid w:val="00DA3115"/>
    <w:rsid w:val="00E32C15"/>
    <w:rsid w:val="00EF65C5"/>
    <w:rsid w:val="00F35FB5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21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1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13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13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13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21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1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13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1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1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St-448/2017-14</izvorni_sadrzaj>
    <derivirana_varijabla naziv="DomainObject.Oznaka_1">St-448/2017-14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St-448/2017</izvorni_sadrzaj>
    <derivirana_varijabla naziv="DomainObject.Predmet.OznakaBroj_1">St-448/2017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A. V. d.o.o. NOVA VAS</izvorni_sadrzaj>
    <derivirana_varijabla naziv="DomainObject.Predmet.ProtustrankaFormated_1">  S. A. V. d.o.o. NOVA VAS</derivirana_varijabla>
  </DomainObject.Predmet.ProtustrankaFormated>
  <DomainObject.Predmet.ProtustrankaFormatedOIB>
    <izvorni_sadrzaj>  S. A. V. d.o.o. NOVA VAS, OIB 23172529226</izvorni_sadrzaj>
    <derivirana_varijabla naziv="DomainObject.Predmet.ProtustrankaFormatedOIB_1">  S. A. V. d.o.o. NOVA VAS, OIB 23172529226</derivirana_varijabla>
  </DomainObject.Predmet.ProtustrankaFormatedOIB>
  <DomainObject.Predmet.ProtustrankaFormatedWithAdress>
    <izvorni_sadrzaj> S. A. V. d.o.o. NOVA VAS, Kukci, Cerova 10, 52446 Nova Vas</izvorni_sadrzaj>
    <derivirana_varijabla naziv="DomainObject.Predmet.ProtustrankaFormatedWithAdress_1"> S. A. V. d.o.o. NOVA VAS, Kukci, Cerova 10, 52446 Nova Vas</derivirana_varijabla>
  </DomainObject.Predmet.ProtustrankaFormatedWithAdress>
  <DomainObject.Predmet.ProtustrankaFormatedWithAdressOIB>
    <izvorni_sadrzaj> S. A. V. d.o.o. NOVA VAS, OIB 23172529226, Kukci, Cerova 10, 52446 Nova Vas</izvorni_sadrzaj>
    <derivirana_varijabla naziv="DomainObject.Predmet.ProtustrankaFormatedWithAdressOIB_1"> S. A. V. d.o.o. NOVA VAS, OIB 23172529226, Kukci, Cerova 10, 52446 Nova Vas</derivirana_varijabla>
  </DomainObject.Predmet.ProtustrankaFormatedWithAdressOIB>
  <DomainObject.Predmet.ProtustrankaWithAdress>
    <izvorni_sadrzaj>S. A. V. d.o.o. NOVA VAS Kukci, Cerova 10, 52446 Nova Vas</izvorni_sadrzaj>
    <derivirana_varijabla naziv="DomainObject.Predmet.ProtustrankaWithAdress_1">S. A. V. d.o.o. NOVA VAS Kukci, Cerova 10, 52446 Nova Vas</derivirana_varijabla>
  </DomainObject.Predmet.ProtustrankaWithAdress>
  <DomainObject.Predmet.ProtustrankaWithAdressOIB>
    <izvorni_sadrzaj>S. A. V. d.o.o. NOVA VAS, OIB 23172529226, Kukci, Cerova 10, 52446 Nova Vas</izvorni_sadrzaj>
    <derivirana_varijabla naziv="DomainObject.Predmet.ProtustrankaWithAdressOIB_1">S. A. V. d.o.o. NOVA VAS, OIB 23172529226, Kukci, Cerova 10, 52446 Nova Vas</derivirana_varijabla>
  </DomainObject.Predmet.ProtustrankaWithAdressOIB>
  <DomainObject.Predmet.ProtustrankaNazivFormated>
    <izvorni_sadrzaj>S. A. V. d.o.o. NOVA VAS</izvorni_sadrzaj>
    <derivirana_varijabla naziv="DomainObject.Predmet.ProtustrankaNazivFormated_1">S. A. V. d.o.o. NOVA VAS</derivirana_varijabla>
  </DomainObject.Predmet.ProtustrankaNazivFormated>
  <DomainObject.Predmet.ProtustrankaNazivFormatedOIB>
    <izvorni_sadrzaj>S. A. V. d.o.o. NOVA VAS, OIB 23172529226</izvorni_sadrzaj>
    <derivirana_varijabla naziv="DomainObject.Predmet.ProtustrankaNazivFormatedOIB_1">S. A. V. d.o.o. NOVA VAS, OIB 23172529226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50591.68</izvorni_sadrzaj>
    <derivirana_varijabla naziv="DomainObject.Predmet.TrenutnaVrijednost_1">50591.68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A. V. d.o.o. NOVA VAS</item>
    </izvorni_sadrzaj>
    <derivirana_varijabla naziv="DomainObject.Predmet.ProtuStrankaListFormated_1">
      <item>S. A. V. d.o.o. NOVA VAS</item>
    </derivirana_varijabla>
  </DomainObject.Predmet.ProtuStrankaListFormated>
  <DomainObject.Predmet.ProtuStrankaListFormatedOIB>
    <izvorni_sadrzaj>
      <item>S. A. V. d.o.o. NOVA VAS, OIB 23172529226</item>
    </izvorni_sadrzaj>
    <derivirana_varijabla naziv="DomainObject.Predmet.ProtuStrankaListFormatedOIB_1">
      <item>S. A. V. d.o.o. NOVA VAS, OIB 23172529226</item>
    </derivirana_varijabla>
  </DomainObject.Predmet.ProtuStrankaListFormatedOIB>
  <DomainObject.Predmet.ProtuStrankaListFormatedWithAdress>
    <izvorni_sadrzaj>
      <item>S. A. V. d.o.o. NOVA VAS, Kukci, Cerova 10, 52446 Nova Vas</item>
    </izvorni_sadrzaj>
    <derivirana_varijabla naziv="DomainObject.Predmet.ProtuStrankaListFormatedWithAdress_1">
      <item>S. A. V. d.o.o. NOVA VAS, Kukci, Cerova 10, 52446 Nova Vas</item>
    </derivirana_varijabla>
  </DomainObject.Predmet.ProtuStrankaListFormatedWithAdress>
  <DomainObject.Predmet.ProtuStrankaListFormatedWithAdressOIB>
    <izvorni_sadrzaj>
      <item>S. A. V. d.o.o. NOVA VAS, OIB 23172529226, Kukci, Cerova 10, 52446 Nova Vas</item>
    </izvorni_sadrzaj>
    <derivirana_varijabla naziv="DomainObject.Predmet.ProtuStrankaListFormatedWithAdressOIB_1">
      <item>S. A. V. d.o.o. NOVA VAS, OIB 23172529226, Kukci, Cerova 10, 52446 Nova Vas</item>
    </derivirana_varijabla>
  </DomainObject.Predmet.ProtuStrankaListFormatedWithAdressOIB>
  <DomainObject.Predmet.ProtuStrankaListNazivFormated>
    <izvorni_sadrzaj>
      <item>S. A. V. d.o.o. NOVA VAS</item>
    </izvorni_sadrzaj>
    <derivirana_varijabla naziv="DomainObject.Predmet.ProtuStrankaListNazivFormated_1">
      <item>S. A. V. d.o.o. NOVA VAS</item>
    </derivirana_varijabla>
  </DomainObject.Predmet.ProtuStrankaListNazivFormated>
  <DomainObject.Predmet.ProtuStrankaListNazivFormatedOIB>
    <izvorni_sadrzaj>
      <item>S. A. V. d.o.o. NOVA VAS, OIB 23172529226</item>
    </izvorni_sadrzaj>
    <derivirana_varijabla naziv="DomainObject.Predmet.ProtuStrankaListNazivFormatedOIB_1">
      <item>S. A. V. d.o.o. NOVA VAS, OIB 23172529226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St-448/2017-14</izvorni_sadrzaj>
    <derivirana_varijabla naziv="DomainObject.PoslovniBrojDokumenta_1">St-448/2017-14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A. V. d.o.o. NOVA VAS</izvorni_sadrzaj>
    <derivirana_varijabla naziv="DomainObject.Predmet.ProtustrankaIDrugi_1">S. A. V. d.o.o. NOVA VAS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S. A. V. d.o.o. NOVA VAS, OIB 23172529226, Kukci, Cerova 10, 52446 Nova Vas</izvorni_sadrzaj>
    <derivirana_varijabla naziv="DomainObject.Predmet.ProtustrankaIDrugiAdressOIB_1">S. A. V. d.o.o. NOVA VAS, OIB 23172529226, Kukci, Cerova 10,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A. V. d.o.o. NOVA VAS</item>
    </izvorni_sadrzaj>
    <derivirana_varijabla naziv="DomainObject.Predmet.SudioniciListNaziv_1">
      <item>FINANCIJSKA AGENCIJA, RC RIJEKA, PODRUŽNICA PULA, PULA</item>
      <item>S. A. V. d.o.o. NOVA VAS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S. A. V. d.o.o. NOVA VAS, OIB 23172529226, Kukci, Cerova 10,52446 Nova Vas</item>
    </izvorni_sadrzaj>
    <derivirana_varijabla naziv="DomainObject.Predmet.SudioniciListAdressOIB_1">
      <item>FINANCIJSKA AGENCIJA, RC RIJEKA, PODRUŽNICA PULA, PULA, OIB 85821130368, F. Kurelca 8,51000 Rijeka</item>
      <item>S. A. V. d.o.o. NOVA VAS, OIB 23172529226, Kukci, Cerova 10,52446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23172529226</item>
    </izvorni_sadrzaj>
    <derivirana_varijabla naziv="DomainObject.Predmet.SudioniciListNazivOIB_1">
      <item>, OIB 85821130368</item>
      <item>, OIB 23172529226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98</properties:Words>
  <properties:Characters>508</properties:Characters>
  <properties:Lines>40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2017-05-29T08:44:00Z</dcterms:created>
  <dc:creator>Jasmina Matika</dc:creator>
  <cp:lastModifiedBy>wsadmin</cp:lastModifiedBy>
  <cp:lastPrinted>2018-01-18T08:15:00Z</cp:lastPrinted>
  <dcterms:modified xmlns:xsi="http://www.w3.org/2001/XMLSchema-instance" xsi:type="dcterms:W3CDTF">2018-01-18T08:15:00Z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St-448/2017-14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