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e46b" w14:paraId="5cae46b" w:rsidRDefault="00865CAF" w:rsidP="00C35815" w:rsidR="004A2723" w:rsidRPr="005C7EAF">
      <w:pPr>
        <w15:collapsed w:val="false"/>
        <w:rPr>
          <w:b/>
        </w:rPr>
      </w:pPr>
      <w:bookmarkStart w:name="_GoBack" w:id="0"/>
      <w:bookmarkEnd w:id="0"/>
      <w:r w:rsidRPr="005C7EAF"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815" w:rsidP="00C35815" w:rsidR="00C35815" w:rsidRPr="00B45BA8">
      <w:r w:rsidRPr="00B45BA8">
        <w:t>REPUBLIKA HRVATSKA</w:t>
      </w:r>
    </w:p>
    <w:p w:rsidRDefault="00C35815" w:rsidP="00C35815" w:rsidR="004A2723" w:rsidRPr="00B45BA8">
      <w:r w:rsidRPr="00B45BA8">
        <w:t xml:space="preserve">TRGOVAČKI SUD U ZAGREBU      </w:t>
      </w:r>
    </w:p>
    <w:p w:rsidRDefault="004A2723" w:rsidP="00B45BA8" w:rsidR="00C35815" w:rsidRPr="00B45BA8">
      <w:r w:rsidRPr="00B45BA8">
        <w:t>Zagreb, Amruševa 1/II</w:t>
      </w:r>
      <w:r w:rsidR="00C35815" w:rsidRPr="00B45BA8">
        <w:t xml:space="preserve">                             </w:t>
      </w:r>
      <w:r w:rsidR="00B45BA8">
        <w:t xml:space="preserve">             </w:t>
      </w:r>
      <w:r w:rsidR="00C35815" w:rsidRPr="00B45BA8">
        <w:t xml:space="preserve">                       </w:t>
      </w:r>
      <w:r w:rsidRPr="00B45BA8">
        <w:tab/>
      </w:r>
      <w:r w:rsidRPr="00B45BA8">
        <w:tab/>
      </w:r>
      <w:r w:rsidR="00C35815" w:rsidRPr="00B45BA8">
        <w:t xml:space="preserve">   </w:t>
      </w:r>
      <w:r w:rsidR="002F348D">
        <w:t xml:space="preserve">  </w:t>
      </w:r>
      <w:r w:rsidR="007A265A" w:rsidRPr="00B45BA8">
        <w:t>1</w:t>
      </w:r>
      <w:r w:rsidR="004C3108" w:rsidRPr="00B45BA8">
        <w:t>3.</w:t>
      </w:r>
      <w:r w:rsidR="00865CAF" w:rsidRPr="00B45BA8">
        <w:t xml:space="preserve"> St-</w:t>
      </w:r>
      <w:r w:rsidR="002F348D">
        <w:t>1898</w:t>
      </w:r>
      <w:r w:rsidR="004C3108" w:rsidRPr="00B45BA8">
        <w:t>/</w:t>
      </w:r>
      <w:r w:rsidR="002F348D">
        <w:t>20</w:t>
      </w:r>
      <w:r w:rsidR="004C3108" w:rsidRPr="00B45BA8">
        <w:t>1</w:t>
      </w:r>
      <w:r w:rsidR="002F348D">
        <w:t>8</w:t>
      </w:r>
    </w:p>
    <w:p w:rsidRDefault="009732F0" w:rsidP="00C35815" w:rsidR="009732F0" w:rsidRPr="00B45BA8">
      <w:pPr>
        <w:jc w:val="center"/>
      </w:pPr>
    </w:p>
    <w:p w:rsidRDefault="00023D06" w:rsidP="00C35815" w:rsidR="00C35815" w:rsidRPr="00B45BA8">
      <w:pPr>
        <w:jc w:val="center"/>
      </w:pPr>
      <w:r w:rsidRPr="00B45BA8">
        <w:t>R J E Š E NJ E</w:t>
      </w:r>
    </w:p>
    <w:p w:rsidRDefault="00261FD3" w:rsidP="00C35815" w:rsidR="00261FD3" w:rsidRPr="00B45BA8">
      <w:pPr>
        <w:jc w:val="center"/>
      </w:pPr>
    </w:p>
    <w:p w:rsidRDefault="004A2723" w:rsidP="009111CE" w:rsidR="009111CE" w:rsidRPr="00B45BA8">
      <w:pPr>
        <w:ind w:firstLine="708"/>
        <w:jc w:val="both"/>
      </w:pPr>
      <w:r w:rsidRPr="00B45BA8">
        <w:tab/>
      </w:r>
      <w:r w:rsidR="009111CE" w:rsidRPr="00B45BA8">
        <w:rPr>
          <w:lang w:val="en-GB"/>
        </w:rPr>
        <w:t xml:space="preserve">Trgovački sud u Zagrebu, </w:t>
      </w:r>
      <w:r w:rsidR="009111CE" w:rsidRPr="00B45BA8">
        <w:t xml:space="preserve">po višoj sudskoj savjetnici toga suda Bernardici Novak Šarac, </w:t>
      </w:r>
      <w:r w:rsidR="009111CE" w:rsidRPr="00B45BA8">
        <w:rPr>
          <w:lang w:val="en-GB"/>
        </w:rPr>
        <w:t xml:space="preserve">u stečajnom predmetu povodom zahtjeva </w:t>
      </w:r>
      <w:r w:rsidR="009111CE" w:rsidRPr="00B45BA8">
        <w:t xml:space="preserve">FINANCIJSKE AGENCIJE, za provedbu skraćenog stečajnog postupka nad dužnikom </w:t>
      </w:r>
      <w:r w:rsidR="00E55F3E">
        <w:t>VEZANA TRGOVINA j.d.o.o za trgovinu i usluge, OIB: 56818360777, Samobor, Stražnička 1,</w:t>
      </w:r>
      <w:r w:rsidR="009111CE" w:rsidRPr="00B45BA8">
        <w:t xml:space="preserve"> dana 4. </w:t>
      </w:r>
      <w:r w:rsidR="00E55F3E">
        <w:t>lipnja</w:t>
      </w:r>
      <w:r w:rsidR="009111CE" w:rsidRPr="00B45BA8">
        <w:t xml:space="preserve"> 201</w:t>
      </w:r>
      <w:r w:rsidR="00E55F3E">
        <w:t>9</w:t>
      </w:r>
      <w:r w:rsidR="009111CE" w:rsidRPr="00B45BA8">
        <w:t>. godine</w:t>
      </w:r>
    </w:p>
    <w:p w:rsidRDefault="00D342D7" w:rsidP="00D342D7" w:rsidR="00D342D7" w:rsidRPr="00B45BA8">
      <w:pPr>
        <w:jc w:val="both"/>
      </w:pPr>
    </w:p>
    <w:p w:rsidRDefault="00023D06" w:rsidP="007D6D6E" w:rsidR="007D6D6E" w:rsidRPr="00B45BA8">
      <w:pPr>
        <w:jc w:val="center"/>
      </w:pPr>
      <w:r w:rsidRPr="00B45BA8">
        <w:t>r i j e š</w:t>
      </w:r>
      <w:r w:rsidR="00B45646" w:rsidRPr="00B45BA8">
        <w:t xml:space="preserve"> i o  </w:t>
      </w:r>
      <w:r w:rsidRPr="00B45BA8">
        <w:t xml:space="preserve"> </w:t>
      </w:r>
      <w:r w:rsidR="00B45646" w:rsidRPr="00B45BA8">
        <w:t>j e</w:t>
      </w:r>
    </w:p>
    <w:p w:rsidRDefault="00C16D19" w:rsidP="00C16D19" w:rsidR="00C16D19" w:rsidRPr="005C7EAF">
      <w:pPr>
        <w:jc w:val="both"/>
        <w:rPr>
          <w:b/>
        </w:rPr>
      </w:pPr>
    </w:p>
    <w:p w:rsidRDefault="00476CBF" w:rsidP="009612B0" w:rsidR="00476CBF">
      <w:pPr>
        <w:ind w:firstLine="708"/>
        <w:jc w:val="both"/>
      </w:pPr>
      <w:r>
        <w:t xml:space="preserve">I </w:t>
      </w:r>
      <w:r w:rsidR="009612B0" w:rsidRPr="00E7374F">
        <w:t>Ispravlja  s</w:t>
      </w:r>
      <w:r w:rsidR="009612B0">
        <w:t>e  R</w:t>
      </w:r>
      <w:r w:rsidR="009612B0" w:rsidRPr="00E7374F">
        <w:t xml:space="preserve">ješenje </w:t>
      </w:r>
      <w:r w:rsidR="009111CE">
        <w:t>ovoga suda</w:t>
      </w:r>
      <w:r w:rsidR="009612B0" w:rsidRPr="00E7374F">
        <w:t xml:space="preserve"> od </w:t>
      </w:r>
      <w:r w:rsidR="00E55F3E">
        <w:t>16. svibnja 2019</w:t>
      </w:r>
      <w:r w:rsidR="0091189C">
        <w:t xml:space="preserve">. </w:t>
      </w:r>
      <w:r w:rsidR="009111CE" w:rsidRPr="00E7374F">
        <w:t>broj</w:t>
      </w:r>
      <w:r w:rsidR="009111CE">
        <w:t xml:space="preserve"> gornji</w:t>
      </w:r>
      <w:r w:rsidR="00A42D63">
        <w:t>,</w:t>
      </w:r>
      <w:r w:rsidR="00E55F3E">
        <w:t xml:space="preserve"> u uvodu te u točci I, III i IV izreke, </w:t>
      </w:r>
      <w:r w:rsidR="009612B0">
        <w:t xml:space="preserve">na način da </w:t>
      </w:r>
      <w:r w:rsidR="00E55F3E">
        <w:t>umjesto navedenog "OIB: 56818260777</w:t>
      </w:r>
      <w:r w:rsidR="009612B0">
        <w:t>"</w:t>
      </w:r>
      <w:r w:rsidR="00E55F3E">
        <w:t>, ispravno treba stajati: "OIB: 56818360777"</w:t>
      </w:r>
      <w:r w:rsidR="009612B0">
        <w:t>.</w:t>
      </w:r>
      <w:r w:rsidR="0091189C" w:rsidRPr="0091189C">
        <w:t xml:space="preserve"> </w:t>
      </w:r>
    </w:p>
    <w:p w:rsidRDefault="00476CBF" w:rsidP="009612B0" w:rsidR="009612B0" w:rsidRPr="009612B0">
      <w:pPr>
        <w:ind w:firstLine="708"/>
        <w:jc w:val="both"/>
      </w:pPr>
      <w:r>
        <w:t xml:space="preserve">II </w:t>
      </w:r>
      <w:r w:rsidR="0091189C" w:rsidRPr="005C7EAF">
        <w:t xml:space="preserve">U ostalom dijelu </w:t>
      </w:r>
      <w:r w:rsidR="0091189C">
        <w:t>Rješenje</w:t>
      </w:r>
      <w:r w:rsidR="0091189C" w:rsidRPr="005C7EAF">
        <w:t xml:space="preserve"> ostaje ne</w:t>
      </w:r>
      <w:r w:rsidR="0091189C">
        <w:t>izm</w:t>
      </w:r>
      <w:r w:rsidR="0091189C" w:rsidRPr="005C7EAF">
        <w:t>ijenjen</w:t>
      </w:r>
      <w:r w:rsidR="0091189C">
        <w:t>o.</w:t>
      </w:r>
    </w:p>
    <w:p w:rsidRDefault="00DF4936" w:rsidP="00497FE2" w:rsidR="00DF4936">
      <w:pPr>
        <w:ind w:firstLine="708" w:left="2832"/>
        <w:jc w:val="both"/>
      </w:pPr>
    </w:p>
    <w:p w:rsidRDefault="00B6602B" w:rsidP="00497FE2" w:rsidR="00B6602B" w:rsidRPr="005C7EAF">
      <w:pPr>
        <w:ind w:firstLine="708" w:left="2832"/>
        <w:jc w:val="both"/>
      </w:pPr>
      <w:r w:rsidRPr="005C7EAF">
        <w:t>O</w:t>
      </w:r>
      <w:r w:rsidR="00497FE2" w:rsidRPr="005C7EAF">
        <w:t xml:space="preserve"> </w:t>
      </w:r>
      <w:r w:rsidRPr="005C7EAF">
        <w:t>b</w:t>
      </w:r>
      <w:r w:rsidR="00497FE2" w:rsidRPr="005C7EAF">
        <w:t xml:space="preserve"> </w:t>
      </w:r>
      <w:r w:rsidRPr="005C7EAF">
        <w:t>r</w:t>
      </w:r>
      <w:r w:rsidR="00497FE2" w:rsidRPr="005C7EAF">
        <w:t xml:space="preserve"> </w:t>
      </w:r>
      <w:r w:rsidRPr="005C7EAF">
        <w:t>a</w:t>
      </w:r>
      <w:r w:rsidR="00497FE2" w:rsidRPr="005C7EAF">
        <w:t xml:space="preserve"> </w:t>
      </w:r>
      <w:r w:rsidRPr="005C7EAF">
        <w:t>z</w:t>
      </w:r>
      <w:r w:rsidR="00497FE2" w:rsidRPr="005C7EAF">
        <w:t xml:space="preserve"> </w:t>
      </w:r>
      <w:r w:rsidRPr="005C7EAF">
        <w:t>l</w:t>
      </w:r>
      <w:r w:rsidR="00497FE2" w:rsidRPr="005C7EAF">
        <w:t xml:space="preserve"> </w:t>
      </w:r>
      <w:r w:rsidRPr="005C7EAF">
        <w:t>o</w:t>
      </w:r>
      <w:r w:rsidR="00497FE2" w:rsidRPr="005C7EAF">
        <w:t xml:space="preserve"> </w:t>
      </w:r>
      <w:r w:rsidRPr="005C7EAF">
        <w:t>ž</w:t>
      </w:r>
      <w:r w:rsidR="00497FE2" w:rsidRPr="005C7EAF">
        <w:t xml:space="preserve"> </w:t>
      </w:r>
      <w:r w:rsidRPr="005C7EAF">
        <w:t>e</w:t>
      </w:r>
      <w:r w:rsidR="00497FE2" w:rsidRPr="005C7EAF">
        <w:t xml:space="preserve"> </w:t>
      </w:r>
      <w:r w:rsidRPr="005C7EAF">
        <w:t>n</w:t>
      </w:r>
      <w:r w:rsidR="00497FE2" w:rsidRPr="005C7EAF">
        <w:t xml:space="preserve"> </w:t>
      </w:r>
      <w:r w:rsidRPr="005C7EAF">
        <w:t>j</w:t>
      </w:r>
      <w:r w:rsidR="00497FE2" w:rsidRPr="005C7EAF">
        <w:t xml:space="preserve"> </w:t>
      </w:r>
      <w:r w:rsidRPr="005C7EAF">
        <w:t>e</w:t>
      </w:r>
    </w:p>
    <w:p w:rsidRDefault="00726F6B" w:rsidP="00497FE2" w:rsidR="00726F6B" w:rsidRPr="005C7EAF">
      <w:pPr>
        <w:ind w:firstLine="708" w:left="2832"/>
        <w:jc w:val="both"/>
      </w:pPr>
    </w:p>
    <w:p w:rsidRDefault="00B67083" w:rsidP="008F20DE" w:rsidR="001C4774">
      <w:pPr>
        <w:jc w:val="both"/>
      </w:pPr>
      <w:r w:rsidRPr="005C7EAF">
        <w:tab/>
      </w:r>
      <w:r w:rsidR="008F20DE" w:rsidRPr="00E7374F">
        <w:t xml:space="preserve">U </w:t>
      </w:r>
      <w:r w:rsidR="00193276">
        <w:t>R</w:t>
      </w:r>
      <w:r w:rsidR="008F20DE" w:rsidRPr="00E7374F">
        <w:t>ješenju</w:t>
      </w:r>
      <w:r w:rsidR="008F20DE">
        <w:t xml:space="preserve"> o</w:t>
      </w:r>
      <w:r w:rsidR="009111CE">
        <w:t>voga suda</w:t>
      </w:r>
      <w:r w:rsidR="008F20DE">
        <w:t xml:space="preserve"> </w:t>
      </w:r>
      <w:r w:rsidR="008F20DE" w:rsidRPr="00E7374F">
        <w:t xml:space="preserve">od </w:t>
      </w:r>
      <w:r w:rsidR="00E55F3E">
        <w:t>16. svibnja 2019</w:t>
      </w:r>
      <w:r w:rsidR="008F20DE">
        <w:t xml:space="preserve">., </w:t>
      </w:r>
      <w:r w:rsidR="009111CE">
        <w:t xml:space="preserve">kojim je </w:t>
      </w:r>
      <w:r w:rsidR="00E55F3E">
        <w:t>otvoren i zaključen skraćeni</w:t>
      </w:r>
      <w:r w:rsidR="009111CE">
        <w:t xml:space="preserve"> stečajn</w:t>
      </w:r>
      <w:r w:rsidR="00E55F3E">
        <w:t>i</w:t>
      </w:r>
      <w:r w:rsidR="009111CE">
        <w:t xml:space="preserve"> postupka nad dužnikom </w:t>
      </w:r>
      <w:r w:rsidR="00E55F3E">
        <w:t>VEZANA TRGOVINA j.d.o.o za trgovinu i usluge, Samobor, Stražnička 1,</w:t>
      </w:r>
      <w:r w:rsidR="00476CBF">
        <w:t xml:space="preserve"> </w:t>
      </w:r>
      <w:r w:rsidR="008F20DE">
        <w:t xml:space="preserve">očitom omaškom u pisanju, </w:t>
      </w:r>
      <w:r w:rsidR="00E55F3E">
        <w:t>u uvodu te u točci I, III i IV izreke, pogrešno je naveden</w:t>
      </w:r>
      <w:r w:rsidR="00476CBF">
        <w:t xml:space="preserve"> OIB</w:t>
      </w:r>
      <w:r w:rsidR="003476CC">
        <w:t xml:space="preserve"> dužnika</w:t>
      </w:r>
      <w:r w:rsidR="001C4774">
        <w:t xml:space="preserve">. </w:t>
      </w:r>
    </w:p>
    <w:p w:rsidRDefault="001C4774" w:rsidP="001C4774" w:rsidR="00C65E26">
      <w:pPr>
        <w:ind w:firstLine="708"/>
        <w:jc w:val="both"/>
      </w:pPr>
      <w:r>
        <w:t>Slijedom navedenog, sukladno</w:t>
      </w:r>
      <w:r w:rsidR="008F20DE" w:rsidRPr="00E7374F">
        <w:t xml:space="preserve"> </w:t>
      </w:r>
      <w:r w:rsidR="00193276">
        <w:t>odredb</w:t>
      </w:r>
      <w:r>
        <w:t>i</w:t>
      </w:r>
      <w:r w:rsidR="00193276">
        <w:t xml:space="preserve"> </w:t>
      </w:r>
      <w:r w:rsidR="008F20DE" w:rsidRPr="00E7374F">
        <w:t xml:space="preserve">članka 342. i 347. ZPP-a u svezi članka </w:t>
      </w:r>
      <w:r w:rsidR="008F20DE">
        <w:t>6. Stečajnog zakona riješeno</w:t>
      </w:r>
      <w:r w:rsidR="008F20DE" w:rsidRPr="00E7374F">
        <w:t xml:space="preserve"> </w:t>
      </w:r>
      <w:r>
        <w:t xml:space="preserve">je </w:t>
      </w:r>
      <w:r w:rsidR="008F20DE" w:rsidRPr="00E7374F">
        <w:t>kao u</w:t>
      </w:r>
      <w:r w:rsidR="00193276">
        <w:t xml:space="preserve"> </w:t>
      </w:r>
      <w:r>
        <w:t>izreci</w:t>
      </w:r>
      <w:r w:rsidR="008F20DE" w:rsidRPr="00E7374F">
        <w:t xml:space="preserve">. </w:t>
      </w:r>
    </w:p>
    <w:p w:rsidRDefault="008F20DE" w:rsidP="00424A4A" w:rsidR="008F20DE">
      <w:pPr>
        <w:ind w:firstLine="708"/>
        <w:jc w:val="both"/>
      </w:pPr>
      <w:r w:rsidRPr="00E7374F">
        <w:t xml:space="preserve">Ovo rješenje unijet će se u spis na kraju izvornika, a strankama će se dostaviti prijepis uz objavu na e oglasnoj ploči. Kako bi kupac mogao ostvariti sva svoja osobna prava </w:t>
      </w:r>
      <w:r>
        <w:t xml:space="preserve">rješenje o dosudi </w:t>
      </w:r>
      <w:r w:rsidR="001C4774">
        <w:t>i zaključak ispravljen</w:t>
      </w:r>
      <w:r w:rsidR="008B680A">
        <w:t xml:space="preserve">i </w:t>
      </w:r>
      <w:r w:rsidR="001C4774">
        <w:t>su</w:t>
      </w:r>
      <w:r w:rsidR="008B680A">
        <w:t xml:space="preserve"> </w:t>
      </w:r>
      <w:r w:rsidRPr="00E7374F">
        <w:t>kao u izreci.</w:t>
      </w:r>
    </w:p>
    <w:p w:rsidRDefault="00845E34" w:rsidP="008F20DE" w:rsidR="00845E34" w:rsidRPr="005C7EAF">
      <w:pPr>
        <w:jc w:val="both"/>
      </w:pPr>
    </w:p>
    <w:p w:rsidRDefault="00060529" w:rsidP="00497FE2" w:rsidR="00AC6A36">
      <w:pPr>
        <w:ind w:firstLine="708" w:left="2124"/>
        <w:jc w:val="both"/>
      </w:pPr>
      <w:r w:rsidRPr="005C7EAF">
        <w:t xml:space="preserve">U Zagrebu, </w:t>
      </w:r>
      <w:r w:rsidR="00E55F3E">
        <w:t>4. lipnja 2019</w:t>
      </w:r>
      <w:r w:rsidR="00B6602B" w:rsidRPr="005C7EAF">
        <w:t xml:space="preserve">. </w:t>
      </w:r>
      <w:r w:rsidR="00476CBF">
        <w:t>g</w:t>
      </w:r>
      <w:r w:rsidR="00B6602B" w:rsidRPr="005C7EAF">
        <w:t>odine</w:t>
      </w:r>
    </w:p>
    <w:p w:rsidRDefault="00476CBF" w:rsidP="00497FE2" w:rsidR="00476CBF" w:rsidRPr="005C7EAF">
      <w:pPr>
        <w:ind w:firstLine="708" w:left="2124"/>
        <w:jc w:val="both"/>
      </w:pPr>
    </w:p>
    <w:p w:rsidRDefault="00462A41" w:rsidP="007C4D88" w:rsidR="009111CE" w:rsidRPr="007C4D88">
      <w:pPr>
        <w:overflowPunct w:val="false"/>
        <w:autoSpaceDE w:val="false"/>
        <w:autoSpaceDN w:val="false"/>
        <w:adjustRightInd w:val="false"/>
        <w:jc w:val="right"/>
      </w:pPr>
      <w:r w:rsidRPr="005C7EAF">
        <w:t xml:space="preserve">                                                                                                    </w:t>
      </w:r>
      <w:r w:rsidR="00AC6A36" w:rsidRPr="005C7EAF">
        <w:t xml:space="preserve">  </w:t>
      </w:r>
      <w:r w:rsidR="003C4F9E" w:rsidRPr="005C7EAF">
        <w:tab/>
      </w:r>
      <w:r w:rsidR="007C4D88">
        <w:t>Viša sudska savjetnica</w:t>
      </w:r>
      <w:r w:rsidR="009111CE">
        <w:t xml:space="preserve">   Bernardica Novak Šarac</w:t>
      </w:r>
      <w:r w:rsidR="009111CE">
        <w:rPr>
          <w:lang w:val="da-DK"/>
        </w:rPr>
        <w:t xml:space="preserve"> </w:t>
      </w:r>
      <w:r w:rsidR="007C4D88">
        <w:rPr>
          <w:lang w:val="da-DK"/>
        </w:rPr>
        <w:t xml:space="preserve">v.r. </w:t>
      </w:r>
    </w:p>
    <w:p w:rsidRDefault="00476CBF" w:rsidP="009111CE" w:rsidR="00476CBF">
      <w:pPr>
        <w:ind w:firstLine="708" w:left="5664"/>
        <w:jc w:val="both"/>
        <w:rPr>
          <w:lang w:val="da-DK"/>
        </w:rPr>
      </w:pPr>
    </w:p>
    <w:p w:rsidRDefault="00023D06" w:rsidP="009111CE" w:rsidR="00023D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023D06" w:rsidP="00023D06" w:rsidR="00023D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C4D88" w:rsidP="00023D06" w:rsidR="007C4D8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Za točnost otpravka-ovlašteni službenik: </w:t>
      </w:r>
    </w:p>
    <w:p w:rsidRDefault="007C4D88" w:rsidP="00023D06" w:rsidR="007C4D8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Tatjana Slaviček </w:t>
      </w: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</w:p>
    <w:p w:rsidRDefault="007C4D88" w:rsidP="00023D06" w:rsidR="007C4D8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C4D88" w:rsidP="00023D06" w:rsidR="007C4D8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75865" w:rsidP="00023D06" w:rsidR="00B75865">
      <w:pPr>
        <w:jc w:val="both"/>
        <w:rPr>
          <w:sz w:val="22"/>
          <w:szCs w:val="22"/>
        </w:rPr>
      </w:pPr>
    </w:p>
    <w:sectPr w:rsidSect="00A42D63" w:rsidR="00B75865"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522DFE"/>
    <w:multiLevelType w:val="hybridMultilevel"/>
    <w:tmpl w:val="FA10CA48"/>
    <w:lvl w:tplc="5AEEE9E0" w:ilvl="0">
      <w:start w:val="37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486C09"/>
    <w:multiLevelType w:val="hybridMultilevel"/>
    <w:tmpl w:val="7FF8B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622B45C0"/>
    <w:multiLevelType w:val="hybridMultilevel"/>
    <w:tmpl w:val="D1BCA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F6848"/>
    <w:multiLevelType w:val="hybridMultilevel"/>
    <w:tmpl w:val="EA042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C2064D"/>
    <w:multiLevelType w:val="hybridMultilevel"/>
    <w:tmpl w:val="3118DEFE"/>
    <w:lvl w:tplc="DA2E8FE0" w:ilvl="0">
      <w:start w:val="37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3D06"/>
    <w:rsid w:val="000277AC"/>
    <w:rsid w:val="00034896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25C1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8E1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66B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276"/>
    <w:rsid w:val="00193A49"/>
    <w:rsid w:val="0019487A"/>
    <w:rsid w:val="00197F30"/>
    <w:rsid w:val="001A2A93"/>
    <w:rsid w:val="001A5BFB"/>
    <w:rsid w:val="001B19B3"/>
    <w:rsid w:val="001B39F1"/>
    <w:rsid w:val="001B3A7D"/>
    <w:rsid w:val="001B4667"/>
    <w:rsid w:val="001B559B"/>
    <w:rsid w:val="001B62CE"/>
    <w:rsid w:val="001B6FF9"/>
    <w:rsid w:val="001C18AE"/>
    <w:rsid w:val="001C36E6"/>
    <w:rsid w:val="001C3DB9"/>
    <w:rsid w:val="001C41EC"/>
    <w:rsid w:val="001C4774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1A34"/>
    <w:rsid w:val="00215FAF"/>
    <w:rsid w:val="00220DF6"/>
    <w:rsid w:val="00220F12"/>
    <w:rsid w:val="002211B2"/>
    <w:rsid w:val="0022146A"/>
    <w:rsid w:val="00222F98"/>
    <w:rsid w:val="00230166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1876"/>
    <w:rsid w:val="0024580E"/>
    <w:rsid w:val="00245C82"/>
    <w:rsid w:val="00254298"/>
    <w:rsid w:val="00255156"/>
    <w:rsid w:val="002557A4"/>
    <w:rsid w:val="002568D9"/>
    <w:rsid w:val="00257891"/>
    <w:rsid w:val="00257CB6"/>
    <w:rsid w:val="00261FD3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3F8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BCA"/>
    <w:rsid w:val="002D6100"/>
    <w:rsid w:val="002E29D0"/>
    <w:rsid w:val="002E302A"/>
    <w:rsid w:val="002E4C38"/>
    <w:rsid w:val="002F0759"/>
    <w:rsid w:val="002F1DFB"/>
    <w:rsid w:val="002F31E1"/>
    <w:rsid w:val="002F348D"/>
    <w:rsid w:val="002F3881"/>
    <w:rsid w:val="002F4A46"/>
    <w:rsid w:val="002F51E0"/>
    <w:rsid w:val="002F5212"/>
    <w:rsid w:val="002F6689"/>
    <w:rsid w:val="00300C7D"/>
    <w:rsid w:val="0030114A"/>
    <w:rsid w:val="003018B7"/>
    <w:rsid w:val="00301D22"/>
    <w:rsid w:val="00302940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6CC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349B"/>
    <w:rsid w:val="004242BA"/>
    <w:rsid w:val="00424630"/>
    <w:rsid w:val="00424A4A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0F8"/>
    <w:rsid w:val="0045222A"/>
    <w:rsid w:val="0045278D"/>
    <w:rsid w:val="00452FC7"/>
    <w:rsid w:val="004536F2"/>
    <w:rsid w:val="0045382F"/>
    <w:rsid w:val="00457E1D"/>
    <w:rsid w:val="00460578"/>
    <w:rsid w:val="00460A25"/>
    <w:rsid w:val="00462A41"/>
    <w:rsid w:val="0046542B"/>
    <w:rsid w:val="00465A38"/>
    <w:rsid w:val="00466005"/>
    <w:rsid w:val="00470021"/>
    <w:rsid w:val="004708DD"/>
    <w:rsid w:val="00470C90"/>
    <w:rsid w:val="00470F5E"/>
    <w:rsid w:val="00472A07"/>
    <w:rsid w:val="00475C3A"/>
    <w:rsid w:val="0047669C"/>
    <w:rsid w:val="00476CBF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2723"/>
    <w:rsid w:val="004A30CA"/>
    <w:rsid w:val="004A3D1A"/>
    <w:rsid w:val="004A6775"/>
    <w:rsid w:val="004A6D9C"/>
    <w:rsid w:val="004A7368"/>
    <w:rsid w:val="004A7619"/>
    <w:rsid w:val="004B148C"/>
    <w:rsid w:val="004B1965"/>
    <w:rsid w:val="004B314D"/>
    <w:rsid w:val="004B590C"/>
    <w:rsid w:val="004B5BAE"/>
    <w:rsid w:val="004B6AB2"/>
    <w:rsid w:val="004C16F6"/>
    <w:rsid w:val="004C2A0D"/>
    <w:rsid w:val="004C3108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407F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5A63"/>
    <w:rsid w:val="0056604C"/>
    <w:rsid w:val="00567099"/>
    <w:rsid w:val="0057138F"/>
    <w:rsid w:val="0057147A"/>
    <w:rsid w:val="00574651"/>
    <w:rsid w:val="0057772F"/>
    <w:rsid w:val="0058399A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C7EAF"/>
    <w:rsid w:val="005D0D90"/>
    <w:rsid w:val="005D2B96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344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66"/>
    <w:rsid w:val="0067650D"/>
    <w:rsid w:val="006768D4"/>
    <w:rsid w:val="00677378"/>
    <w:rsid w:val="006773A5"/>
    <w:rsid w:val="00677445"/>
    <w:rsid w:val="00677C48"/>
    <w:rsid w:val="00683FFF"/>
    <w:rsid w:val="0068586E"/>
    <w:rsid w:val="00686A31"/>
    <w:rsid w:val="0068707A"/>
    <w:rsid w:val="006873D0"/>
    <w:rsid w:val="00687B3A"/>
    <w:rsid w:val="00691B0A"/>
    <w:rsid w:val="006921D8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2913"/>
    <w:rsid w:val="006B51DC"/>
    <w:rsid w:val="006B76E7"/>
    <w:rsid w:val="006C12D7"/>
    <w:rsid w:val="006C2D2A"/>
    <w:rsid w:val="006C2F5A"/>
    <w:rsid w:val="006C56AB"/>
    <w:rsid w:val="006D25D9"/>
    <w:rsid w:val="006D3288"/>
    <w:rsid w:val="006D527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9F5"/>
    <w:rsid w:val="006F321F"/>
    <w:rsid w:val="006F7E84"/>
    <w:rsid w:val="007008B6"/>
    <w:rsid w:val="00700969"/>
    <w:rsid w:val="0070266E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6B4"/>
    <w:rsid w:val="00722FDA"/>
    <w:rsid w:val="0072321D"/>
    <w:rsid w:val="00723966"/>
    <w:rsid w:val="007239D0"/>
    <w:rsid w:val="00724279"/>
    <w:rsid w:val="00725737"/>
    <w:rsid w:val="00726F6B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265A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4D88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F06B1"/>
    <w:rsid w:val="007F10EC"/>
    <w:rsid w:val="007F4A55"/>
    <w:rsid w:val="007F4B62"/>
    <w:rsid w:val="007F4EC0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E34"/>
    <w:rsid w:val="00845FA7"/>
    <w:rsid w:val="008518F0"/>
    <w:rsid w:val="00852E37"/>
    <w:rsid w:val="008532CF"/>
    <w:rsid w:val="008535BC"/>
    <w:rsid w:val="00854EDD"/>
    <w:rsid w:val="00856DDD"/>
    <w:rsid w:val="00856F98"/>
    <w:rsid w:val="00857E57"/>
    <w:rsid w:val="00861979"/>
    <w:rsid w:val="00861DD3"/>
    <w:rsid w:val="0086357B"/>
    <w:rsid w:val="008644AB"/>
    <w:rsid w:val="0086534E"/>
    <w:rsid w:val="008654B5"/>
    <w:rsid w:val="00865CAF"/>
    <w:rsid w:val="00866DAB"/>
    <w:rsid w:val="0087100C"/>
    <w:rsid w:val="0087199F"/>
    <w:rsid w:val="00873925"/>
    <w:rsid w:val="008802C7"/>
    <w:rsid w:val="00880BA3"/>
    <w:rsid w:val="00882D0B"/>
    <w:rsid w:val="00883430"/>
    <w:rsid w:val="0088592C"/>
    <w:rsid w:val="00886A35"/>
    <w:rsid w:val="00887ADA"/>
    <w:rsid w:val="00887F6F"/>
    <w:rsid w:val="00890448"/>
    <w:rsid w:val="00890C49"/>
    <w:rsid w:val="00890D6F"/>
    <w:rsid w:val="008927FD"/>
    <w:rsid w:val="00893473"/>
    <w:rsid w:val="00895644"/>
    <w:rsid w:val="00895BC4"/>
    <w:rsid w:val="00896F1C"/>
    <w:rsid w:val="00897676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680A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0DE"/>
    <w:rsid w:val="008F2693"/>
    <w:rsid w:val="008F46B3"/>
    <w:rsid w:val="008F5EFD"/>
    <w:rsid w:val="008F6B66"/>
    <w:rsid w:val="008F6F1E"/>
    <w:rsid w:val="008F73DB"/>
    <w:rsid w:val="009004C2"/>
    <w:rsid w:val="00900F31"/>
    <w:rsid w:val="00901211"/>
    <w:rsid w:val="00901599"/>
    <w:rsid w:val="00901650"/>
    <w:rsid w:val="009048FA"/>
    <w:rsid w:val="00910E0A"/>
    <w:rsid w:val="009111CE"/>
    <w:rsid w:val="00911277"/>
    <w:rsid w:val="009115B8"/>
    <w:rsid w:val="0091189C"/>
    <w:rsid w:val="00914EAA"/>
    <w:rsid w:val="00915394"/>
    <w:rsid w:val="00916C4F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2055"/>
    <w:rsid w:val="0095423A"/>
    <w:rsid w:val="0095623C"/>
    <w:rsid w:val="0095748A"/>
    <w:rsid w:val="00957759"/>
    <w:rsid w:val="00957CA8"/>
    <w:rsid w:val="00957FF8"/>
    <w:rsid w:val="009612B0"/>
    <w:rsid w:val="0096147D"/>
    <w:rsid w:val="009622E6"/>
    <w:rsid w:val="00965977"/>
    <w:rsid w:val="00966311"/>
    <w:rsid w:val="00966DDA"/>
    <w:rsid w:val="009715B0"/>
    <w:rsid w:val="009732F0"/>
    <w:rsid w:val="00973B6C"/>
    <w:rsid w:val="00973FB6"/>
    <w:rsid w:val="00974C90"/>
    <w:rsid w:val="00974F1B"/>
    <w:rsid w:val="00974FE5"/>
    <w:rsid w:val="009752F6"/>
    <w:rsid w:val="009753AB"/>
    <w:rsid w:val="0097690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E25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3005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D63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B69CE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84B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646"/>
    <w:rsid w:val="00B45BA8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083"/>
    <w:rsid w:val="00B675B1"/>
    <w:rsid w:val="00B70297"/>
    <w:rsid w:val="00B7056E"/>
    <w:rsid w:val="00B706F4"/>
    <w:rsid w:val="00B707B8"/>
    <w:rsid w:val="00B70EF9"/>
    <w:rsid w:val="00B72BBF"/>
    <w:rsid w:val="00B73F59"/>
    <w:rsid w:val="00B75865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EEC"/>
    <w:rsid w:val="00C11572"/>
    <w:rsid w:val="00C131D1"/>
    <w:rsid w:val="00C1383D"/>
    <w:rsid w:val="00C16118"/>
    <w:rsid w:val="00C16D19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5E26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7758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42D7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28D0"/>
    <w:rsid w:val="00D83668"/>
    <w:rsid w:val="00D83B12"/>
    <w:rsid w:val="00D8506C"/>
    <w:rsid w:val="00D86D1B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513"/>
    <w:rsid w:val="00DB3F4E"/>
    <w:rsid w:val="00DB5633"/>
    <w:rsid w:val="00DB64C0"/>
    <w:rsid w:val="00DB69E8"/>
    <w:rsid w:val="00DC146D"/>
    <w:rsid w:val="00DC4A2B"/>
    <w:rsid w:val="00DC690A"/>
    <w:rsid w:val="00DC6DAE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6491"/>
    <w:rsid w:val="00DF09A4"/>
    <w:rsid w:val="00DF131A"/>
    <w:rsid w:val="00DF1A91"/>
    <w:rsid w:val="00DF3297"/>
    <w:rsid w:val="00DF4585"/>
    <w:rsid w:val="00DF4936"/>
    <w:rsid w:val="00DF4D9B"/>
    <w:rsid w:val="00DF65C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0FE1"/>
    <w:rsid w:val="00E5273B"/>
    <w:rsid w:val="00E54BB5"/>
    <w:rsid w:val="00E55F3E"/>
    <w:rsid w:val="00E56661"/>
    <w:rsid w:val="00E571FD"/>
    <w:rsid w:val="00E57E8B"/>
    <w:rsid w:val="00E646AD"/>
    <w:rsid w:val="00E70AE7"/>
    <w:rsid w:val="00E7187B"/>
    <w:rsid w:val="00E72D03"/>
    <w:rsid w:val="00E73DA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47A5"/>
    <w:rsid w:val="00EF662C"/>
    <w:rsid w:val="00EF7E39"/>
    <w:rsid w:val="00F017FC"/>
    <w:rsid w:val="00F100A7"/>
    <w:rsid w:val="00F11343"/>
    <w:rsid w:val="00F15D7D"/>
    <w:rsid w:val="00F20144"/>
    <w:rsid w:val="00F21ED8"/>
    <w:rsid w:val="00F21F3C"/>
    <w:rsid w:val="00F230B2"/>
    <w:rsid w:val="00F32413"/>
    <w:rsid w:val="00F337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5491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A9D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06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066B"/>
    <w:pPr>
      <w:ind w:left="720"/>
      <w:contextualSpacing/>
    </w:pPr>
  </w:style>
  <w:style w:styleId="Bezproreda" w:type="paragraph">
    <w:name w:val="No Spacing"/>
    <w:uiPriority w:val="1"/>
    <w:qFormat/>
    <w:rsid w:val="009C3005"/>
    <w:rPr>
      <w:rFonts w:cstheme="minorBidi" w:eastAsiaTheme="minorHAnsi" w:hAnsiTheme="minorHAnsi" w:asciiTheme="minorHAns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A42D6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42D6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C4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D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066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066B"/>
    <w:pPr>
      <w:ind w:left="720"/>
      <w:contextualSpacing/>
    </w:pPr>
  </w:style>
  <w:style w:styleId="Bezproreda" w:type="paragraph">
    <w:name w:val="No Spacing"/>
    <w:uiPriority w:val="1"/>
    <w:qFormat/>
    <w:rsid w:val="009C3005"/>
    <w:rPr>
      <w:rFonts w:asciiTheme="minorHAnsi" w:cstheme="minorBidi" w:eastAsiaTheme="minorHAnsi" w:hAnsiTheme="minorHAns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A42D6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42D6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C4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D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44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97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8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41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8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57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3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St-1898/2018-9</izvorni_sadrzaj>
    <derivirana_varijabla naziv="DomainObject.Oznaka_1">St-1898/2018-9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2019.</izvorni_sadrzaj>
    <derivirana_varijabla naziv="DomainObject.Predmet.DatumRjesavanja_1">16.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St-1898/2018</izvorni_sadrzaj>
    <derivirana_varijabla naziv="DomainObject.Predmet.OznakaBroj_1">St-1898/2018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Bernardica</izvorni_sadrzaj>
    <derivirana_varijabla naziv="DomainObject.Predmet.PredmetRijesio.Ime_1">Bernardica</derivirana_varijabla>
  </DomainObject.Predmet.PredmetRijesio.Ime>
  <DomainObject.Predmet.PredmetRijesio.Oib>
    <izvorni_sadrzaj>66226009549</izvorni_sadrzaj>
    <derivirana_varijabla naziv="DomainObject.Predmet.PredmetRijesio.Oib_1">66226009549</derivirana_varijabla>
  </DomainObject.Predmet.PredmetRijesio.Oib>
  <DomainObject.Predmet.PredmetRijesio.Prezime>
    <izvorni_sadrzaj>Novak Šarac</izvorni_sadrzaj>
    <derivirana_varijabla naziv="DomainObject.Predmet.PredmetRijesio.Prezime_1">Novak Šarac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VEZANA TRGOVINA j.d.o.o. za trgovinu i usluge</izvorni_sadrzaj>
    <derivirana_varijabla naziv="DomainObject.Predmet.ProtustrankaFormated_1">  VEZANA TRGOVINA j.d.o.o. za trgovinu i usluge</derivirana_varijabla>
  </DomainObject.Predmet.ProtustrankaFormated>
  <DomainObject.Predmet.ProtustrankaFormatedOIB>
    <izvorni_sadrzaj>  VEZANA TRGOVINA j.d.o.o. za trgovinu i usluge, OIB 56818360777</izvorni_sadrzaj>
    <derivirana_varijabla naziv="DomainObject.Predmet.ProtustrankaFormatedOIB_1">  VEZANA TRGOVINA j.d.o.o. za trgovinu i usluge, OIB 56818360777</derivirana_varijabla>
  </DomainObject.Predmet.ProtustrankaFormatedOIB>
  <DomainObject.Predmet.ProtustrankaFormatedWithAdress>
    <izvorni_sadrzaj> VEZANA TRGOVINA j.d.o.o. za trgovinu i usluge, Stražnička 1, 10430 Samobor</izvorni_sadrzaj>
    <derivirana_varijabla naziv="DomainObject.Predmet.ProtustrankaFormatedWithAdress_1"> VEZANA TRGOVINA j.d.o.o. za trgovinu i usluge, Stražnička 1, 10430 Samobor</derivirana_varijabla>
  </DomainObject.Predmet.ProtustrankaFormatedWithAdress>
  <DomainObject.Predmet.ProtustrankaFormatedWithAdressOIB>
    <izvorni_sadrzaj> VEZANA TRGOVINA j.d.o.o. za trgovinu i usluge, OIB 56818360777, Stražnička 1, 10430 Samobor</izvorni_sadrzaj>
    <derivirana_varijabla naziv="DomainObject.Predmet.ProtustrankaFormatedWithAdressOIB_1"> VEZANA TRGOVINA j.d.o.o. za trgovinu i usluge, OIB 56818360777, Stražnička 1, 10430 Samobor</derivirana_varijabla>
  </DomainObject.Predmet.ProtustrankaFormatedWithAdressOIB>
  <DomainObject.Predmet.ProtustrankaWithAdress>
    <izvorni_sadrzaj>VEZANA TRGOVINA j.d.o.o. za trgovinu i usluge Stražnička 1, 10430 Samobor</izvorni_sadrzaj>
    <derivirana_varijabla naziv="DomainObject.Predmet.ProtustrankaWithAdress_1">VEZANA TRGOVINA j.d.o.o. za trgovinu i usluge Stražnička 1, 10430 Samobor</derivirana_varijabla>
  </DomainObject.Predmet.ProtustrankaWithAdress>
  <DomainObject.Predmet.ProtustrankaWithAdressOIB>
    <izvorni_sadrzaj>VEZANA TRGOVINA j.d.o.o. za trgovinu i usluge, OIB 56818360777, Stražnička 1, 10430 Samobor</izvorni_sadrzaj>
    <derivirana_varijabla naziv="DomainObject.Predmet.ProtustrankaWithAdressOIB_1">VEZANA TRGOVINA j.d.o.o. za trgovinu i usluge, OIB 56818360777, Stražnička 1, 10430 Samobor</derivirana_varijabla>
  </DomainObject.Predmet.ProtustrankaWithAdressOIB>
  <DomainObject.Predmet.ProtustrankaNazivFormated>
    <izvorni_sadrzaj>VEZANA TRGOVINA j.d.o.o. za trgovinu i usluge</izvorni_sadrzaj>
    <derivirana_varijabla naziv="DomainObject.Predmet.ProtustrankaNazivFormated_1">VEZANA TRGOVINA j.d.o.o. za trgovinu i usluge</derivirana_varijabla>
  </DomainObject.Predmet.ProtustrankaNazivFormated>
  <DomainObject.Predmet.ProtustrankaNazivFormatedOIB>
    <izvorni_sadrzaj>VEZANA TRGOVINA j.d.o.o. za trgovinu i usluge, OIB 56818360777</izvorni_sadrzaj>
    <derivirana_varijabla naziv="DomainObject.Predmet.ProtustrankaNazivFormatedOIB_1">VEZANA TRGOVINA j.d.o.o. za trgovinu i usluge, OIB 56818360777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VEZANA TRGOVINA j.d.o.o. za trgovinu i usluge</item>
    </izvorni_sadrzaj>
    <derivirana_varijabla naziv="DomainObject.Predmet.ProtuStrankaListFormated_1">
      <item>VEZANA TRGOVINA j.d.o.o. za trgovinu i usluge</item>
    </derivirana_varijabla>
  </DomainObject.Predmet.ProtuStrankaListFormated>
  <DomainObject.Predmet.ProtuStrankaListFormatedOIB>
    <izvorni_sadrzaj>
      <item>VEZANA TRGOVINA j.d.o.o. za trgovinu i usluge, OIB 56818360777</item>
    </izvorni_sadrzaj>
    <derivirana_varijabla naziv="DomainObject.Predmet.ProtuStrankaListFormatedOIB_1">
      <item>VEZANA TRGOVINA j.d.o.o. za trgovinu i usluge, OIB 56818360777</item>
    </derivirana_varijabla>
  </DomainObject.Predmet.ProtuStrankaListFormatedOIB>
  <DomainObject.Predmet.ProtuStrankaListFormatedWithAdress>
    <izvorni_sadrzaj>
      <item>VEZANA TRGOVINA j.d.o.o. za trgovinu i usluge, Stražnička 1, 10430 Samobor</item>
    </izvorni_sadrzaj>
    <derivirana_varijabla naziv="DomainObject.Predmet.ProtuStrankaListFormatedWithAdress_1">
      <item>VEZANA TRGOVINA j.d.o.o. za trgovinu i usluge, Stražnička 1, 10430 Samobor</item>
    </derivirana_varijabla>
  </DomainObject.Predmet.ProtuStrankaListFormatedWithAdress>
  <DomainObject.Predmet.ProtuStrankaListFormatedWithAdressOIB>
    <izvorni_sadrzaj>
      <item>VEZANA TRGOVINA j.d.o.o. za trgovinu i usluge, OIB 56818360777, Stražnička 1, 10430 Samobor</item>
    </izvorni_sadrzaj>
    <derivirana_varijabla naziv="DomainObject.Predmet.ProtuStrankaListFormatedWithAdressOIB_1">
      <item>VEZANA TRGOVINA j.d.o.o. za trgovinu i usluge, OIB 56818360777, Stražnička 1, 10430 Samobor</item>
    </derivirana_varijabla>
  </DomainObject.Predmet.ProtuStrankaListFormatedWithAdressOIB>
  <DomainObject.Predmet.ProtuStrankaListNazivFormated>
    <izvorni_sadrzaj>
      <item>VEZANA TRGOVINA j.d.o.o. za trgovinu i usluge</item>
    </izvorni_sadrzaj>
    <derivirana_varijabla naziv="DomainObject.Predmet.ProtuStrankaListNazivFormated_1">
      <item>VEZANA TRGOVINA j.d.o.o. za trgovinu i usluge</item>
    </derivirana_varijabla>
  </DomainObject.Predmet.ProtuStrankaListNazivFormated>
  <DomainObject.Predmet.ProtuStrankaListNazivFormatedOIB>
    <izvorni_sadrzaj>
      <item>VEZANA TRGOVINA j.d.o.o. za trgovinu i usluge, OIB 56818360777</item>
    </izvorni_sadrzaj>
    <derivirana_varijabla naziv="DomainObject.Predmet.ProtuStrankaListNazivFormatedOIB_1">
      <item>VEZANA TRGOVINA j.d.o.o. za trgovinu i usluge, OIB 56818360777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St-1898/2018-9</izvorni_sadrzaj>
    <derivirana_varijabla naziv="DomainObject.PoslovniBrojDokumenta_1">St-1898/2018-9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VEZANA TRGOVINA j.d.o.o. za trgovinu i usluge</izvorni_sadrzaj>
    <derivirana_varijabla naziv="DomainObject.Predmet.ProtustrankaIDrugi_1">VEZANA TRGOVINA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VEZANA TRGOVINA j.d.o.o. za trgovinu i usluge, OIB 56818360777, Stražnička 1, 10430 Samobor</izvorni_sadrzaj>
    <derivirana_varijabla naziv="DomainObject.Predmet.ProtustrankaIDrugiAdressOIB_1">VEZANA TRGOVINA j.d.o.o. za trgovinu i usluge, OIB 56818360777, Stražnička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2019.</izvorni_sadrzaj>
    <derivirana_varijabla naziv="DomainObject.Predmet.OdlukaRjesenje.DatumDonosenjaOdluke_1">16.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St-1898/2018-5</izvorni_sadrzaj>
    <derivirana_varijabla naziv="DomainObject.Predmet.OdlukaRjesenje.Oznaka_1">St-1898/2018-5</derivirana_varijabla>
  </DomainObject.Predmet.OdlukaRjesenje.Oznaka>
  <DomainObject.Predmet.SudioniciListNaziv>
    <izvorni_sadrzaj>
      <item>Fina Regionalni centar Zagreb</item>
      <item>VEZANA TRGOVINA j.d.o.o. za trgovinu i usluge</item>
    </izvorni_sadrzaj>
    <derivirana_varijabla naziv="DomainObject.Predmet.SudioniciListNaziv_1">
      <item>Fina Regionalni centar Zagreb</item>
      <item>VEZANA TRGOVINA j.d.o.o.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VEZANA TRGOVINA j.d.o.o. za trgovinu i usluge, OIB 56818360777, Stražnička 1,10430 Samobor</item>
    </izvorni_sadrzaj>
    <derivirana_varijabla naziv="DomainObject.Predmet.SudioniciListAdressOIB_1">
      <item>Fina Regionalni centar Zagreb, OIB 85821130368, Trg svibanjskih žrtava 1995 br. 1,10000 Zagreb</item>
      <item>VEZANA TRGOVINA j.d.o.o. za trgovinu i usluge, OIB 56818360777, Stražnička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56818360777</item>
    </izvorni_sadrzaj>
    <derivirana_varijabla naziv="DomainObject.Predmet.SudioniciListNazivOIB_1">
      <item>, OIB 85821130368</item>
      <item>, OIB 56818360777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St-1898/2018-5</izvorni_sadrzaj>
    <derivirana_varijabla naziv="DomainObject.PredzadnjaOdlukaIzPredmeta.Oznaka_1">St-1898/2018-5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44BFC-9F0A-4170-A9CD-2A673F32A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1431</properties:Characters>
  <properties:Lines>51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2019-06-04T09:29:00Z</dcterms:created>
  <dc:creator>radicn</dc:creator>
  <cp:lastModifiedBy>Tatjana Slaviček</cp:lastModifiedBy>
  <cp:lastPrinted>2019-06-04T11:38:00Z</cp:lastPrinted>
  <dcterms:modified xmlns:xsi="http://www.w3.org/2001/XMLSchema-instance" xsi:type="dcterms:W3CDTF">2019-06-04T11:53:00Z</dcterms:modified>
  <cp:revision>6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St-1898/2018-9 / Odluka - Rješenje - ispravak rješenja (Rj_ispravak_Rješenja_o_otvaranju_i_zaklju_1898-18.docx)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