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b004" w14:paraId="8fcb004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1D5076">
        <w:rPr>
          <w:lang w:val="hr-HR"/>
        </w:rPr>
        <w:t>106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1D5076">
        <w:rPr>
          <w:lang w:val="hr-HR"/>
        </w:rPr>
        <w:t>TEHNIVO</w:t>
      </w:r>
      <w:r>
        <w:rPr>
          <w:lang w:val="hr-HR"/>
        </w:rPr>
        <w:t xml:space="preserve"> </w:t>
      </w:r>
      <w:r w:rsidR="00262207">
        <w:rPr>
          <w:lang w:val="hr-HR"/>
        </w:rPr>
        <w:t xml:space="preserve">društvo </w:t>
      </w:r>
      <w:r w:rsidR="005F3CC0">
        <w:rPr>
          <w:lang w:val="hr-HR"/>
        </w:rPr>
        <w:t xml:space="preserve">za </w:t>
      </w:r>
      <w:r w:rsidR="00262207">
        <w:rPr>
          <w:lang w:val="hr-HR"/>
        </w:rPr>
        <w:t>inženjering i projektiranje</w:t>
      </w:r>
      <w:r w:rsidR="00262207" w:rsidRPr="00262207">
        <w:rPr>
          <w:lang w:val="hr-HR"/>
        </w:rPr>
        <w:t xml:space="preserve"> </w:t>
      </w:r>
      <w:r w:rsidR="00262207">
        <w:rPr>
          <w:lang w:val="hr-HR"/>
        </w:rPr>
        <w:t>d.o.o.</w:t>
      </w:r>
      <w:r>
        <w:rPr>
          <w:lang w:val="hr-HR"/>
        </w:rPr>
        <w:t xml:space="preserve"> </w:t>
      </w:r>
      <w:r w:rsidR="001D5076">
        <w:rPr>
          <w:lang w:val="hr-HR"/>
        </w:rPr>
        <w:t>Karlovac</w:t>
      </w:r>
      <w:r w:rsidR="00636834">
        <w:rPr>
          <w:lang w:val="hr-HR"/>
        </w:rPr>
        <w:t xml:space="preserve">, </w:t>
      </w:r>
      <w:r w:rsidR="001D5076">
        <w:rPr>
          <w:lang w:val="hr-HR"/>
        </w:rPr>
        <w:t xml:space="preserve">Silvije </w:t>
      </w:r>
      <w:proofErr w:type="spellStart"/>
      <w:r w:rsidR="001D5076">
        <w:rPr>
          <w:lang w:val="hr-HR"/>
        </w:rPr>
        <w:t>Strahimira</w:t>
      </w:r>
      <w:proofErr w:type="spellEnd"/>
      <w:r w:rsidR="001D5076">
        <w:rPr>
          <w:lang w:val="hr-HR"/>
        </w:rPr>
        <w:t xml:space="preserve"> Kranjčevića 16</w:t>
      </w:r>
      <w:r>
        <w:rPr>
          <w:lang w:val="hr-HR"/>
        </w:rPr>
        <w:t>, MBS:</w:t>
      </w:r>
      <w:r w:rsidR="001D5076">
        <w:rPr>
          <w:lang w:val="hr-HR"/>
        </w:rPr>
        <w:t xml:space="preserve"> </w:t>
      </w:r>
      <w:r w:rsidR="00262207">
        <w:rPr>
          <w:lang w:val="hr-HR"/>
        </w:rPr>
        <w:t>020000053</w:t>
      </w:r>
      <w:r>
        <w:rPr>
          <w:lang w:val="hr-HR"/>
        </w:rPr>
        <w:t xml:space="preserve">, OIB: </w:t>
      </w:r>
      <w:r w:rsidR="001D5076">
        <w:rPr>
          <w:lang w:val="hr-HR"/>
        </w:rPr>
        <w:t>80754100223</w:t>
      </w:r>
      <w:r>
        <w:rPr>
          <w:lang w:val="hr-HR"/>
        </w:rPr>
        <w:t>, koji se vodi kod ovoga suda pod brojem St-</w:t>
      </w:r>
      <w:r w:rsidR="001D5076">
        <w:rPr>
          <w:lang w:val="hr-HR"/>
        </w:rPr>
        <w:t>106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1D5076">
        <w:rPr>
          <w:lang w:val="hr-HR"/>
        </w:rPr>
        <w:t>27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1D5076">
        <w:rPr>
          <w:lang w:val="hr-HR"/>
        </w:rPr>
        <w:t>824.998,86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262207">
        <w:rPr>
          <w:lang w:val="hr-HR"/>
        </w:rPr>
        <w:t>Dragutin Belavić</w:t>
      </w:r>
      <w:r>
        <w:rPr>
          <w:lang w:val="hr-HR"/>
        </w:rPr>
        <w:t xml:space="preserve"> iz </w:t>
      </w:r>
      <w:r w:rsidR="00262207">
        <w:rPr>
          <w:lang w:val="hr-HR"/>
        </w:rPr>
        <w:t>Karlovca</w:t>
      </w:r>
      <w:r>
        <w:rPr>
          <w:lang w:val="hr-HR"/>
        </w:rPr>
        <w:t xml:space="preserve">, </w:t>
      </w:r>
      <w:r w:rsidR="00262207">
        <w:rPr>
          <w:lang w:val="hr-HR"/>
        </w:rPr>
        <w:t xml:space="preserve">Silvije </w:t>
      </w:r>
      <w:proofErr w:type="spellStart"/>
      <w:r w:rsidR="00262207">
        <w:rPr>
          <w:lang w:val="hr-HR"/>
        </w:rPr>
        <w:t>Strahimira</w:t>
      </w:r>
      <w:proofErr w:type="spellEnd"/>
      <w:r w:rsidR="00262207">
        <w:rPr>
          <w:lang w:val="hr-HR"/>
        </w:rPr>
        <w:t xml:space="preserve"> Kranjčevića 16</w:t>
      </w:r>
      <w:r>
        <w:rPr>
          <w:lang w:val="hr-HR"/>
        </w:rPr>
        <w:t xml:space="preserve">, OIB: </w:t>
      </w:r>
      <w:r w:rsidR="00262207">
        <w:rPr>
          <w:lang w:val="hr-HR"/>
        </w:rPr>
        <w:t xml:space="preserve">58012481877 i Sandra Belavić iz Karlovca, Silvije </w:t>
      </w:r>
      <w:proofErr w:type="spellStart"/>
      <w:r w:rsidR="00262207">
        <w:rPr>
          <w:lang w:val="hr-HR"/>
        </w:rPr>
        <w:t>Strahimira</w:t>
      </w:r>
      <w:proofErr w:type="spellEnd"/>
      <w:r w:rsidR="00262207">
        <w:rPr>
          <w:lang w:val="hr-HR"/>
        </w:rPr>
        <w:t xml:space="preserve"> Kranjčevića 16, OIB: 78697885589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974D54" w:rsidR="00974D54">
      <w:pPr>
        <w:ind w:firstLine="720" w:left="4320"/>
      </w:pPr>
      <w:r>
        <w:rPr>
          <w:lang w:val="hr-HR"/>
        </w:rPr>
        <w:t xml:space="preserve">    </w:t>
      </w:r>
    </w:p>
    <w:p w:rsidRDefault="00974D54" w:rsidP="00974D54" w:rsidR="00974D54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974D54" w:rsidP="00974D54" w:rsidR="00974D54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974D54" w:rsidP="00974D54" w:rsidR="00974D54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974D54" w:rsidP="00974D54" w:rsidR="00974D54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974D54" w:rsidP="00974D54" w:rsidR="00974D54">
      <w:pPr>
        <w:rPr>
          <w:szCs w:val="24"/>
        </w:rPr>
      </w:pPr>
    </w:p>
    <w:p w:rsidRDefault="000E2229" w:rsidP="00974D54" w:rsidR="000E2229" w:rsidRPr="00D86D34">
      <w:pPr>
        <w:ind w:firstLine="5103"/>
      </w:pPr>
    </w:p>
    <w:sectPr w:rsidSect="009C1F95" w:rsidR="000E2229" w:rsidRPr="00D86D34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63C" w:rsidR="002C363C">
      <w:r>
        <w:separator/>
      </w:r>
    </w:p>
  </w:endnote>
  <w:endnote w:id="0" w:type="continuationSeparator">
    <w:p w:rsidRDefault="002C363C" w:rsidR="002C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63C" w:rsidR="002C363C">
      <w:r>
        <w:separator/>
      </w:r>
    </w:p>
  </w:footnote>
  <w:footnote w:id="0" w:type="continuationSeparator">
    <w:p w:rsidRDefault="002C363C" w:rsidR="002C3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544E0"/>
    <w:rsid w:val="00262207"/>
    <w:rsid w:val="0029271A"/>
    <w:rsid w:val="002965AB"/>
    <w:rsid w:val="002A5F34"/>
    <w:rsid w:val="002B318E"/>
    <w:rsid w:val="002B51F9"/>
    <w:rsid w:val="002C363C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D6740"/>
    <w:rsid w:val="007E27E0"/>
    <w:rsid w:val="00802C38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4D54"/>
    <w:rsid w:val="0097587E"/>
    <w:rsid w:val="00983BE8"/>
    <w:rsid w:val="00985844"/>
    <w:rsid w:val="009C1F95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4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4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00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TEHNIVO društvo za inženjering i projektiranje d.o.o. zastupanog po punomoćniku Dragutin Belavić; Sandra Belavić</izvorni_sadrzaj>
    <derivirana_varijabla naziv="DomainObject.Predmet.ProtustrankaFormated_1">  TEHNIVO društvo za inženjering i projektiranje d.o.o. zastupanog po punomoćniku Dragutin Belavić; Sandra Belavić</derivirana_varijabla>
  </DomainObject.Predmet.ProtustrankaFormated>
  <DomainObject.Predmet.ProtustrankaFormatedOIB>
    <izvorni_sadrzaj>  TEHNIVO društvo za inženjering i projektiranje d.o.o., OIB 80754100223 zastupanog po punomoćniku Dragutin Belavić; Sandra Belavić</izvorni_sadrzaj>
    <derivirana_varijabla naziv="DomainObject.Predmet.ProtustrankaFormatedOIB_1">  TEHNIVO društvo za inženjering i projektiranje d.o.o., OIB 80754100223 zastupanog po punomoćniku Dragutin Belavić; Sandra Belavić</derivirana_varijabla>
  </DomainObject.Predmet.ProtustrankaFormatedOIB>
  <DomainObject.Predmet.ProtustrankaFormatedWithAdress>
    <izvorni_sadrzaj> TEHNIVO društvo za inženjering i projektiranje d.o.o., Silvija Strahimira Kranjčevića 16, 47000 Karlovac zastupanog po punomoćniku Dragutin Belavić; Sandra Belavić</izvorni_sadrzaj>
    <derivirana_varijabla naziv="DomainObject.Predmet.ProtustrankaFormatedWithAdress_1"> TEHNIVO društvo za inženjering i projektiranje d.o.o., Silvija Strahimira Kranjčevića 16, 47000 Karlovac zastupanog po punomoćniku Dragutin Belavić; Sandra Belavić</derivirana_varijabla>
  </DomainObject.Predmet.ProtustrankaFormatedWithAdress>
  <DomainObject.Predmet.ProtustrankaFormatedWithAdressOIB>
    <izvorni_sadrzaj> TEHNIVO društvo za inženjering i projektiranje d.o.o., OIB 80754100223, Silvija Strahimira Kranjčevića 16, 47000 Karlovac zastupanog po punomoćniku Dragutin Belavić; Sandra Belavić</izvorni_sadrzaj>
    <derivirana_varijabla naziv="DomainObject.Predmet.ProtustrankaFormatedWithAdressOIB_1"> TEHNIVO društvo za inženjering i projektiranje d.o.o., OIB 80754100223, Silvija Strahimira Kranjčevića 16, 47000 Karlovac zastupanog po punomoćniku Dragutin Belavić; Sandra Belavić</derivirana_varijabla>
  </DomainObject.Predmet.ProtustrankaFormatedWithAdressOIB>
  <DomainObject.Predmet.ProtustrankaWithAdress>
    <izvorni_sadrzaj>TEHNIVO društvo za inženjering i projektiranje d.o.o. Silvija Strahimira Kranjčevića 16, 47000 Karlovac</izvorni_sadrzaj>
    <derivirana_varijabla naziv="DomainObject.Predmet.ProtustrankaWithAdress_1">TEHNIVO društvo za inženjering i projektiranje d.o.o. Silvija Strahimira Kranjčevića 16, 47000 Karlovac</derivirana_varijabla>
  </DomainObject.Predmet.ProtustrankaWithAdress>
  <DomainObject.Predmet.ProtustrankaWithAdressOIB>
    <izvorni_sadrzaj>TEHNIVO društvo za inženjering i projektiranje d.o.o., OIB 80754100223, Silvija Strahimira Kranjčevića 16, 47000 Karlovac</izvorni_sadrzaj>
    <derivirana_varijabla naziv="DomainObject.Predmet.ProtustrankaWithAdressOIB_1">TEHNIVO društvo za inženjering i projektiranje d.o.o., OIB 80754100223, Silvija Strahimira Kranjčevića 16, 47000 Karlovac</derivirana_varijabla>
  </DomainObject.Predmet.ProtustrankaWithAdressOIB>
  <DomainObject.Predmet.ProtustrankaNazivFormated>
    <izvorni_sadrzaj>TEHNIVO društvo za inženjering i projektiranje d.o.o.</izvorni_sadrzaj>
    <derivirana_varijabla naziv="DomainObject.Predmet.ProtustrankaNazivFormated_1">TEHNIVO društvo za inženjering i projektiranje d.o.o.</derivirana_varijabla>
  </DomainObject.Predmet.ProtustrankaNazivFormated>
  <DomainObject.Predmet.ProtustrankaNazivFormatedOIB>
    <izvorni_sadrzaj>TEHNIVO društvo za inženjering i projektiranje d.o.o., OIB 80754100223</izvorni_sadrzaj>
    <derivirana_varijabla naziv="DomainObject.Predmet.ProtustrankaNazivFormatedOIB_1">TEHNIVO društvo za inženjering i projektiranje d.o.o., OIB 80754100223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TEHNIVO društvo za inženjering i projektiranje d.o.o. zastupanog po punomoćniku Dragutin Belavić; Sandra Belavić</item>
    </izvorni_sadrzaj>
    <derivirana_varijabla naziv="DomainObject.Predmet.ProtuStrankaListFormated_1">
      <item>TEHNIVO društvo za inženjering i projektiranje d.o.o. zastupanog po punomoćniku Dragutin Belavić; Sandra Belavić</item>
    </derivirana_varijabla>
  </DomainObject.Predmet.ProtuStrankaListFormated>
  <DomainObject.Predmet.ProtuStrankaListFormatedOIB>
    <izvorni_sadrzaj>
      <item>TEHNIVO društvo za inženjering i projektiranje d.o.o., OIB 80754100223 zastupanog po punomoćniku Dragutin Belavić; Sandra Belavić</item>
    </izvorni_sadrzaj>
    <derivirana_varijabla naziv="DomainObject.Predmet.ProtuStrankaListFormatedOIB_1">
      <item>TEHNIVO društvo za inženjering i projektiranje d.o.o., OIB 80754100223 zastupanog po punomoćniku Dragutin Belavić; Sandra Belavić</item>
    </derivirana_varijabla>
  </DomainObject.Predmet.ProtuStrankaListFormatedOIB>
  <DomainObject.Predmet.ProtuStrankaListFormatedWithAdress>
    <izvorni_sadrzaj>
      <item>TEHNIVO društvo za inženjering i projektiranje d.o.o., Silvija Strahimira Kranjčevića 16, 47000 Karlovac zastupanog po punomoćniku Dragutin Belavić; Sandra Belavić</item>
    </izvorni_sadrzaj>
    <derivirana_varijabla naziv="DomainObject.Predmet.ProtuStrankaListFormatedWithAdress_1">
      <item>TEHNIVO društvo za inženjering i projektiranje d.o.o., Silvija Strahimira Kranjčevića 16, 47000 Karlovac zastupanog po punomoćniku Dragutin Belavić; Sandra Belavić</item>
    </derivirana_varijabla>
  </DomainObject.Predmet.ProtuStrankaListFormatedWithAdress>
  <DomainObject.Predmet.ProtuStrankaListFormatedWithAdressOIB>
    <izvorni_sadrzaj>
      <item>TEHNIVO društvo za inženjering i projektiranje d.o.o., OIB 80754100223, Silvija Strahimira Kranjčevića 16, 47000 Karlovac zastupanog po punomoćniku Dragutin Belavić; Sandra Belavić</item>
    </izvorni_sadrzaj>
    <derivirana_varijabla naziv="DomainObject.Predmet.ProtuStrankaListFormatedWithAdressOIB_1">
      <item>TEHNIVO društvo za inženjering i projektiranje d.o.o., OIB 80754100223, Silvija Strahimira Kranjčevića 16, 47000 Karlovac zastupanog po punomoćniku Dragutin Belavić; Sandra Belavić</item>
    </derivirana_varijabla>
  </DomainObject.Predmet.ProtuStrankaListFormatedWithAdressOIB>
  <DomainObject.Predmet.ProtuStrankaListNazivFormated>
    <izvorni_sadrzaj>
      <item>TEHNIVO društvo za inženjering i projektiranje d.o.o.</item>
    </izvorni_sadrzaj>
    <derivirana_varijabla naziv="DomainObject.Predmet.ProtuStrankaListNazivFormated_1">
      <item>TEHNIVO društvo za inženjering i projektiranje d.o.o.</item>
    </derivirana_varijabla>
  </DomainObject.Predmet.ProtuStrankaListNazivFormated>
  <DomainObject.Predmet.ProtuStrankaListNazivFormatedOIB>
    <izvorni_sadrzaj>
      <item>TEHNIVO društvo za inženjering i projektiranje d.o.o., OIB 80754100223</item>
    </izvorni_sadrzaj>
    <derivirana_varijabla naziv="DomainObject.Predmet.ProtuStrankaListNazivFormatedOIB_1">
      <item>TEHNIVO društvo za inženjering i projektiranje d.o.o., OIB 80754100223</item>
    </derivirana_varijabla>
  </DomainObject.Predmet.ProtuStrankaListNazivFormatedOIB>
  <DomainObject.Predmet.OstaliListFormated>
    <izvorni_sadrzaj>
      <item>Dragutin Belavić punomoćnik sudionika u postupku TEHNIVO društvo za inženjering i projektiranje d.o.o.</item>
      <item>Sandra Belavić punomoćnik sudionika u postupku TEHNIVO društvo za inženjering i projektiranje d.o.o.</item>
    </izvorni_sadrzaj>
    <derivirana_varijabla naziv="DomainObject.Predmet.OstaliListFormated_1">
      <item>Dragutin Belavić punomoćnik sudionika u postupku TEHNIVO društvo za inženjering i projektiranje d.o.o.</item>
      <item>Sandra Belavić punomoćnik sudionika u postupku TEHNIVO društvo za inženjering i projektiranje d.o.o.</item>
    </derivirana_varijabla>
  </DomainObject.Predmet.OstaliListFormated>
  <DomainObject.Predmet.OstaliListFormatedOIB>
    <izvorni_sadrzaj>
      <item>Dragutin Belavić, OIB 58012481877 punomoćnik sudionika u postupku TEHNIVO društvo za inženjering i projektiranje d.o.o.</item>
      <item>Sandra Belavić, OIB 78697885589 punomoćnik sudionika u postupku TEHNIVO društvo za inženjering i projektiranje d.o.o.</item>
    </izvorni_sadrzaj>
    <derivirana_varijabla naziv="DomainObject.Predmet.OstaliListFormatedOIB_1">
      <item>Dragutin Belavić, OIB 58012481877 punomoćnik sudionika u postupku TEHNIVO društvo za inženjering i projektiranje d.o.o.</item>
      <item>Sandra Belavić, OIB 78697885589 punomoćnik sudionika u postupku TEHNIVO društvo za inženjering i projektiranje d.o.o.</item>
    </derivirana_varijabla>
  </DomainObject.Predmet.OstaliListFormatedOIB>
  <DomainObject.Predmet.OstaliListFormatedWithAdress>
    <izvorni_sadrzaj>
      <item>Dragutin Belavić, Silvije Strahimira Kranjčevića 16, 47000 Karlovac punomoćnik sudionika u postupku TEHNIVO društvo za inženjering i projektiranje d.o.o.</item>
      <item>Sandra Belavić, Silvije Strahimira Kranjčevića 16, 47000 Karlovac punomoćnik sudionika u postupku TEHNIVO društvo za inženjering i projektiranje d.o.o.</item>
    </izvorni_sadrzaj>
    <derivirana_varijabla naziv="DomainObject.Predmet.OstaliListFormatedWithAdress_1">
      <item>Dragutin Belavić, Silvije Strahimira Kranjčevića 16, 47000 Karlovac punomoćnik sudionika u postupku TEHNIVO društvo za inženjering i projektiranje d.o.o.</item>
      <item>Sandra Belavić, Silvije Strahimira Kranjčevića 16, 47000 Karlovac punomoćnik sudionika u postupku TEHNIVO društvo za inženjering i projektiranje d.o.o.</item>
    </derivirana_varijabla>
  </DomainObject.Predmet.OstaliListFormatedWithAdress>
  <DomainObject.Predmet.OstaliListFormatedWithAdressOIB>
    <izvorni_sadrzaj>
      <item>Dragutin Belavić, OIB 58012481877, Silvije Strahimira Kranjčevića 16, 47000 Karlovac punomoćnik sudionika u postupku TEHNIVO društvo za inženjering i projektiranje d.o.o.</item>
      <item>Sandra Belavić, OIB 78697885589, Silvije Strahimira Kranjčevića 16, 47000 Karlovac punomoćnik sudionika u postupku TEHNIVO društvo za inženjering i projektiranje d.o.o.</item>
    </izvorni_sadrzaj>
    <derivirana_varijabla naziv="DomainObject.Predmet.OstaliListFormatedWithAdressOIB_1">
      <item>Dragutin Belavić, OIB 58012481877, Silvije Strahimira Kranjčevića 16, 47000 Karlovac punomoćnik sudionika u postupku TEHNIVO društvo za inženjering i projektiranje d.o.o.</item>
      <item>Sandra Belavić, OIB 78697885589, Silvije Strahimira Kranjčevića 16, 47000 Karlovac punomoćnik sudionika u postupku TEHNIVO društvo za inženjering i projektiranje d.o.o.</item>
    </derivirana_varijabla>
  </DomainObject.Predmet.OstaliListFormatedWithAdressOIB>
  <DomainObject.Predmet.OstaliListNazivFormated>
    <izvorni_sadrzaj>
      <item>Dragutin Belavić</item>
      <item>Sandra Belavić</item>
    </izvorni_sadrzaj>
    <derivirana_varijabla naziv="DomainObject.Predmet.OstaliListNazivFormated_1">
      <item>Dragutin Belavić</item>
      <item>Sandra Belavić</item>
    </derivirana_varijabla>
  </DomainObject.Predmet.OstaliListNazivFormated>
  <DomainObject.Predmet.OstaliListNazivFormatedOIB>
    <izvorni_sadrzaj>
      <item>Dragutin Belavić, OIB 58012481877</item>
      <item>Sandra Belavić, OIB 78697885589</item>
    </izvorni_sadrzaj>
    <derivirana_varijabla naziv="DomainObject.Predmet.OstaliListNazivFormatedOIB_1">
      <item>Dragutin Belavić, OIB 58012481877</item>
      <item>Sandra Belavić, OIB 78697885589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TEHNIVO društvo za inženjering i projektiranje d.o.o.</izvorni_sadrzaj>
    <derivirana_varijabla naziv="DomainObject.Predmet.ProtustrankaIDrugi_1">TEHNIVO društvo za inženjering i projektiranje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TEHNIVO društvo za inženjering i projektiranje d.o.o., OIB 80754100223, Silvija Strahimira Kranjčevića 16, 47000 Karlovac</izvorni_sadrzaj>
    <derivirana_varijabla naziv="DomainObject.Predmet.ProtustrankaIDrugiAdressOIB_1">TEHNIVO društvo za inženjering i projektiranje d.o.o., OIB 80754100223, Silvija Strahimira Kranjčevića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TEHNIVO društvo za inženjering i projektiranje d.o.o.</item>
      <item>FINA regionalni centar Zagreb, podružnica Karlovac</item>
      <item>Dragutin Belavić</item>
      <item>Sandra Belavić</item>
    </izvorni_sadrzaj>
    <derivirana_varijabla naziv="DomainObject.Predmet.SudioniciListNaziv_1">
      <item>TEHNIVO društvo za inženjering i projektiranje d.o.o.</item>
      <item>FINA regionalni centar Zagreb, podružnica Karlovac</item>
      <item>Dragutin Belavić</item>
      <item>Sandra Belavić</item>
    </derivirana_varijabla>
  </DomainObject.Predmet.SudioniciListNaziv>
  <DomainObject.Predmet.SudioniciListAdressOIB>
    <izvorni_sadrzaj>
      <item>TEHNIVO društvo za inženjering i projektiranje d.o.o., OIB 80754100223, Silvija Strahimira Kranjčevića 16,47000 Karlovac</item>
      <item>FINA regionalni centar Zagreb, podružnica Karlovac, OIB 85821130368, Vitezovićeva 1,47000 Karlovac</item>
      <item>Dragutin Belavić, OIB 58012481877, Silvije Strahimira Kranjčevića 16,47000 Karlovac</item>
      <item>Sandra Belavić, OIB 78697885589, Silvije Strahimira Kranjčevića 16,47000 Karlovac</item>
    </izvorni_sadrzaj>
    <derivirana_varijabla naziv="DomainObject.Predmet.SudioniciListAdressOIB_1">
      <item>TEHNIVO društvo za inženjering i projektiranje d.o.o., OIB 80754100223, Silvija Strahimira Kranjčevića 16,47000 Karlovac</item>
      <item>FINA regionalni centar Zagreb, podružnica Karlovac, OIB 85821130368, Vitezovićeva 1,47000 Karlovac</item>
      <item>Dragutin Belavić, OIB 58012481877, Silvije Strahimira Kranjčevića 16,47000 Karlovac</item>
      <item>Sandra Belavić, OIB 78697885589, Silvije Strahimira Kranjčevića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80754100223</item>
      <item>, OIB 85821130368</item>
      <item>, OIB 58012481877</item>
      <item>, OIB 78697885589</item>
    </izvorni_sadrzaj>
    <derivirana_varijabla naziv="DomainObject.Predmet.SudioniciListNazivOIB_1">
      <item>, OIB 80754100223</item>
      <item>, OIB 85821130368</item>
      <item>, OIB 58012481877</item>
      <item>, OIB 78697885589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53A9C-59B3-4FE2-9606-CDFDE3539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1778</properties:Characters>
  <properties:Lines>48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2017-03-15T13:27:00Z</dcterms:created>
  <dc:creator>ssabljic</dc:creator>
  <cp:lastModifiedBy>Miroslav Lovreković</cp:lastModifiedBy>
  <cp:lastPrinted>2017-03-16T07:34:00Z</cp:lastPrinted>
  <dcterms:modified xmlns:xsi="http://www.w3.org/2001/XMLSchema-instance" xsi:type="dcterms:W3CDTF">2017-03-16T07:34:00Z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