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4102" w14:paraId="c224102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6 St-</w:t>
      </w:r>
      <w:r w:rsidR="001C4433">
        <w:t>1334</w:t>
      </w:r>
      <w:r w:rsidR="002E2049">
        <w:t>/</w:t>
      </w:r>
      <w:r w:rsidR="001C4433">
        <w:t>17</w:t>
      </w:r>
      <w:r w:rsidR="002E2049">
        <w:t>-</w:t>
      </w:r>
      <w:r w:rsidR="001C4433">
        <w:t>15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1C4433" w:rsidRPr="001C4433">
        <w:rPr>
          <w:color w:val="000000"/>
        </w:rPr>
        <w:t>IVANA d.o.o. Nuštar, K. Krešimira I 16, MBS: 030123338, OIB: 61555280678</w:t>
      </w:r>
      <w:r w:rsidR="00C7014A" w:rsidRPr="00C7014A">
        <w:rPr>
          <w:color w:val="000000"/>
        </w:rPr>
        <w:t>,</w:t>
      </w:r>
      <w:r w:rsidR="00C803CD">
        <w:t xml:space="preserve"> </w:t>
      </w:r>
      <w:r w:rsidR="00951975">
        <w:t xml:space="preserve">dana </w:t>
      </w:r>
      <w:r w:rsidR="001C4433">
        <w:t>9</w:t>
      </w:r>
      <w:r w:rsidR="00951975">
        <w:t xml:space="preserve">. </w:t>
      </w:r>
      <w:r w:rsidR="001C4433">
        <w:t>listopada</w:t>
      </w:r>
      <w:r w:rsidR="00951975">
        <w:t xml:space="preserve"> 2017.,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1C4433">
        <w:t>Ivana (Ćorić) Mustapić, OIB: 16241784110, Vinkovci, P.</w:t>
      </w:r>
      <w:r w:rsidR="00DC3339">
        <w:t xml:space="preserve"> </w:t>
      </w:r>
      <w:r w:rsidR="001C4433">
        <w:t>Svačića</w:t>
      </w:r>
      <w:r w:rsidR="00DC3339">
        <w:t xml:space="preserve"> 2</w:t>
      </w:r>
      <w:r w:rsidR="00C7014A" w:rsidRPr="00C7014A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1C4433">
        <w:t>1.000,00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1C4433">
        <w:t>1334</w:t>
      </w:r>
      <w:r w:rsidR="007D3892" w:rsidRPr="00853B55">
        <w:t>-</w:t>
      </w:r>
      <w:r w:rsidR="001C4433">
        <w:t>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1C4433">
        <w:t>Ivana (Ćorić) Mustapić, OIB: 16241784110, Vinkovci, P.</w:t>
      </w:r>
      <w:r w:rsidR="00DC3339">
        <w:t xml:space="preserve"> </w:t>
      </w:r>
      <w:r w:rsidR="001C4433">
        <w:t>Svačića</w:t>
      </w:r>
      <w:r w:rsidR="00DC3339">
        <w:t xml:space="preserve"> 2</w:t>
      </w:r>
      <w:r w:rsidR="00C7014A" w:rsidRPr="00C7014A"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C4433">
        <w:t>1.000,00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1C4433">
        <w:t>1334</w:t>
      </w:r>
      <w:r w:rsidR="007D3892" w:rsidRPr="00853B55">
        <w:t>-</w:t>
      </w:r>
      <w:r w:rsidR="001C4433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1C4433">
        <w:t>Ivana (Ćorić) Mustapić, OIB: 16241784110, Vinkovci, P.</w:t>
      </w:r>
      <w:r w:rsidR="00DC3339">
        <w:t xml:space="preserve"> </w:t>
      </w:r>
      <w:r w:rsidR="001C4433">
        <w:t>Svačića</w:t>
      </w:r>
      <w:r w:rsidR="00DC3339">
        <w:t xml:space="preserve"> 2</w:t>
      </w:r>
      <w:r w:rsidR="00C7014A" w:rsidRPr="00C7014A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1C4433">
        <w:t>Ivana (Ćorić) Mustapić, OIB: 16241784110, Vinkovci, P.</w:t>
      </w:r>
      <w:r w:rsidR="00DC3339">
        <w:t xml:space="preserve"> </w:t>
      </w:r>
      <w:r w:rsidR="001C4433">
        <w:t>Svačića</w:t>
      </w:r>
      <w:r w:rsidR="00DC3339">
        <w:t xml:space="preserve"> 2</w:t>
      </w:r>
      <w:r w:rsidR="001C4433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1C4433">
        <w:t>1334</w:t>
      </w:r>
      <w:r w:rsidR="00853B55">
        <w:t>/</w:t>
      </w:r>
      <w:r w:rsidR="001C4433">
        <w:t>17</w:t>
      </w:r>
      <w:r w:rsidR="00853B55">
        <w:t>-</w:t>
      </w:r>
      <w:r w:rsidR="001C4433">
        <w:t>15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1C4433">
        <w:rPr>
          <w:bCs/>
        </w:rPr>
        <w:t>5</w:t>
      </w:r>
      <w:r w:rsidRPr="00C119CF">
        <w:rPr>
          <w:bCs/>
        </w:rPr>
        <w:t xml:space="preserve">. </w:t>
      </w:r>
      <w:r w:rsidR="001C4433">
        <w:rPr>
          <w:bCs/>
        </w:rPr>
        <w:t>veljače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1C4433" w:rsidRPr="001C4433">
        <w:rPr>
          <w:color w:val="000000"/>
        </w:rPr>
        <w:t>IVANA d.o.o. Nuštar, K. Krešimira I 16, MBS: 030123338, OIB: 61555280678</w:t>
      </w:r>
      <w:r w:rsidR="001C4433" w:rsidRPr="00C7014A">
        <w:rPr>
          <w:color w:val="000000"/>
        </w:rPr>
        <w:t>,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 w:rsidR="001C4433">
        <w:rPr>
          <w:bCs/>
        </w:rPr>
        <w:t>1334</w:t>
      </w:r>
      <w:r w:rsidRPr="00C119CF">
        <w:rPr>
          <w:bCs/>
        </w:rPr>
        <w:t>/</w:t>
      </w:r>
      <w:r w:rsidR="001C4433">
        <w:rPr>
          <w:bCs/>
        </w:rPr>
        <w:t>17</w:t>
      </w:r>
      <w:r w:rsidRPr="00C119CF">
        <w:rPr>
          <w:bCs/>
        </w:rPr>
        <w:t xml:space="preserve"> od </w:t>
      </w:r>
      <w:r w:rsidR="001C4433">
        <w:rPr>
          <w:bCs/>
        </w:rPr>
        <w:t>30</w:t>
      </w:r>
      <w:r w:rsidRPr="00C119CF">
        <w:rPr>
          <w:bCs/>
        </w:rPr>
        <w:t xml:space="preserve">. </w:t>
      </w:r>
      <w:r w:rsidR="001C4433">
        <w:rPr>
          <w:bCs/>
        </w:rPr>
        <w:t>kolovoza</w:t>
      </w:r>
      <w:r w:rsidRPr="00C119CF">
        <w:rPr>
          <w:bCs/>
        </w:rPr>
        <w:t xml:space="preserve"> 201</w:t>
      </w:r>
      <w:r w:rsidR="001C4433">
        <w:rPr>
          <w:bCs/>
        </w:rPr>
        <w:t>7</w:t>
      </w:r>
      <w:r w:rsidRPr="00C119CF">
        <w:rPr>
          <w:bCs/>
        </w:rPr>
        <w:t xml:space="preserve">. g. pozvana je osoba za zastupanje dužnika </w:t>
      </w:r>
      <w:r w:rsidR="001C4433">
        <w:t>Ivana (Ćorić) Mustapić, OIB: 16241784110, Vinkovci, P.</w:t>
      </w:r>
      <w:r w:rsidR="00DC3339">
        <w:t xml:space="preserve"> </w:t>
      </w:r>
      <w:r w:rsidR="001C4433">
        <w:t>Svačića</w:t>
      </w:r>
      <w:r w:rsidR="00DC3339">
        <w:t xml:space="preserve"> 2</w:t>
      </w:r>
      <w:r w:rsidR="001C4433">
        <w:t>,</w:t>
      </w:r>
      <w:r w:rsidRPr="00C119CF">
        <w:rPr>
          <w:bCs/>
        </w:rPr>
        <w:t xml:space="preserve"> na uplatu predujma u iznosu od </w:t>
      </w:r>
      <w:r w:rsidR="00C7014A">
        <w:rPr>
          <w:bCs/>
        </w:rPr>
        <w:t>1</w:t>
      </w:r>
      <w:r w:rsidR="002044F4">
        <w:rPr>
          <w:bCs/>
        </w:rPr>
        <w:t>.0</w:t>
      </w:r>
      <w:r w:rsidR="007B51F8">
        <w:rPr>
          <w:bCs/>
        </w:rPr>
        <w:t>00</w:t>
      </w:r>
      <w:r w:rsidRPr="00C119CF">
        <w:rPr>
          <w:bCs/>
        </w:rPr>
        <w:t>,00 kn u Fond za namirenje troškova stečajnog postupka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  <w:r w:rsidR="008D1167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1C4433">
        <w:rPr>
          <w:bCs/>
        </w:rPr>
        <w:t>1334</w:t>
      </w:r>
      <w:r w:rsidRPr="00C119CF">
        <w:rPr>
          <w:bCs/>
        </w:rPr>
        <w:t>/</w:t>
      </w:r>
      <w:r w:rsidR="001C4433">
        <w:rPr>
          <w:bCs/>
        </w:rPr>
        <w:t>17</w:t>
      </w:r>
      <w:r w:rsidRPr="00C119CF">
        <w:rPr>
          <w:bCs/>
        </w:rPr>
        <w:t xml:space="preserve"> od </w:t>
      </w:r>
      <w:r w:rsidR="001C4433">
        <w:rPr>
          <w:bCs/>
        </w:rPr>
        <w:t>30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1C4433">
        <w:rPr>
          <w:bCs/>
        </w:rPr>
        <w:t>kolovoza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1C4433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1C4433">
        <w:t>Ivana (Ćorić) Mustapić, OIB: 16241784110, Vinkovci, P.</w:t>
      </w:r>
      <w:r w:rsidR="00DC3339">
        <w:t xml:space="preserve"> </w:t>
      </w:r>
      <w:r w:rsidR="001C4433">
        <w:t>Svačića</w:t>
      </w:r>
      <w:r w:rsidR="00DC3339">
        <w:t xml:space="preserve"> 2</w:t>
      </w:r>
      <w:r w:rsidR="001C4433">
        <w:t>,</w:t>
      </w:r>
      <w:r>
        <w:rPr>
          <w:color w:val="000000"/>
        </w:rPr>
        <w:t xml:space="preserve"> </w:t>
      </w:r>
      <w:r w:rsidRPr="00C119CF">
        <w:rPr>
          <w:bCs/>
        </w:rPr>
        <w:t>je zaprimi</w:t>
      </w:r>
      <w:r w:rsidR="001C4433">
        <w:rPr>
          <w:bCs/>
        </w:rPr>
        <w:t>la</w:t>
      </w:r>
      <w:r w:rsidRPr="00C119CF">
        <w:rPr>
          <w:bCs/>
        </w:rPr>
        <w:t xml:space="preserve"> dana </w:t>
      </w:r>
      <w:r w:rsidR="001C4433">
        <w:rPr>
          <w:bCs/>
        </w:rPr>
        <w:t>4</w:t>
      </w:r>
      <w:r w:rsidRPr="00C119CF">
        <w:rPr>
          <w:bCs/>
        </w:rPr>
        <w:t xml:space="preserve">. </w:t>
      </w:r>
      <w:r w:rsidR="001C4433">
        <w:rPr>
          <w:bCs/>
        </w:rPr>
        <w:t>rujna</w:t>
      </w:r>
      <w:r w:rsidRPr="00C119CF">
        <w:rPr>
          <w:bCs/>
        </w:rPr>
        <w:t xml:space="preserve"> 201</w:t>
      </w:r>
      <w:r w:rsidR="001C4433">
        <w:rPr>
          <w:bCs/>
        </w:rPr>
        <w:t>7</w:t>
      </w:r>
      <w:r w:rsidR="002044F4">
        <w:rPr>
          <w:bCs/>
        </w:rPr>
        <w:t xml:space="preserve">. godine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8D1167">
        <w:rPr>
          <w:bCs/>
        </w:rPr>
        <w:t>la</w:t>
      </w:r>
      <w:r w:rsidRPr="00C119CF">
        <w:rPr>
          <w:bCs/>
        </w:rPr>
        <w:t xml:space="preserve"> po pozivu suda, niti uplati</w:t>
      </w:r>
      <w:r w:rsidR="008D1167">
        <w:rPr>
          <w:bCs/>
        </w:rPr>
        <w:t>la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</w:t>
      </w:r>
      <w:r w:rsidR="008D1167">
        <w:rPr>
          <w:bCs/>
        </w:rPr>
        <w:t>la</w:t>
      </w:r>
      <w:r w:rsidRPr="00C119CF">
        <w:rPr>
          <w:bCs/>
        </w:rPr>
        <w:t xml:space="preserve"> dokaz o izvršen</w:t>
      </w:r>
      <w:r w:rsidR="00C7014A">
        <w:rPr>
          <w:bCs/>
        </w:rPr>
        <w:t>oj</w:t>
      </w:r>
      <w:r w:rsidRPr="00C119CF">
        <w:rPr>
          <w:bCs/>
        </w:rPr>
        <w:t xml:space="preserve"> uplat</w:t>
      </w:r>
      <w:r w:rsidR="00C7014A">
        <w:rPr>
          <w:bCs/>
        </w:rPr>
        <w:t>i</w:t>
      </w:r>
      <w:r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1C4433">
        <w:t>9</w:t>
      </w:r>
      <w:r w:rsidR="000E06CF">
        <w:t xml:space="preserve">. </w:t>
      </w:r>
      <w:r w:rsidR="001C4433">
        <w:t>listopada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bookmarkStart w:name="_GoBack" w:id="0"/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C7014A" w:rsidR="002044F4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1C4433">
        <w:t>Ivana (Ćorić) Mustapić, Vinkovci, P.</w:t>
      </w:r>
      <w:r w:rsidR="00DC3339">
        <w:t xml:space="preserve"> </w:t>
      </w:r>
      <w:r w:rsidR="001C4433">
        <w:t>Svačića</w:t>
      </w:r>
      <w:r w:rsidR="00DC3339">
        <w:t xml:space="preserve"> 2</w:t>
      </w:r>
      <w:r w:rsidR="001C4433">
        <w:t>,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1C4433" w:rsidP="007E6D1A" w:rsidR="007E6D1A">
      <w:pPr>
        <w:numPr>
          <w:ilvl w:val="0"/>
          <w:numId w:val="11"/>
        </w:numPr>
      </w:pPr>
      <w:r>
        <w:t>9/11</w:t>
      </w:r>
      <w:bookmarkEnd w:id="0"/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E00" w:rsidP="00C06AA6" w:rsidR="00C62E00">
      <w:r>
        <w:separator/>
      </w:r>
    </w:p>
  </w:endnote>
  <w:endnote w:id="0" w:type="continuationSeparator">
    <w:p w:rsidRDefault="00C62E00" w:rsidP="00C06AA6" w:rsidR="00C62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E00" w:rsidP="00C06AA6" w:rsidR="00C62E00">
      <w:r>
        <w:separator/>
      </w:r>
    </w:p>
  </w:footnote>
  <w:footnote w:id="0" w:type="continuationSeparator">
    <w:p w:rsidRDefault="00C62E00" w:rsidP="00C06AA6" w:rsidR="00C62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4B79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4433"/>
    <w:rsid w:val="001C73F4"/>
    <w:rsid w:val="001C7F1E"/>
    <w:rsid w:val="001E375C"/>
    <w:rsid w:val="001F430D"/>
    <w:rsid w:val="00200C6A"/>
    <w:rsid w:val="00203923"/>
    <w:rsid w:val="002044F4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D1167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95EC6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0AB6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62E00"/>
    <w:rsid w:val="00C7014A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C3339"/>
    <w:rsid w:val="00DF17FA"/>
    <w:rsid w:val="00E12BC0"/>
    <w:rsid w:val="00E23AF8"/>
    <w:rsid w:val="00E54313"/>
    <w:rsid w:val="00E54557"/>
    <w:rsid w:val="00E60C19"/>
    <w:rsid w:val="00E75FA5"/>
    <w:rsid w:val="00E906E4"/>
    <w:rsid w:val="00E9367E"/>
    <w:rsid w:val="00E9379E"/>
    <w:rsid w:val="00E96356"/>
    <w:rsid w:val="00EA028A"/>
    <w:rsid w:val="00EA5CCF"/>
    <w:rsid w:val="00ED4C16"/>
    <w:rsid w:val="00F14B79"/>
    <w:rsid w:val="00F439F3"/>
    <w:rsid w:val="00F46E60"/>
    <w:rsid w:val="00F65B43"/>
    <w:rsid w:val="00F66A7D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6A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6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A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6A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6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A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330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St-1334/2017-15</izvorni_sadrzaj>
    <derivirana_varijabla naziv="DomainObject.Oznaka_1">St-1334/2017-15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St-1334/2017</izvorni_sadrzaj>
    <derivirana_varijabla naziv="DomainObject.Predmet.OznakaBroj_1">St-1334/2017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d.o.o. za proizvodnju, trgovinu i usluge</izvorni_sadrzaj>
    <derivirana_varijabla naziv="DomainObject.Predmet.ProtustrankaFormated_1">  IVANA d.o.o. za proizvodnju, trgovinu i usluge</derivirana_varijabla>
  </DomainObject.Predmet.ProtustrankaFormated>
  <DomainObject.Predmet.ProtustrankaFormatedOIB>
    <izvorni_sadrzaj>  IVANA d.o.o. za proizvodnju, trgovinu i usluge, OIB 61555280678</izvorni_sadrzaj>
    <derivirana_varijabla naziv="DomainObject.Predmet.ProtustrankaFormatedOIB_1">  IVANA d.o.o. za proizvodnju, trgovinu i usluge, OIB 61555280678</derivirana_varijabla>
  </DomainObject.Predmet.ProtustrankaFormatedOIB>
  <DomainObject.Predmet.ProtustrankaFormatedWithAdress>
    <izvorni_sadrzaj> IVANA d.o.o. za proizvodnju, trgovinu i usluge, Kralja Krešimira I 16, 32221 Nuštar</izvorni_sadrzaj>
    <derivirana_varijabla naziv="DomainObject.Predmet.ProtustrankaFormatedWithAdress_1"> IVANA d.o.o. za proizvodnju, trgovinu i usluge, Kralja Krešimira I 16, 32221 Nuštar</derivirana_varijabla>
  </DomainObject.Predmet.ProtustrankaFormatedWithAdress>
  <DomainObject.Predmet.ProtustrankaFormatedWithAdressOIB>
    <izvorni_sadrzaj> IVANA d.o.o. za proizvodnju, trgovinu i usluge, OIB 61555280678, Kralja Krešimira I 16, 32221 Nuštar</izvorni_sadrzaj>
    <derivirana_varijabla naziv="DomainObject.Predmet.ProtustrankaFormatedWithAdressOIB_1"> IVANA d.o.o. za proizvodnju, trgovinu i usluge, OIB 61555280678, Kralja Krešimira I 16, 32221 Nuštar</derivirana_varijabla>
  </DomainObject.Predmet.ProtustrankaFormatedWithAdressOIB>
  <DomainObject.Predmet.ProtustrankaWithAdress>
    <izvorni_sadrzaj>IVANA d.o.o. za proizvodnju, trgovinu i usluge Kralja Krešimira I 16, 32221 Nuštar</izvorni_sadrzaj>
    <derivirana_varijabla naziv="DomainObject.Predmet.ProtustrankaWithAdress_1">IVANA d.o.o. za proizvodnju, trgovinu i usluge Kralja Krešimira I 16, 32221 Nuštar</derivirana_varijabla>
  </DomainObject.Predmet.ProtustrankaWithAdress>
  <DomainObject.Predmet.ProtustrankaWithAdressOIB>
    <izvorni_sadrzaj>IVANA d.o.o. za proizvodnju, trgovinu i usluge, OIB 61555280678, Kralja Krešimira I 16, 32221 Nuštar</izvorni_sadrzaj>
    <derivirana_varijabla naziv="DomainObject.Predmet.ProtustrankaWithAdressOIB_1">IVANA d.o.o. za proizvodnju, trgovinu i usluge, OIB 61555280678, Kralja Krešimira I 16, 32221 Nuštar</derivirana_varijabla>
  </DomainObject.Predmet.ProtustrankaWithAdressOIB>
  <DomainObject.Predmet.ProtustrankaNazivFormated>
    <izvorni_sadrzaj>IVANA d.o.o. za proizvodnju, trgovinu i usluge</izvorni_sadrzaj>
    <derivirana_varijabla naziv="DomainObject.Predmet.ProtustrankaNazivFormated_1">IVANA d.o.o. za proizvodnju, trgovinu i usluge</derivirana_varijabla>
  </DomainObject.Predmet.ProtustrankaNazivFormated>
  <DomainObject.Predmet.ProtustrankaNazivFormatedOIB>
    <izvorni_sadrzaj>IVANA d.o.o. za proizvodnju, trgovinu i usluge, OIB 61555280678</izvorni_sadrzaj>
    <derivirana_varijabla naziv="DomainObject.Predmet.ProtustrankaNazivFormatedOIB_1">IVANA d.o.o. za proizvodnju, trgovinu i usluge, OIB 61555280678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IVANA d.o.o. za proizvodnju, trgovinu i usluge</item>
    </izvorni_sadrzaj>
    <derivirana_varijabla naziv="DomainObject.Predmet.ProtuStrankaListFormated_1">
      <item>IVANA d.o.o. za proizvodnju, trgovinu i usluge</item>
    </derivirana_varijabla>
  </DomainObject.Predmet.ProtuStrankaListFormated>
  <DomainObject.Predmet.ProtuStrankaListFormatedOIB>
    <izvorni_sadrzaj>
      <item>IVANA d.o.o. za proizvodnju, trgovinu i usluge, OIB 61555280678</item>
    </izvorni_sadrzaj>
    <derivirana_varijabla naziv="DomainObject.Predmet.ProtuStrankaListFormatedOIB_1">
      <item>IVANA d.o.o. za proizvodnju, trgovinu i usluge, OIB 61555280678</item>
    </derivirana_varijabla>
  </DomainObject.Predmet.ProtuStrankaListFormatedOIB>
  <DomainObject.Predmet.ProtuStrankaListFormatedWithAdress>
    <izvorni_sadrzaj>
      <item>IVANA d.o.o. za proizvodnju, trgovinu i usluge, Kralja Krešimira I 16, 32221 Nuštar</item>
    </izvorni_sadrzaj>
    <derivirana_varijabla naziv="DomainObject.Predmet.ProtuStrankaListFormatedWithAdress_1">
      <item>IVANA d.o.o. za proizvodnju, trgovinu i usluge, Kralja Krešimira I 16, 32221 Nuštar</item>
    </derivirana_varijabla>
  </DomainObject.Predmet.ProtuStrankaListFormatedWithAdress>
  <DomainObject.Predmet.ProtuStrankaListFormatedWithAdressOIB>
    <izvorni_sadrzaj>
      <item>IVANA d.o.o. za proizvodnju, trgovinu i usluge, OIB 61555280678, Kralja Krešimira I 16, 32221 Nuštar</item>
    </izvorni_sadrzaj>
    <derivirana_varijabla naziv="DomainObject.Predmet.ProtuStrankaListFormatedWithAdressOIB_1">
      <item>IVANA d.o.o. za proizvodnju, trgovinu i usluge, OIB 61555280678, Kralja Krešimira I 16, 32221 Nuštar</item>
    </derivirana_varijabla>
  </DomainObject.Predmet.ProtuStrankaListFormatedWithAdressOIB>
  <DomainObject.Predmet.ProtuStrankaListNazivFormated>
    <izvorni_sadrzaj>
      <item>IVANA d.o.o. za proizvodnju, trgovinu i usluge</item>
    </izvorni_sadrzaj>
    <derivirana_varijabla naziv="DomainObject.Predmet.ProtuStrankaListNazivFormated_1">
      <item>IVANA d.o.o. za proizvodnju, trgovinu i usluge</item>
    </derivirana_varijabla>
  </DomainObject.Predmet.ProtuStrankaListNazivFormated>
  <DomainObject.Predmet.ProtuStrankaListNazivFormatedOIB>
    <izvorni_sadrzaj>
      <item>IVANA d.o.o. za proizvodnju, trgovinu i usluge, OIB 61555280678</item>
    </izvorni_sadrzaj>
    <derivirana_varijabla naziv="DomainObject.Predmet.ProtuStrankaListNazivFormatedOIB_1">
      <item>IVANA d.o.o. za proizvodnju, trgovinu i usluge, OIB 61555280678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St-1334/2017-15</izvorni_sadrzaj>
    <derivirana_varijabla naziv="DomainObject.PoslovniBrojDokumenta_1">St-1334/2017-15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IVANA d.o.o. za proizvodnju, trgovinu i usluge</izvorni_sadrzaj>
    <derivirana_varijabla naziv="DomainObject.Predmet.ProtustrankaIDrugi_1">IVANA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IVANA d.o.o. za proizvodnju, trgovinu i usluge, OIB 61555280678, Kralja Krešimira I 16, 32221 Nuštar</izvorni_sadrzaj>
    <derivirana_varijabla naziv="DomainObject.Predmet.ProtustrankaIDrugiAdressOIB_1">IVANA d.o.o. za proizvodnju, trgovinu i usluge, OIB 61555280678, Kralja Krešimira I 16,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rujna 2017.</izvorni_sadrzaj>
    <derivirana_varijabla naziv="DomainObject.Predmet.OdlukaRjesenje.DatumDonosenjaOdluke_1">14. rujna 2017.</derivirana_varijabla>
  </DomainObject.Predmet.OdlukaRjesenje.DatumDonosenjaOdluke>
  <DomainObject.Predmet.OdlukaRjesenje.DatumPravomocnosti>
    <izvorni_sadrzaj>4. listopada 2017.</izvorni_sadrzaj>
    <derivirana_varijabla naziv="DomainObject.Predmet.OdlukaRjesenje.DatumPravomocnosti_1">4. listopada 2017.</derivirana_varijabla>
  </DomainObject.Predmet.OdlukaRjesenje.DatumPravomocnosti>
  <DomainObject.Predmet.OdlukaRjesenje.Oznaka>
    <izvorni_sadrzaj>St-1334/2017-13</izvorni_sadrzaj>
    <derivirana_varijabla naziv="DomainObject.Predmet.OdlukaRjesenje.Oznaka_1">St-1334/2017-13</derivirana_varijabla>
  </DomainObject.Predmet.OdlukaRjesenje.Oznaka>
  <DomainObject.Predmet.SudioniciListNaziv>
    <izvorni_sadrzaj>
      <item>IVANA d.o.o. za proizvodnju, trgovinu i usluge</item>
      <item>RH MF POREZNA UPRAVA</item>
    </izvorni_sadrzaj>
    <derivirana_varijabla naziv="DomainObject.Predmet.SudioniciListNaziv_1">
      <item>IVANA d.o.o. za proizvodnju, trgovinu i usluge</item>
      <item>RH MF POREZNA UPRAVA</item>
    </derivirana_varijabla>
  </DomainObject.Predmet.SudioniciListNaziv>
  <DomainObject.Predmet.SudioniciListAdressOIB>
    <izvorni_sadrzaj>
      <item>IVANA d.o.o. za proizvodnju, trgovinu i usluge, OIB 61555280678, Kralja Krešimira I 16,32221 Nuštar</item>
      <item>RH MF POREZNA UPRAVA, OIB 18683136487</item>
    </izvorni_sadrzaj>
    <derivirana_varijabla naziv="DomainObject.Predmet.SudioniciListAdressOIB_1">
      <item>IVANA d.o.o. za proizvodnju, trgovinu i usluge, OIB 61555280678, Kralja Krešimira I 16,32221 Nuštar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61555280678</item>
      <item>, OIB 18683136487</item>
    </izvorni_sadrzaj>
    <derivirana_varijabla naziv="DomainObject.Predmet.SudioniciListNazivOIB_1">
      <item>, OIB 61555280678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66182-C167-475A-94C8-CC3340705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3127</properties:Characters>
  <properties:Lines>96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2017-10-09T08:24:00Z</dcterms:created>
  <dc:creator>Korisnik</dc:creator>
  <cp:lastModifiedBy>Snježana Markotić Jurić</cp:lastModifiedBy>
  <cp:lastPrinted>2017-10-10T06:36:00Z</cp:lastPrinted>
  <dcterms:modified xmlns:xsi="http://www.w3.org/2001/XMLSchema-instance" xsi:type="dcterms:W3CDTF">2017-10-10T06:36:00Z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St-1334/2017-15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