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1c59" w14:paraId="90f1c59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BA70A7">
        <w:t>578</w:t>
      </w:r>
      <w:r>
        <w:t>/1</w:t>
      </w:r>
      <w:r w:rsidR="00A2677E">
        <w:t>6</w:t>
      </w:r>
      <w:r>
        <w:t>-</w:t>
      </w:r>
      <w:r w:rsidR="00BA70A7">
        <w:t>15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BA70A7">
        <w:t xml:space="preserve">KORNATITOURS </w:t>
      </w:r>
      <w:r w:rsidR="0079579E">
        <w:t xml:space="preserve">d.o.o., </w:t>
      </w:r>
      <w:r w:rsidR="00BA70A7">
        <w:t>Šibenik, Dubrava 136, OIB: 66826825409</w:t>
      </w:r>
      <w:r w:rsidR="00F81A36" w:rsidRPr="001C5505">
        <w:t xml:space="preserve">,  </w:t>
      </w:r>
      <w:r w:rsidR="003A0A6A" w:rsidRPr="001C5505">
        <w:t xml:space="preserve">dana </w:t>
      </w:r>
      <w:r w:rsidR="00FE0797">
        <w:t>24</w:t>
      </w:r>
      <w:r w:rsidR="005F4965">
        <w:t>. svibnja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BA70A7">
        <w:t>KORNATITOURS d.o.o., Šibenik, Dubrava 136, OIB: 66826825409</w:t>
      </w:r>
      <w:r w:rsidR="00D928E1">
        <w:t xml:space="preserve">,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BA70A7">
        <w:t>578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464650">
      <w:pPr>
        <w:numPr>
          <w:ilvl w:val="0"/>
          <w:numId w:val="2"/>
        </w:numPr>
        <w:jc w:val="both"/>
      </w:pPr>
      <w:r w:rsidRPr="00FA3260">
        <w:t xml:space="preserve">Ukoliko </w:t>
      </w:r>
      <w:r w:rsidR="00F30D06">
        <w:t xml:space="preserve">osobe koje imaju pravni interes za provedbom stečajnog postupka </w:t>
      </w:r>
      <w:r w:rsidRPr="00FA3260">
        <w:t>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7B312D" w:rsidP="00CE40D2" w:rsidR="007B312D">
      <w:pPr>
        <w:jc w:val="both"/>
      </w:pPr>
    </w:p>
    <w:p w:rsidRDefault="004447CF" w:rsidP="00CE40D2" w:rsidR="004447CF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5F4965" w:rsidRPr="00AC1D76">
      <w:pPr>
        <w:ind w:firstLine="708"/>
        <w:jc w:val="both"/>
        <w:rPr>
          <w:b/>
        </w:rPr>
      </w:pPr>
      <w:r>
        <w:t xml:space="preserve">Postupajući po prijedlogu Financijske agencije za otvaranje stečajnog postupka nad </w:t>
      </w:r>
      <w:r w:rsidR="009059B7">
        <w:t>dužnikom</w:t>
      </w:r>
      <w:r>
        <w:t xml:space="preserve"> </w:t>
      </w:r>
      <w:r w:rsidR="00BA70A7">
        <w:t xml:space="preserve">KORNATITOURS d.o.o., Šibenik </w:t>
      </w:r>
      <w:r>
        <w:t>pokrenut je prethodni postupak i određeno ročište za utvrđivanje uvjeta za otvaranje stečajnog postupk</w:t>
      </w:r>
      <w:r w:rsidR="005D4AD8">
        <w:t>a. Na navedeno ročište pristupi</w:t>
      </w:r>
      <w:r w:rsidR="009059B7">
        <w:t>o</w:t>
      </w:r>
      <w:r>
        <w:t xml:space="preserve"> je </w:t>
      </w:r>
      <w:r w:rsidR="00142BFA">
        <w:t>dužnik</w:t>
      </w:r>
      <w:r w:rsidR="005F4965">
        <w:t xml:space="preserve"> koj</w:t>
      </w:r>
      <w:r w:rsidR="00142BFA">
        <w:t>i</w:t>
      </w:r>
      <w:r w:rsidR="005F4965">
        <w:t xml:space="preserve"> je nave</w:t>
      </w:r>
      <w:r w:rsidR="009059B7">
        <w:t>o</w:t>
      </w:r>
      <w:r w:rsidR="005F4965">
        <w:t xml:space="preserve"> da </w:t>
      </w:r>
      <w:r w:rsidR="0079579E">
        <w:t>od</w:t>
      </w:r>
      <w:r w:rsidR="009059B7">
        <w:t xml:space="preserve"> imovine</w:t>
      </w:r>
      <w:r w:rsidR="00BA70A7">
        <w:t xml:space="preserve"> nema ništa, </w:t>
      </w:r>
      <w:r w:rsidR="00AC1D76">
        <w:t xml:space="preserve">potraživanja da ima oko </w:t>
      </w:r>
      <w:r w:rsidR="0079579E">
        <w:t>80</w:t>
      </w:r>
      <w:r w:rsidR="00AC1D76">
        <w:t>.000,00 kuna</w:t>
      </w:r>
      <w:r w:rsidR="0079579E">
        <w:t xml:space="preserve"> prema fizičkim osobama</w:t>
      </w:r>
      <w:r w:rsidR="00AC1D76">
        <w:t>, koja nije utužio</w:t>
      </w:r>
      <w:r w:rsidR="009059B7">
        <w:t xml:space="preserve">, te </w:t>
      </w:r>
      <w:r w:rsidR="00180135">
        <w:t xml:space="preserve">je </w:t>
      </w:r>
      <w:r w:rsidR="009059B7">
        <w:t>nav</w:t>
      </w:r>
      <w:r w:rsidR="00180135">
        <w:t>eo</w:t>
      </w:r>
      <w:r w:rsidR="009059B7">
        <w:t xml:space="preserve"> kako je žiro račun otvoren kod </w:t>
      </w:r>
      <w:r w:rsidR="00BA70A7">
        <w:t>Jadranske</w:t>
      </w:r>
      <w:r w:rsidR="00AC1D76">
        <w:t xml:space="preserve"> banke d.d. </w:t>
      </w:r>
      <w:r w:rsidR="009059B7">
        <w:t xml:space="preserve">u blokadi, </w:t>
      </w:r>
      <w:r w:rsidR="009059B7" w:rsidRPr="00A97147">
        <w:t xml:space="preserve">u iznosu od oko </w:t>
      </w:r>
      <w:r w:rsidR="00BA70A7">
        <w:t>14.000</w:t>
      </w:r>
      <w:r w:rsidR="009059B7" w:rsidRPr="00A97147">
        <w:t>,00 kuna</w:t>
      </w:r>
      <w:r w:rsidR="00AA2458">
        <w:rPr>
          <w:b/>
        </w:rPr>
        <w:t>.</w:t>
      </w:r>
      <w:r w:rsidR="00BA70A7">
        <w:rPr>
          <w:b/>
        </w:rPr>
        <w:t xml:space="preserve">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80135">
        <w:t>24</w:t>
      </w:r>
      <w:r w:rsidR="005F4965">
        <w:t xml:space="preserve">. svibnja </w:t>
      </w:r>
      <w:r w:rsidR="004C7D6E">
        <w:t>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BA70A7">
      <w:t>578</w:t>
    </w:r>
    <w:r w:rsidR="00A82E61">
      <w:t>/16-</w:t>
    </w:r>
    <w:r w:rsidR="00BA70A7">
      <w:t>11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2BFA"/>
    <w:rsid w:val="00146A4A"/>
    <w:rsid w:val="0017733B"/>
    <w:rsid w:val="00180135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D06CB"/>
    <w:rsid w:val="003E1033"/>
    <w:rsid w:val="004447CF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5F4965"/>
    <w:rsid w:val="00604C29"/>
    <w:rsid w:val="00607124"/>
    <w:rsid w:val="00681732"/>
    <w:rsid w:val="00682E82"/>
    <w:rsid w:val="00695F0B"/>
    <w:rsid w:val="006D5987"/>
    <w:rsid w:val="006E02A1"/>
    <w:rsid w:val="006E1CA5"/>
    <w:rsid w:val="006F0213"/>
    <w:rsid w:val="006F5BDE"/>
    <w:rsid w:val="006F75A9"/>
    <w:rsid w:val="00760468"/>
    <w:rsid w:val="0077196F"/>
    <w:rsid w:val="00774D7C"/>
    <w:rsid w:val="0079579E"/>
    <w:rsid w:val="007B312D"/>
    <w:rsid w:val="007C57AC"/>
    <w:rsid w:val="007C5ABC"/>
    <w:rsid w:val="00816F81"/>
    <w:rsid w:val="008240B3"/>
    <w:rsid w:val="00864654"/>
    <w:rsid w:val="00890823"/>
    <w:rsid w:val="008A52F7"/>
    <w:rsid w:val="008A59D8"/>
    <w:rsid w:val="008B2D83"/>
    <w:rsid w:val="008C2399"/>
    <w:rsid w:val="008D4D63"/>
    <w:rsid w:val="008E1367"/>
    <w:rsid w:val="009059B7"/>
    <w:rsid w:val="00914580"/>
    <w:rsid w:val="00933E53"/>
    <w:rsid w:val="00981E95"/>
    <w:rsid w:val="00986571"/>
    <w:rsid w:val="009965B7"/>
    <w:rsid w:val="009B14CB"/>
    <w:rsid w:val="009E02A4"/>
    <w:rsid w:val="009F0217"/>
    <w:rsid w:val="00A2677E"/>
    <w:rsid w:val="00A448CA"/>
    <w:rsid w:val="00A82E61"/>
    <w:rsid w:val="00A94666"/>
    <w:rsid w:val="00A96B54"/>
    <w:rsid w:val="00A97147"/>
    <w:rsid w:val="00AA2458"/>
    <w:rsid w:val="00AB527F"/>
    <w:rsid w:val="00AC1D76"/>
    <w:rsid w:val="00AE41C1"/>
    <w:rsid w:val="00B225CC"/>
    <w:rsid w:val="00B32CC5"/>
    <w:rsid w:val="00B711FC"/>
    <w:rsid w:val="00B72E7D"/>
    <w:rsid w:val="00B92800"/>
    <w:rsid w:val="00BA70A7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D3999"/>
    <w:rsid w:val="00CE40D2"/>
    <w:rsid w:val="00CE483C"/>
    <w:rsid w:val="00D41104"/>
    <w:rsid w:val="00D928E1"/>
    <w:rsid w:val="00DA5DD4"/>
    <w:rsid w:val="00DE6466"/>
    <w:rsid w:val="00E24AC3"/>
    <w:rsid w:val="00E70963"/>
    <w:rsid w:val="00E92B79"/>
    <w:rsid w:val="00EB1AEF"/>
    <w:rsid w:val="00EB3959"/>
    <w:rsid w:val="00F16F48"/>
    <w:rsid w:val="00F21D87"/>
    <w:rsid w:val="00F30D06"/>
    <w:rsid w:val="00F56E4E"/>
    <w:rsid w:val="00F711C7"/>
    <w:rsid w:val="00F81A36"/>
    <w:rsid w:val="00F9554E"/>
    <w:rsid w:val="00FA3260"/>
    <w:rsid w:val="00FC3541"/>
    <w:rsid w:val="00FE0797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1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1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1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1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1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1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1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1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1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KORNATITOURS, društvo s ograničenom odgovornošću za prijevoz i trgovinu</izvorni_sadrzaj>
    <derivirana_varijabla naziv="DomainObject.Predmet.ProtustrankaFormated_1">  KORNATITOURS, društvo s ograničenom odgovornošću za prijevoz i trgovinu</derivirana_varijabla>
  </DomainObject.Predmet.ProtustrankaFormated>
  <DomainObject.Predmet.ProtustrankaFormatedOIB>
    <izvorni_sadrzaj>  KORNATITOURS, društvo s ograničenom odgovornošću za prijevoz i trgovinu, OIB 66826825409</izvorni_sadrzaj>
    <derivirana_varijabla naziv="DomainObject.Predmet.ProtustrankaFormatedOIB_1">  KORNATITOURS, društvo s ograničenom odgovornošću za prijevoz i trgovinu, OIB 66826825409</derivirana_varijabla>
  </DomainObject.Predmet.ProtustrankaFormatedOIB>
  <DomainObject.Predmet.ProtustrankaFormatedWithAdress>
    <izvorni_sadrzaj> KORNATITOURS, društvo s ograničenom odgovornošću za prijevoz i trgovinu, Dubrava 136, 22000 Šibenik</izvorni_sadrzaj>
    <derivirana_varijabla naziv="DomainObject.Predmet.ProtustrankaFormatedWithAdress_1"> KORNATITOURS, društvo s ograničenom odgovornošću za prijevoz i trgovinu, Dubrava 136, 22000 Šibenik</derivirana_varijabla>
  </DomainObject.Predmet.ProtustrankaFormatedWithAdress>
  <DomainObject.Predmet.ProtustrankaFormatedWithAdressOIB>
    <izvorni_sadrzaj> KORNATITOURS, društvo s ograničenom odgovornošću za prijevoz i trgovinu, OIB 66826825409, Dubrava 136, 22000 Šibenik</izvorni_sadrzaj>
    <derivirana_varijabla naziv="DomainObject.Predmet.ProtustrankaFormatedWithAdressOIB_1"> KORNATITOURS, društvo s ograničenom odgovornošću za prijevoz i trgovinu, OIB 66826825409, Dubrava 136, 22000 Šibenik</derivirana_varijabla>
  </DomainObject.Predmet.ProtustrankaFormatedWithAdressOIB>
  <DomainObject.Predmet.ProtustrankaWithAdress>
    <izvorni_sadrzaj>KORNATITOURS, društvo s ograničenom odgovornošću za prijevoz i trgovinu Dubrava 136, 22000 Šibenik</izvorni_sadrzaj>
    <derivirana_varijabla naziv="DomainObject.Predmet.ProtustrankaWithAdress_1">KORNATITOURS, društvo s ograničenom odgovornošću za prijevoz i trgovinu Dubrava 136, 22000 Šibenik</derivirana_varijabla>
  </DomainObject.Predmet.ProtustrankaWithAdress>
  <DomainObject.Predmet.ProtustrankaWithAdressOIB>
    <izvorni_sadrzaj>KORNATITOURS, društvo s ograničenom odgovornošću za prijevoz i trgovinu, OIB 66826825409, Dubrava 136, 22000 Šibenik</izvorni_sadrzaj>
    <derivirana_varijabla naziv="DomainObject.Predmet.ProtustrankaWithAdressOIB_1">KORNATITOURS, društvo s ograničenom odgovornošću za prijevoz i trgovinu, OIB 66826825409, Dubrava 136, 22000 Šibenik</derivirana_varijabla>
  </DomainObject.Predmet.ProtustrankaWithAdressOIB>
  <DomainObject.Predmet.ProtustrankaNazivFormated>
    <izvorni_sadrzaj>KORNATITOURS, društvo s ograničenom odgovornošću za prijevoz i trgovinu</izvorni_sadrzaj>
    <derivirana_varijabla naziv="DomainObject.Predmet.ProtustrankaNazivFormated_1">KORNATITOURS, društvo s ograničenom odgovornošću za prijevoz i trgovinu</derivirana_varijabla>
  </DomainObject.Predmet.ProtustrankaNazivFormated>
  <DomainObject.Predmet.ProtustrankaNazivFormatedOIB>
    <izvorni_sadrzaj>KORNATITOURS, društvo s ograničenom odgovornošću za prijevoz i trgovinu, OIB 66826825409</izvorni_sadrzaj>
    <derivirana_varijabla naziv="DomainObject.Predmet.ProtustrankaNazivFormatedOIB_1">KORNATITOURS, društvo s ograničenom odgovornošću za prijevoz i trgovinu, OIB 66826825409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KORNATITOURS, društvo s ograničenom odgovornošću za prijevoz i trgovinu</item>
    </izvorni_sadrzaj>
    <derivirana_varijabla naziv="DomainObject.Predmet.ProtuStrankaListFormated_1">
      <item>KORNATITOURS, društvo s ograničenom odgovornošću za prijevoz i trgovinu</item>
    </derivirana_varijabla>
  </DomainObject.Predmet.ProtuStrankaListFormated>
  <DomainObject.Predmet.ProtuStrankaListFormatedOIB>
    <izvorni_sadrzaj>
      <item>KORNATITOURS, društvo s ograničenom odgovornošću za prijevoz i trgovinu, OIB 66826825409</item>
    </izvorni_sadrzaj>
    <derivirana_varijabla naziv="DomainObject.Predmet.ProtuStrankaListFormatedOIB_1">
      <item>KORNATITOURS, društvo s ograničenom odgovornošću za prijevoz i trgovinu, OIB 66826825409</item>
    </derivirana_varijabla>
  </DomainObject.Predmet.ProtuStrankaListFormatedOIB>
  <DomainObject.Predmet.ProtuStrankaListFormatedWithAdress>
    <izvorni_sadrzaj>
      <item>KORNATITOURS, društvo s ograničenom odgovornošću za prijevoz i trgovinu, Dubrava 136, 22000 Šibenik</item>
    </izvorni_sadrzaj>
    <derivirana_varijabla naziv="DomainObject.Predmet.ProtuStrankaListFormatedWithAdress_1">
      <item>KORNATITOURS, društvo s ograničenom odgovornošću za prijevoz i trgovinu, Dubrava 136, 22000 Šibenik</item>
    </derivirana_varijabla>
  </DomainObject.Predmet.ProtuStrankaListFormatedWithAdress>
  <DomainObject.Predmet.ProtuStrankaListFormatedWithAdressOIB>
    <izvorni_sadrzaj>
      <item>KORNATITOURS, društvo s ograničenom odgovornošću za prijevoz i trgovinu, OIB 66826825409, Dubrava 136, 22000 Šibenik</item>
    </izvorni_sadrzaj>
    <derivirana_varijabla naziv="DomainObject.Predmet.ProtuStrankaListFormatedWithAdressOIB_1">
      <item>KORNATITOURS, društvo s ograničenom odgovornošću za prijevoz i trgovinu, OIB 66826825409, Dubrava 136, 22000 Šibenik</item>
    </derivirana_varijabla>
  </DomainObject.Predmet.ProtuStrankaListFormatedWithAdressOIB>
  <DomainObject.Predmet.ProtuStrankaListNazivFormated>
    <izvorni_sadrzaj>
      <item>KORNATITOURS, društvo s ograničenom odgovornošću za prijevoz i trgovinu</item>
    </izvorni_sadrzaj>
    <derivirana_varijabla naziv="DomainObject.Predmet.ProtuStrankaListNazivFormated_1">
      <item>KORNATITOURS, društvo s ograničenom odgovornošću za prijevoz i trgovinu</item>
    </derivirana_varijabla>
  </DomainObject.Predmet.ProtuStrankaListNazivFormated>
  <DomainObject.Predmet.ProtuStrankaListNazivFormatedOIB>
    <izvorni_sadrzaj>
      <item>KORNATITOURS, društvo s ograničenom odgovornošću za prijevoz i trgovinu, OIB 66826825409</item>
    </izvorni_sadrzaj>
    <derivirana_varijabla naziv="DomainObject.Predmet.ProtuStrankaListNazivFormatedOIB_1">
      <item>KORNATITOURS, društvo s ograničenom odgovornošću za prijevoz i trgovinu, OIB 66826825409</item>
    </derivirana_varijabla>
  </DomainObject.Predmet.ProtuStrankaListNazivFormatedOIB>
  <DomainObject.Predmet.OstaliListFormated>
    <izvorni_sadrzaj>
      <item>Paško Gojanović</item>
    </izvorni_sadrzaj>
    <derivirana_varijabla naziv="DomainObject.Predmet.OstaliListFormated_1">
      <item>Paško Gojanović</item>
    </derivirana_varijabla>
  </DomainObject.Predmet.OstaliListFormated>
  <DomainObject.Predmet.OstaliListFormatedOIB>
    <izvorni_sadrzaj>
      <item>Paško Gojanović, OIB 88629137765</item>
    </izvorni_sadrzaj>
    <derivirana_varijabla naziv="DomainObject.Predmet.OstaliListFormatedOIB_1">
      <item>Paško Gojanović, OIB 88629137765</item>
    </derivirana_varijabla>
  </DomainObject.Predmet.OstaliListFormatedOIB>
  <DomainObject.Predmet.OstaliListFormatedWithAdress>
    <izvorni_sadrzaj>
      <item>Paško Gojanović, Dubrava 136, 22000 Dubrava Kod Šibenika</item>
    </izvorni_sadrzaj>
    <derivirana_varijabla naziv="DomainObject.Predmet.OstaliListFormatedWithAdress_1">
      <item>Paško Gojanović, Dubrava 136, 22000 Dubrava Kod Šibenika</item>
    </derivirana_varijabla>
  </DomainObject.Predmet.OstaliListFormatedWithAdress>
  <DomainObject.Predmet.OstaliListFormatedWithAdressOIB>
    <izvorni_sadrzaj>
      <item>Paško Gojanović, OIB 88629137765, Dubrava 136, 22000 Dubrava Kod Šibenika</item>
    </izvorni_sadrzaj>
    <derivirana_varijabla naziv="DomainObject.Predmet.OstaliListFormatedWithAdressOIB_1">
      <item>Paško Gojanović, OIB 88629137765, Dubrava 136, 22000 Dubrava Kod Šibenika</item>
    </derivirana_varijabla>
  </DomainObject.Predmet.OstaliListFormatedWithAdressOIB>
  <DomainObject.Predmet.OstaliListNazivFormated>
    <izvorni_sadrzaj>
      <item>Paško Gojanović</item>
    </izvorni_sadrzaj>
    <derivirana_varijabla naziv="DomainObject.Predmet.OstaliListNazivFormated_1">
      <item>Paško Gojanović</item>
    </derivirana_varijabla>
  </DomainObject.Predmet.OstaliListNazivFormated>
  <DomainObject.Predmet.OstaliListNazivFormatedOIB>
    <izvorni_sadrzaj>
      <item>Paško Gojanović, OIB 88629137765</item>
    </izvorni_sadrzaj>
    <derivirana_varijabla naziv="DomainObject.Predmet.OstaliListNazivFormatedOIB_1">
      <item>Paško Gojanović, OIB 88629137765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KORNATITOURS, društvo s ograničenom odgovornošću za prijevoz i trgovinu</izvorni_sadrzaj>
    <derivirana_varijabla naziv="DomainObject.Predmet.ProtustrankaIDrugi_1">KORNATITOURS, društvo s ograničenom odgovornošću za prijevoz i trgovinu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KORNATITOURS, društvo s ograničenom odgovornošću za prijevoz i trgovinu, OIB 66826825409, Dubrava 136, 22000 Šibenik</izvorni_sadrzaj>
    <derivirana_varijabla naziv="DomainObject.Predmet.ProtustrankaIDrugiAdressOIB_1">KORNATITOURS, društvo s ograničenom odgovornošću za prijevoz i trgovinu, OIB 66826825409, Dubrava 136,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KORNATITOURS, društvo s ograničenom odgovornošću za prijevoz i trgovinu</item>
      <item>FINA - Podružnica Šibenik</item>
      <item>Paško Gojanović</item>
    </izvorni_sadrzaj>
    <derivirana_varijabla naziv="DomainObject.Predmet.SudioniciListNaziv_1">
      <item>KORNATITOURS, društvo s ograničenom odgovornošću za prijevoz i trgovinu</item>
      <item>FINA - Podružnica Šibenik</item>
      <item>Paško Gojanović</item>
    </derivirana_varijabla>
  </DomainObject.Predmet.SudioniciListNaziv>
  <DomainObject.Predmet.SudioniciListAdressOIB>
    <izvorni_sadrzaj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izvorni_sadrzaj>
    <derivirana_varijabla naziv="DomainObject.Predmet.SudioniciListAdressOIB_1">
      <item>KORNATITOURS, društvo s ograničenom odgovornošću za prijevoz i trgovinu, OIB 66826825409, Dubrava 136,22000 Šibenik</item>
      <item>FINA - Podružnica Šibenik, OIB 85821130368, Perivoj L. Marune 1,22000 Dubrava Kod Šibenika</item>
      <item>Paško Gojanović, OIB 88629137765, Dubrava 136,22000 Dubrava Kod Šibenika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66826825409</item>
      <item>, OIB 85821130368</item>
      <item>, OIB 88629137765</item>
    </izvorni_sadrzaj>
    <derivirana_varijabla naziv="DomainObject.Predmet.SudioniciListNazivOIB_1">
      <item>, OIB 66826825409</item>
      <item>, OIB 85821130368</item>
      <item>, OIB 88629137765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260630-A532-4B02-B206-F1CAAE86B5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471</properties:Words>
  <properties:Characters>2457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2016-05-24T08:42:00Z</dcterms:created>
  <dc:creator>Ardena Bajlo</dc:creator>
  <cp:lastModifiedBy>wsadmin</cp:lastModifiedBy>
  <cp:lastPrinted>2016-05-24T07:56:00Z</cp:lastPrinted>
  <dcterms:modified xmlns:xsi="http://www.w3.org/2001/XMLSchema-instance" xsi:type="dcterms:W3CDTF">2016-05-30T13:46:00Z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