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fd3a9" w14:paraId="7cfd3a9" w:rsidRDefault="00917797" w:rsidP="00917797" w:rsidR="00917797">
      <w:pPr>
        <w:jc w:val="right"/>
        <w15:collapsed w:val="false"/>
      </w:pPr>
      <w:r>
        <w:t>6 St-</w:t>
      </w:r>
      <w:r w:rsidR="003B0F81">
        <w:t>2841/16-10</w:t>
      </w:r>
    </w:p>
    <w:p w:rsidRDefault="00D34E6B" w:rsidP="00D34E6B" w:rsidR="00D34E6B">
      <w:r>
        <w:rPr>
          <w:rStyle w:val="Naglaeno"/>
        </w:rPr>
        <w:t xml:space="preserve">             </w:t>
      </w:r>
      <w:r w:rsidR="00A606A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E6B" w:rsidP="00D34E6B" w:rsidR="00D34E6B" w:rsidRPr="00D21A2C"/>
    <w:p w:rsidRDefault="00D34E6B" w:rsidP="00D34E6B" w:rsidR="00D34E6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34E6B" w:rsidP="0069605B" w:rsidR="0091779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33B9" w:rsidP="0069605B" w:rsidR="004533B9" w:rsidRPr="0069605B">
      <w:pPr>
        <w:ind w:hanging="720" w:left="360"/>
        <w:rPr>
          <w:sz w:val="22"/>
          <w:szCs w:val="22"/>
        </w:rPr>
      </w:pPr>
    </w:p>
    <w:p w:rsidRDefault="00917797" w:rsidP="00917797" w:rsidR="00917797">
      <w:pPr>
        <w:jc w:val="center"/>
      </w:pPr>
      <w:r>
        <w:t>U IME REPUBLIKE HRVATSKE</w:t>
      </w:r>
    </w:p>
    <w:p w:rsidRDefault="00917797" w:rsidP="00917797" w:rsidR="00917797"/>
    <w:p w:rsidRDefault="00917797" w:rsidP="0069605B" w:rsidR="00917797" w:rsidRPr="00CB0EEF">
      <w:pPr>
        <w:jc w:val="center"/>
      </w:pPr>
      <w:r w:rsidRPr="00CB0EEF">
        <w:t>R J E Š E N J E</w:t>
      </w:r>
    </w:p>
    <w:p w:rsidRDefault="00917797" w:rsidP="00917797" w:rsidR="00917797">
      <w:pPr>
        <w:rPr>
          <w:b/>
        </w:rPr>
      </w:pPr>
    </w:p>
    <w:p w:rsidRDefault="004533B9" w:rsidP="00917797" w:rsidR="004533B9">
      <w:pPr>
        <w:rPr>
          <w:b/>
        </w:rPr>
      </w:pPr>
    </w:p>
    <w:p w:rsidRDefault="00917797" w:rsidP="009E4539" w:rsidR="00917797">
      <w:pPr>
        <w:ind w:firstLine="708"/>
        <w:jc w:val="both"/>
      </w:pPr>
      <w:r>
        <w:t xml:space="preserve">Trgovački sud u Osijeku, po </w:t>
      </w:r>
      <w:r w:rsidR="004554EE">
        <w:t>stečajnoj sutkinji</w:t>
      </w:r>
      <w:r>
        <w:t xml:space="preserve"> Nadi Roso, u </w:t>
      </w:r>
      <w:r w:rsidR="008A2D26">
        <w:t>stečajnom postupku nad dužnikom</w:t>
      </w:r>
      <w:r>
        <w:t xml:space="preserve"> </w:t>
      </w:r>
      <w:r w:rsidR="004554EE">
        <w:rPr>
          <w:b/>
        </w:rPr>
        <w:t xml:space="preserve">stečajna masa iza </w:t>
      </w:r>
      <w:r w:rsidR="002E06A1" w:rsidRPr="002E06A1">
        <w:rPr>
          <w:b/>
        </w:rPr>
        <w:t xml:space="preserve"> </w:t>
      </w:r>
      <w:r w:rsidR="003B0F81" w:rsidRPr="003B0F81">
        <w:rPr>
          <w:b/>
        </w:rPr>
        <w:t xml:space="preserve">UDRUGA LJUBITELJA VINA I PROMICANJA KULTURE UŽIVANJA VINA "IN VINO VERITAS", </w:t>
      </w:r>
      <w:r w:rsidR="002E06A1" w:rsidRPr="002E06A1">
        <w:rPr>
          <w:b/>
        </w:rPr>
        <w:t xml:space="preserve"> </w:t>
      </w:r>
      <w:r>
        <w:t xml:space="preserve">dana </w:t>
      </w:r>
      <w:r w:rsidR="009E4539">
        <w:t>19</w:t>
      </w:r>
      <w:r w:rsidR="0069605B">
        <w:t>. prosinca</w:t>
      </w:r>
      <w:r w:rsidR="00DA7E64">
        <w:t xml:space="preserve"> 2016. g.,</w:t>
      </w:r>
      <w:r>
        <w:t xml:space="preserve">   </w:t>
      </w:r>
    </w:p>
    <w:p w:rsidRDefault="00917797" w:rsidP="0069605B" w:rsidR="00917797">
      <w:pPr>
        <w:tabs>
          <w:tab w:pos="3825" w:val="left"/>
          <w:tab w:pos="4215" w:val="left"/>
          <w:tab w:pos="4889" w:val="center"/>
        </w:tabs>
        <w:ind w:firstLine="708"/>
        <w:jc w:val="both"/>
      </w:pPr>
      <w:r>
        <w:t xml:space="preserve">        </w:t>
      </w:r>
      <w:r w:rsidR="00D43B80">
        <w:tab/>
      </w:r>
      <w:r w:rsidR="002E781C">
        <w:tab/>
      </w:r>
      <w:r w:rsidR="004B618A">
        <w:tab/>
      </w:r>
    </w:p>
    <w:p w:rsidRDefault="004533B9" w:rsidP="0069605B" w:rsidR="004533B9">
      <w:pPr>
        <w:tabs>
          <w:tab w:pos="3825" w:val="left"/>
          <w:tab w:pos="4215" w:val="left"/>
          <w:tab w:pos="4889" w:val="center"/>
        </w:tabs>
        <w:ind w:firstLine="708"/>
        <w:jc w:val="both"/>
      </w:pPr>
    </w:p>
    <w:p w:rsidRDefault="00917797" w:rsidP="00917797" w:rsidR="00917797">
      <w:pPr>
        <w:jc w:val="center"/>
      </w:pPr>
      <w:r w:rsidRPr="00CB0EEF">
        <w:t>r i j e š i o   j e</w:t>
      </w:r>
    </w:p>
    <w:p w:rsidRDefault="00917797" w:rsidP="0069605B" w:rsidR="00917797"/>
    <w:p w:rsidRDefault="004533B9" w:rsidP="0069605B" w:rsidR="004533B9" w:rsidRPr="00CB0EEF"/>
    <w:p w:rsidRDefault="003A0321" w:rsidP="003B0F81" w:rsidR="00873E0F">
      <w:pPr>
        <w:pStyle w:val="Odlomakpopisa"/>
        <w:numPr>
          <w:ilvl w:val="0"/>
          <w:numId w:val="11"/>
        </w:numPr>
        <w:jc w:val="both"/>
      </w:pPr>
      <w:r>
        <w:t xml:space="preserve">Određuje se nastavak stečajnog postupka nad </w:t>
      </w:r>
      <w:r w:rsidR="00D43B80" w:rsidRPr="0069605B">
        <w:rPr>
          <w:b/>
        </w:rPr>
        <w:t xml:space="preserve">stečajnom masom iza </w:t>
      </w:r>
      <w:r w:rsidR="003B0F81" w:rsidRPr="003B0F81">
        <w:rPr>
          <w:b/>
        </w:rPr>
        <w:t>UDRUGA LJUBITELJA VINA I PROMICANJA KULTURE UŽIVANJA VINA "IN VINO VERITAS"</w:t>
      </w:r>
      <w:r w:rsidR="009E4539">
        <w:rPr>
          <w:b/>
        </w:rPr>
        <w:t xml:space="preserve"> </w:t>
      </w:r>
      <w:r w:rsidR="009E4539">
        <w:t>radi unovčenja naknadno pronađene imovine – automobila Škode Felicija godina proizvodnje 2000. g.</w:t>
      </w:r>
    </w:p>
    <w:p w:rsidRDefault="003A0321" w:rsidP="0069605B" w:rsidR="003B0F81">
      <w:pPr>
        <w:pStyle w:val="Odlomakpopisa"/>
        <w:numPr>
          <w:ilvl w:val="0"/>
          <w:numId w:val="11"/>
        </w:numPr>
        <w:jc w:val="both"/>
      </w:pPr>
      <w:r>
        <w:t>Stečajn</w:t>
      </w:r>
      <w:r w:rsidR="003B0F81">
        <w:t>i</w:t>
      </w:r>
      <w:r>
        <w:t>m upravitelj</w:t>
      </w:r>
      <w:r w:rsidR="003B0F81">
        <w:t>em</w:t>
      </w:r>
      <w:r>
        <w:t xml:space="preserve"> imenuje se</w:t>
      </w:r>
      <w:r w:rsidR="003B0F81">
        <w:t xml:space="preserve"> </w:t>
      </w:r>
      <w:r w:rsidR="003B0F81">
        <w:rPr>
          <w:b/>
        </w:rPr>
        <w:t>Milan Stanić, Sl. Brod, M. Gupca 28, OIB: 01567983373.</w:t>
      </w:r>
      <w:r w:rsidR="0069605B">
        <w:t xml:space="preserve"> </w:t>
      </w:r>
    </w:p>
    <w:p w:rsidRDefault="00AE48E6" w:rsidP="0069605B" w:rsidR="00AE48E6">
      <w:pPr>
        <w:pStyle w:val="Odlomakpopisa"/>
        <w:numPr>
          <w:ilvl w:val="0"/>
          <w:numId w:val="11"/>
        </w:numPr>
        <w:jc w:val="both"/>
      </w:pPr>
      <w:r>
        <w:t>Stečajn</w:t>
      </w:r>
      <w:r w:rsidR="003B0F81">
        <w:t>i</w:t>
      </w:r>
      <w:r w:rsidR="00D43B80">
        <w:t xml:space="preserve"> upravitelj</w:t>
      </w:r>
      <w:r w:rsidR="003B0F81">
        <w:t xml:space="preserve"> Milan Stanić</w:t>
      </w:r>
      <w:r w:rsidR="00D43B80">
        <w:t xml:space="preserve"> duž</w:t>
      </w:r>
      <w:r w:rsidR="003B0F81">
        <w:t>an</w:t>
      </w:r>
      <w:r w:rsidR="00AE5116">
        <w:t xml:space="preserve"> je</w:t>
      </w:r>
      <w:r>
        <w:t xml:space="preserve"> u roku od </w:t>
      </w:r>
      <w:r w:rsidR="00D43B80">
        <w:t>8 d</w:t>
      </w:r>
      <w:r>
        <w:t xml:space="preserve">ana od pravomoćnosti ovog rješenja dostaviti stečajnoj sutkinji izvješće o radnjama za  provedbu stečajnog postupka nad </w:t>
      </w:r>
      <w:r w:rsidR="00873E0F">
        <w:t>stečajnom masom</w:t>
      </w:r>
      <w:r>
        <w:t>.</w:t>
      </w:r>
    </w:p>
    <w:p w:rsidRDefault="00D0532F" w:rsidP="003A0321" w:rsidR="003A0321">
      <w:pPr>
        <w:pStyle w:val="Odlomakpopisa"/>
        <w:numPr>
          <w:ilvl w:val="0"/>
          <w:numId w:val="11"/>
        </w:numPr>
        <w:jc w:val="both"/>
      </w:pPr>
      <w:r>
        <w:t xml:space="preserve">Određuje se da se stečajna masa temeljem ovog rješenja upiše u sudski registar Trgovačkog suda u Osijeku (čl. </w:t>
      </w:r>
      <w:r w:rsidR="009E4539">
        <w:t>289.</w:t>
      </w:r>
      <w:r>
        <w:t xml:space="preserve"> st. </w:t>
      </w:r>
      <w:r w:rsidR="009E4539">
        <w:t>5.</w:t>
      </w:r>
      <w:r>
        <w:t xml:space="preserve"> Stečajnog zakona NN br. 71/15).</w:t>
      </w:r>
    </w:p>
    <w:p w:rsidRDefault="00D43B80" w:rsidP="003A0321" w:rsidR="00D43B80"/>
    <w:p w:rsidRDefault="003A0321" w:rsidP="003A0321" w:rsidR="003A0321">
      <w:pPr>
        <w:jc w:val="center"/>
      </w:pPr>
      <w:r>
        <w:t>Obrazloženje</w:t>
      </w:r>
    </w:p>
    <w:p w:rsidRDefault="00D43B80" w:rsidP="00AE48E6" w:rsidR="00D43B80"/>
    <w:p w:rsidRDefault="004554EE" w:rsidP="003A0321" w:rsidR="0069605B">
      <w:pPr>
        <w:ind w:firstLine="708"/>
        <w:jc w:val="both"/>
      </w:pPr>
      <w:r>
        <w:t xml:space="preserve">Rješenjem Trgovačkog suda u Osijeku broj </w:t>
      </w:r>
      <w:r w:rsidR="0069605B">
        <w:t>St-</w:t>
      </w:r>
      <w:r w:rsidR="009E4539">
        <w:t>596/15 od 30. prosinca 2015.</w:t>
      </w:r>
      <w:r w:rsidR="004533B9">
        <w:t xml:space="preserve"> g.</w:t>
      </w:r>
      <w:r w:rsidR="0069605B">
        <w:t xml:space="preserve"> </w:t>
      </w:r>
      <w:r w:rsidR="009E4539">
        <w:t xml:space="preserve">istodobno je otvoren i </w:t>
      </w:r>
      <w:r w:rsidR="0069605B">
        <w:t xml:space="preserve">zaključen stečajni postupak nad dužnikom </w:t>
      </w:r>
      <w:r w:rsidR="003B0F81" w:rsidRPr="003B0F81">
        <w:rPr>
          <w:b/>
        </w:rPr>
        <w:t>UDRUGA LJUBITELJA VINA I PROMICANJA KULTURE UŽIVANJA VINA "IN VINO VERITAS", P. Pejačevića 3, Osijek</w:t>
      </w:r>
      <w:r w:rsidR="003B0F81">
        <w:t xml:space="preserve"> </w:t>
      </w:r>
      <w:r w:rsidR="0069605B">
        <w:t xml:space="preserve">te je isti brisan </w:t>
      </w:r>
      <w:r w:rsidR="009E4539">
        <w:t>iz registra udruga Ureda državne uprave Osječko-baranjske županije Osijek</w:t>
      </w:r>
      <w:r w:rsidR="004533B9">
        <w:t>.</w:t>
      </w:r>
    </w:p>
    <w:p w:rsidRDefault="0069605B" w:rsidP="003A0321" w:rsidR="0069605B">
      <w:pPr>
        <w:ind w:firstLine="708"/>
        <w:jc w:val="both"/>
      </w:pPr>
    </w:p>
    <w:p w:rsidRDefault="0069605B" w:rsidP="0069605B" w:rsidR="009E4539">
      <w:pPr>
        <w:ind w:firstLine="708"/>
        <w:jc w:val="both"/>
      </w:pPr>
      <w:r w:rsidRPr="0069605B">
        <w:t xml:space="preserve"> </w:t>
      </w:r>
      <w:r w:rsidR="009E4539">
        <w:t>Podneskom od 5. rujna 2016. g. upravitelj udruge naveo je da se odobri prijenos vlasništva automobila na Sašu Horvat iz Brođanaca a da se iznos kupoprodajne cijene uplati na žiro račun Trgovačkog suda u Osijeku.</w:t>
      </w:r>
    </w:p>
    <w:p w:rsidRDefault="009E4539" w:rsidP="0069605B" w:rsidR="009E4539">
      <w:pPr>
        <w:ind w:firstLine="708"/>
        <w:jc w:val="both"/>
      </w:pPr>
    </w:p>
    <w:p w:rsidRDefault="009E4539" w:rsidP="0069605B" w:rsidR="009E4539">
      <w:pPr>
        <w:ind w:firstLine="708"/>
        <w:jc w:val="both"/>
      </w:pPr>
    </w:p>
    <w:p w:rsidRDefault="009E4539" w:rsidP="0069605B" w:rsidR="009E4539">
      <w:pPr>
        <w:ind w:firstLine="708"/>
        <w:jc w:val="both"/>
      </w:pPr>
    </w:p>
    <w:p w:rsidRDefault="009E4539" w:rsidP="0069605B" w:rsidR="009E4539">
      <w:pPr>
        <w:ind w:firstLine="708"/>
        <w:jc w:val="both"/>
      </w:pPr>
    </w:p>
    <w:p w:rsidRDefault="009E4539" w:rsidP="009E4539" w:rsidR="009E4539">
      <w:pPr>
        <w:jc w:val="right"/>
      </w:pPr>
      <w:r>
        <w:lastRenderedPageBreak/>
        <w:t>6 St-2841/16-10</w:t>
      </w:r>
    </w:p>
    <w:p w:rsidRDefault="009E4539" w:rsidP="0069605B" w:rsidR="009E4539">
      <w:pPr>
        <w:ind w:firstLine="708"/>
        <w:jc w:val="both"/>
      </w:pPr>
    </w:p>
    <w:p w:rsidRDefault="009E4539" w:rsidP="0069605B" w:rsidR="009E4539">
      <w:pPr>
        <w:ind w:firstLine="708"/>
        <w:jc w:val="both"/>
      </w:pPr>
    </w:p>
    <w:p w:rsidRDefault="009E4539" w:rsidP="0069605B" w:rsidR="009E4539">
      <w:pPr>
        <w:ind w:firstLine="708"/>
        <w:jc w:val="both"/>
      </w:pPr>
    </w:p>
    <w:p w:rsidRDefault="009E4539" w:rsidP="0069605B" w:rsidR="0069605B">
      <w:pPr>
        <w:ind w:firstLine="708"/>
        <w:jc w:val="both"/>
      </w:pPr>
      <w:r>
        <w:t xml:space="preserve"> </w:t>
      </w:r>
    </w:p>
    <w:p w:rsidRDefault="00D43B80" w:rsidP="009E4539" w:rsidR="00E22877">
      <w:pPr>
        <w:ind w:firstLine="708"/>
        <w:jc w:val="both"/>
      </w:pPr>
      <w:r>
        <w:t xml:space="preserve">Slijedom navedenog valjalo je sukladno čl. </w:t>
      </w:r>
      <w:r w:rsidR="009E4539">
        <w:t>289</w:t>
      </w:r>
      <w:r w:rsidR="003A0321">
        <w:t xml:space="preserve">. </w:t>
      </w:r>
      <w:r w:rsidR="009E4539">
        <w:t xml:space="preserve">Stečajnog zakona (NN br. 71/15) </w:t>
      </w:r>
      <w:r w:rsidR="003A0321">
        <w:t>riješiti kao u izreci</w:t>
      </w:r>
      <w:r w:rsidR="004554EE">
        <w:t xml:space="preserve"> a za stečajn</w:t>
      </w:r>
      <w:r w:rsidR="009E4539">
        <w:t>og upravitelja</w:t>
      </w:r>
      <w:r w:rsidR="004554EE">
        <w:t xml:space="preserve">  </w:t>
      </w:r>
      <w:r w:rsidR="0069605B">
        <w:t xml:space="preserve">automatskim odabirom </w:t>
      </w:r>
      <w:r w:rsidR="004554EE">
        <w:t xml:space="preserve"> imenovati</w:t>
      </w:r>
      <w:r w:rsidR="0069605B">
        <w:t xml:space="preserve"> </w:t>
      </w:r>
      <w:r w:rsidR="009E4539">
        <w:t>Milan Stanić iz Slavonskog Broda</w:t>
      </w:r>
      <w:r w:rsidR="0069605B">
        <w:t xml:space="preserve"> a sukladno čl. 84 i 85 Stečajnog zakona (NN br. 71/15).</w:t>
      </w:r>
    </w:p>
    <w:p w:rsidRDefault="00E22877" w:rsidP="003A0321" w:rsidR="00E22877"/>
    <w:p w:rsidRDefault="0069605B" w:rsidP="003A0321" w:rsidR="0069605B"/>
    <w:p w:rsidRDefault="0069605B" w:rsidP="003A0321" w:rsidR="0069605B"/>
    <w:p w:rsidRDefault="0069605B" w:rsidP="003A0321" w:rsidR="0069605B"/>
    <w:p w:rsidRDefault="003A0321" w:rsidP="003A0321" w:rsidR="003A0321">
      <w:pPr>
        <w:tabs>
          <w:tab w:pos="4535" w:val="center"/>
          <w:tab w:pos="6300" w:val="left"/>
        </w:tabs>
      </w:pPr>
      <w:r>
        <w:tab/>
        <w:t xml:space="preserve">U Osijeku </w:t>
      </w:r>
      <w:r w:rsidR="009E4539">
        <w:t>19</w:t>
      </w:r>
      <w:r w:rsidR="0069605B">
        <w:t>. prosinca</w:t>
      </w:r>
      <w:r>
        <w:t xml:space="preserve"> 2016. g.</w:t>
      </w:r>
    </w:p>
    <w:p w:rsidRDefault="003A0321" w:rsidP="003A0321" w:rsidR="003A0321">
      <w:pPr>
        <w:jc w:val="center"/>
      </w:pPr>
    </w:p>
    <w:p w:rsidRDefault="003A0321" w:rsidP="003A0321" w:rsidR="003A0321">
      <w:r>
        <w:t xml:space="preserve">                                                                        </w:t>
      </w:r>
    </w:p>
    <w:p w:rsidRDefault="004554EE" w:rsidP="003A0321" w:rsidR="003A032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A0321">
        <w:tab/>
        <w:t>STEČAJN</w:t>
      </w:r>
      <w:r>
        <w:t>A SUTKINJA</w:t>
      </w:r>
    </w:p>
    <w:p w:rsidRDefault="004554EE" w:rsidP="003A0321" w:rsidR="003A0321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 w:rsidR="003A0321">
        <w:t xml:space="preserve">  Nada Roso</w:t>
      </w:r>
    </w:p>
    <w:p w:rsidRDefault="003A0321" w:rsidP="003A0321" w:rsidR="003A0321">
      <w:pPr>
        <w:jc w:val="both"/>
      </w:pPr>
    </w:p>
    <w:p w:rsidRDefault="003A0321" w:rsidP="003A0321" w:rsidR="003A0321" w:rsidRPr="00650737">
      <w:pPr>
        <w:jc w:val="both"/>
      </w:pPr>
    </w:p>
    <w:p w:rsidRDefault="003A0321" w:rsidP="003A0321" w:rsidR="003A0321" w:rsidRPr="00650737">
      <w:pPr>
        <w:jc w:val="both"/>
      </w:pPr>
      <w:r w:rsidRPr="00650737">
        <w:t>POUKA O PRAVNOM LIJEKU:</w:t>
      </w:r>
    </w:p>
    <w:p w:rsidRDefault="003A0321" w:rsidP="003A0321" w:rsidR="003A0321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3A0321" w:rsidP="003A0321" w:rsidR="003A0321">
      <w:pPr>
        <w:pStyle w:val="Tijeloteksta"/>
      </w:pP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4650A4" w:rsidP="00D72724" w:rsidR="001D1350" w:rsidRPr="0069605B">
      <w:pPr>
        <w:numPr>
          <w:ilvl w:val="0"/>
          <w:numId w:val="5"/>
        </w:numPr>
        <w:tabs>
          <w:tab w:pos="6240" w:val="left"/>
        </w:tabs>
      </w:pPr>
      <w:r>
        <w:t xml:space="preserve">st. uprav. </w:t>
      </w:r>
      <w:r w:rsidR="009E4539">
        <w:t>Milan Stanić, Sl. Brod, M. Gupca 28</w:t>
      </w:r>
    </w:p>
    <w:p w:rsidRDefault="007A716B" w:rsidP="004650A4" w:rsidR="007A716B">
      <w:pPr>
        <w:numPr>
          <w:ilvl w:val="0"/>
          <w:numId w:val="5"/>
        </w:numPr>
        <w:tabs>
          <w:tab w:pos="6240" w:val="left"/>
        </w:tabs>
      </w:pPr>
      <w:r>
        <w:t xml:space="preserve">ŽDO </w:t>
      </w:r>
      <w:r w:rsidR="009E4539">
        <w:t>Osijek</w:t>
      </w:r>
    </w:p>
    <w:p w:rsidRDefault="009E4539" w:rsidP="004650A4" w:rsidR="009E4539">
      <w:pPr>
        <w:numPr>
          <w:ilvl w:val="0"/>
          <w:numId w:val="5"/>
        </w:numPr>
        <w:tabs>
          <w:tab w:pos="6240" w:val="left"/>
        </w:tabs>
      </w:pPr>
      <w:r>
        <w:t>Andrej Košir, Osijek, P. Pejačevića 3</w:t>
      </w:r>
    </w:p>
    <w:p w:rsidRDefault="00A606A2" w:rsidP="00A606A2" w:rsidR="00A606A2">
      <w:pPr>
        <w:numPr>
          <w:ilvl w:val="0"/>
          <w:numId w:val="5"/>
        </w:numPr>
        <w:tabs>
          <w:tab w:pos="6240" w:val="left"/>
        </w:tabs>
      </w:pPr>
      <w:r>
        <w:t>Registar suda – odmah</w:t>
      </w:r>
      <w:r w:rsidR="000B6BE9">
        <w:t xml:space="preserve"> – putem dostavnice i kroz aplikaciju</w:t>
      </w:r>
    </w:p>
    <w:p w:rsidRDefault="007A716B" w:rsidP="0041777C" w:rsidR="00CF3F89">
      <w:pPr>
        <w:numPr>
          <w:ilvl w:val="0"/>
          <w:numId w:val="5"/>
        </w:numPr>
        <w:tabs>
          <w:tab w:pos="6240" w:val="left"/>
        </w:tabs>
      </w:pPr>
      <w:r>
        <w:t>e-ogl. pl.</w:t>
      </w:r>
      <w:r w:rsidR="00A606A2">
        <w:t xml:space="preserve"> </w:t>
      </w:r>
    </w:p>
    <w:p w:rsidRDefault="000B6BE9" w:rsidP="00B7625F" w:rsidR="00B7625F">
      <w:pPr>
        <w:numPr>
          <w:ilvl w:val="0"/>
          <w:numId w:val="5"/>
        </w:numPr>
        <w:tabs>
          <w:tab w:pos="6240" w:val="left"/>
        </w:tabs>
      </w:pPr>
      <w:r>
        <w:t>K-</w:t>
      </w:r>
      <w:r w:rsidR="009E4539">
        <w:t>19</w:t>
      </w:r>
      <w:r w:rsidR="0069605B">
        <w:t>.1.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6A2691" w:rsidR="00B7625F" w:rsidRPr="00B35E7C">
      <w:r>
        <w:tab/>
      </w:r>
      <w:bookmarkStart w:name="_GoBack" w:id="0"/>
      <w:bookmarkEnd w:id="0"/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7E2" w:rsidR="005B27E2">
      <w:r>
        <w:separator/>
      </w:r>
    </w:p>
  </w:endnote>
  <w:endnote w:id="0" w:type="continuationSeparator">
    <w:p w:rsidRDefault="005B27E2" w:rsidR="005B2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7E2" w:rsidR="005B27E2">
      <w:r>
        <w:separator/>
      </w:r>
    </w:p>
  </w:footnote>
  <w:footnote w:id="0" w:type="continuationSeparator">
    <w:p w:rsidRDefault="005B27E2" w:rsidR="005B27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A2691">
      <w:rPr>
        <w:noProof/>
      </w:rPr>
      <w:t>3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5">
    <w:nsid w:val="3FB37534"/>
    <w:multiLevelType w:val="hybridMultilevel"/>
    <w:tmpl w:val="C090E848"/>
    <w:lvl w:tplc="72B2832C" w:ilvl="0">
      <w:start w:val="1"/>
      <w:numFmt w:val="decimal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3"/>
  </w:num>
  <w:num w:numId="5">
    <w:abstractNumId w:val="9"/>
  </w:num>
  <w:num w:numId="6">
    <w:abstractNumId w:val="8"/>
  </w:num>
  <w:num w:numId="7">
    <w:abstractNumId w:val="6"/>
  </w:num>
  <w:num w:numId="8">
    <w:abstractNumId w:val="1"/>
  </w:num>
  <w:num w:numId="9">
    <w:abstractNumId w:val="4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60F35"/>
    <w:rsid w:val="00081DAA"/>
    <w:rsid w:val="000B6BE9"/>
    <w:rsid w:val="000D77E1"/>
    <w:rsid w:val="000D7B23"/>
    <w:rsid w:val="00103FBD"/>
    <w:rsid w:val="001373B7"/>
    <w:rsid w:val="00161BD6"/>
    <w:rsid w:val="00173460"/>
    <w:rsid w:val="001D1350"/>
    <w:rsid w:val="00242A99"/>
    <w:rsid w:val="00260027"/>
    <w:rsid w:val="00275B80"/>
    <w:rsid w:val="00280570"/>
    <w:rsid w:val="002C6AF7"/>
    <w:rsid w:val="002E06A1"/>
    <w:rsid w:val="002E781C"/>
    <w:rsid w:val="00363C96"/>
    <w:rsid w:val="00397533"/>
    <w:rsid w:val="003A0321"/>
    <w:rsid w:val="003B0F81"/>
    <w:rsid w:val="003B2C17"/>
    <w:rsid w:val="003C65D2"/>
    <w:rsid w:val="003F6C13"/>
    <w:rsid w:val="0041777C"/>
    <w:rsid w:val="00447F7D"/>
    <w:rsid w:val="004533B9"/>
    <w:rsid w:val="00454D53"/>
    <w:rsid w:val="004554EE"/>
    <w:rsid w:val="004650A4"/>
    <w:rsid w:val="00467307"/>
    <w:rsid w:val="00473576"/>
    <w:rsid w:val="00486E2E"/>
    <w:rsid w:val="00492B0C"/>
    <w:rsid w:val="004A7EB3"/>
    <w:rsid w:val="004B618A"/>
    <w:rsid w:val="00514641"/>
    <w:rsid w:val="005B27E2"/>
    <w:rsid w:val="005C6CA6"/>
    <w:rsid w:val="00612D2C"/>
    <w:rsid w:val="00667570"/>
    <w:rsid w:val="006862FF"/>
    <w:rsid w:val="0069605B"/>
    <w:rsid w:val="006A2691"/>
    <w:rsid w:val="006E5162"/>
    <w:rsid w:val="007349D2"/>
    <w:rsid w:val="00781A1C"/>
    <w:rsid w:val="00791CE2"/>
    <w:rsid w:val="007A1FD7"/>
    <w:rsid w:val="007A2BE6"/>
    <w:rsid w:val="007A716B"/>
    <w:rsid w:val="007E5628"/>
    <w:rsid w:val="00873E0F"/>
    <w:rsid w:val="008928D7"/>
    <w:rsid w:val="008A2D26"/>
    <w:rsid w:val="008C1D08"/>
    <w:rsid w:val="008E5E6E"/>
    <w:rsid w:val="009104B5"/>
    <w:rsid w:val="00910AAD"/>
    <w:rsid w:val="00917797"/>
    <w:rsid w:val="00934355"/>
    <w:rsid w:val="00966102"/>
    <w:rsid w:val="009E4539"/>
    <w:rsid w:val="00A466A6"/>
    <w:rsid w:val="00A52821"/>
    <w:rsid w:val="00A606A2"/>
    <w:rsid w:val="00A65909"/>
    <w:rsid w:val="00AA0969"/>
    <w:rsid w:val="00AA1A56"/>
    <w:rsid w:val="00AE48E6"/>
    <w:rsid w:val="00AE5116"/>
    <w:rsid w:val="00AF5710"/>
    <w:rsid w:val="00B15461"/>
    <w:rsid w:val="00B35E7C"/>
    <w:rsid w:val="00B460BB"/>
    <w:rsid w:val="00B46D29"/>
    <w:rsid w:val="00B7365A"/>
    <w:rsid w:val="00B74F73"/>
    <w:rsid w:val="00B7625F"/>
    <w:rsid w:val="00B846AB"/>
    <w:rsid w:val="00B90758"/>
    <w:rsid w:val="00BE7F7C"/>
    <w:rsid w:val="00BF1EBD"/>
    <w:rsid w:val="00BF2834"/>
    <w:rsid w:val="00C625DD"/>
    <w:rsid w:val="00CB1194"/>
    <w:rsid w:val="00CB3C8D"/>
    <w:rsid w:val="00CC4FE5"/>
    <w:rsid w:val="00CE74F6"/>
    <w:rsid w:val="00CF3F89"/>
    <w:rsid w:val="00D00212"/>
    <w:rsid w:val="00D00603"/>
    <w:rsid w:val="00D0532F"/>
    <w:rsid w:val="00D34E6B"/>
    <w:rsid w:val="00D422C8"/>
    <w:rsid w:val="00D43B80"/>
    <w:rsid w:val="00D72724"/>
    <w:rsid w:val="00D90419"/>
    <w:rsid w:val="00DA4C43"/>
    <w:rsid w:val="00DA7E64"/>
    <w:rsid w:val="00DB2600"/>
    <w:rsid w:val="00E22877"/>
    <w:rsid w:val="00E53277"/>
    <w:rsid w:val="00EA095A"/>
    <w:rsid w:val="00EB598F"/>
    <w:rsid w:val="00F223A6"/>
    <w:rsid w:val="00F65328"/>
    <w:rsid w:val="00F74E6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6960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26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26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26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6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26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6960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26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26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26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26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26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2841</izvorni_sadrzaj>
    <derivirana_varijabla naziv="DomainObject.Predmet.Broj_1">2841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St-2841/2016</izvorni_sadrzaj>
    <derivirana_varijabla naziv="DomainObject.Predmet.OznakaBroj_1">St-2841/2016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LJUBITELJA VINA I PROMICANJA KULTURE UŽIVANJA VINA "IN VINO VERITAS"</izvorni_sadrzaj>
    <derivirana_varijabla naziv="DomainObject.Predmet.ProtustrankaFormated_1">  UDRUGA LJUBITELJA VINA I PROMICANJA KULTURE UŽIVANJA VINA "IN VINO VERITAS"</derivirana_varijabla>
  </DomainObject.Predmet.ProtustrankaFormated>
  <DomainObject.Predmet.ProtustrankaFormatedOIB>
    <izvorni_sadrzaj>  UDRUGA LJUBITELJA VINA I PROMICANJA KULTURE UŽIVANJA VINA "IN VINO VERITAS", OIB 42065535701</izvorni_sadrzaj>
    <derivirana_varijabla naziv="DomainObject.Predmet.ProtustrankaFormatedOIB_1">  UDRUGA LJUBITELJA VINA I PROMICANJA KULTURE UŽIVANJA VINA "IN VINO VERITAS", OIB 42065535701</derivirana_varijabla>
  </DomainObject.Predmet.ProtustrankaFormatedOIB>
  <DomainObject.Predmet.ProtustrankaFormatedWithAdress>
    <izvorni_sadrzaj> UDRUGA LJUBITELJA VINA I PROMICANJA KULTURE UŽIVANJA VINA "IN VINO VERITAS", P.pejačevića 3, 31000 Osijek</izvorni_sadrzaj>
    <derivirana_varijabla naziv="DomainObject.Predmet.ProtustrankaFormatedWithAdress_1"> UDRUGA LJUBITELJA VINA I PROMICANJA KULTURE UŽIVANJA VINA "IN VINO VERITAS", P.pejačevića 3, 31000 Osijek</derivirana_varijabla>
  </DomainObject.Predmet.ProtustrankaFormatedWithAdress>
  <DomainObject.Predmet.ProtustrankaFormatedWithAdressOIB>
    <izvorni_sadrzaj> UDRUGA LJUBITELJA VINA I PROMICANJA KULTURE UŽIVANJA VINA "IN VINO VERITAS", OIB 42065535701, P.pejačevića 3, 31000 Osijek</izvorni_sadrzaj>
    <derivirana_varijabla naziv="DomainObject.Predmet.ProtustrankaFormatedWithAdressOIB_1"> UDRUGA LJUBITELJA VINA I PROMICANJA KULTURE UŽIVANJA VINA "IN VINO VERITAS", OIB 42065535701, P.pejačevića 3, 31000 Osijek</derivirana_varijabla>
  </DomainObject.Predmet.ProtustrankaFormatedWithAdressOIB>
  <DomainObject.Predmet.ProtustrankaWithAdress>
    <izvorni_sadrzaj>UDRUGA LJUBITELJA VINA I PROMICANJA KULTURE UŽIVANJA VINA "IN VINO VERITAS" P.pejačevića 3, 31000 Osijek</izvorni_sadrzaj>
    <derivirana_varijabla naziv="DomainObject.Predmet.ProtustrankaWithAdress_1">UDRUGA LJUBITELJA VINA I PROMICANJA KULTURE UŽIVANJA VINA "IN VINO VERITAS" P.pejačevića 3, 31000 Osijek</derivirana_varijabla>
  </DomainObject.Predmet.ProtustrankaWithAdress>
  <DomainObject.Predmet.ProtustrankaWithAdressOIB>
    <izvorni_sadrzaj>UDRUGA LJUBITELJA VINA I PROMICANJA KULTURE UŽIVANJA VINA "IN VINO VERITAS", OIB 42065535701, P.pejačevića 3, 31000 Osijek</izvorni_sadrzaj>
    <derivirana_varijabla naziv="DomainObject.Predmet.ProtustrankaWithAdressOIB_1">UDRUGA LJUBITELJA VINA I PROMICANJA KULTURE UŽIVANJA VINA "IN VINO VERITAS", OIB 42065535701, P.pejačevića 3, 31000 Osijek</derivirana_varijabla>
  </DomainObject.Predmet.ProtustrankaWithAdressOIB>
  <DomainObject.Predmet.ProtustrankaNazivFormated>
    <izvorni_sadrzaj>UDRUGA LJUBITELJA VINA I PROMICANJA KULTURE UŽIVANJA VINA "IN VINO VERITAS"</izvorni_sadrzaj>
    <derivirana_varijabla naziv="DomainObject.Predmet.ProtustrankaNazivFormated_1">UDRUGA LJUBITELJA VINA I PROMICANJA KULTURE UŽIVANJA VINA "IN VINO VERITAS"</derivirana_varijabla>
  </DomainObject.Predmet.ProtustrankaNazivFormated>
  <DomainObject.Predmet.ProtustrankaNazivFormatedOIB>
    <izvorni_sadrzaj>UDRUGA LJUBITELJA VINA I PROMICANJA KULTURE UŽIVANJA VINA "IN VINO VERITAS", OIB 42065535701</izvorni_sadrzaj>
    <derivirana_varijabla naziv="DomainObject.Predmet.ProtustrankaNazivFormatedOIB_1">UDRUGA LJUBITELJA VINA I PROMICANJA KULTURE UŽIVANJA VINA "IN VINO VERITAS", OIB 42065535701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Gjurašić</izvorni_sadrzaj>
    <derivirana_varijabla naziv="DomainObject.Predmet.StrankaFormated_1">  Ivan Gjurašić</derivirana_varijabla>
  </DomainObject.Predmet.StrankaFormated>
  <DomainObject.Predmet.StrankaFormatedOIB>
    <izvorni_sadrzaj>  Ivan Gjurašić, OIB 66025260916</izvorni_sadrzaj>
    <derivirana_varijabla naziv="DomainObject.Predmet.StrankaFormatedOIB_1">  Ivan Gjurašić, OIB 66025260916</derivirana_varijabla>
  </DomainObject.Predmet.StrankaFormatedOIB>
  <DomainObject.Predmet.StrankaFormatedWithAdress>
    <izvorni_sadrzaj> Ivan Gjurašić, Petrinjska 28, 10000 Zagreb</izvorni_sadrzaj>
    <derivirana_varijabla naziv="DomainObject.Predmet.StrankaFormatedWithAdress_1"> Ivan Gjurašić, Petrinjska 28, 10000 Zagreb</derivirana_varijabla>
  </DomainObject.Predmet.StrankaFormatedWithAdress>
  <DomainObject.Predmet.StrankaFormatedWithAdressOIB>
    <izvorni_sadrzaj> Ivan Gjurašić, OIB 66025260916, Petrinjska 28, 10000 Zagreb</izvorni_sadrzaj>
    <derivirana_varijabla naziv="DomainObject.Predmet.StrankaFormatedWithAdressOIB_1"> Ivan Gjurašić, OIB 66025260916, Petrinjska 28, 10000 Zagreb</derivirana_varijabla>
  </DomainObject.Predmet.StrankaFormatedWithAdressOIB>
  <DomainObject.Predmet.StrankaWithAdress>
    <izvorni_sadrzaj>Ivan Gjurašić Petrinjska 28,10000 Zagreb</izvorni_sadrzaj>
    <derivirana_varijabla naziv="DomainObject.Predmet.StrankaWithAdress_1">Ivan Gjurašić Petrinjska 28,10000 Zagreb</derivirana_varijabla>
  </DomainObject.Predmet.StrankaWithAdress>
  <DomainObject.Predmet.StrankaWithAdressOIB>
    <izvorni_sadrzaj>Ivan Gjurašić, OIB 66025260916, Petrinjska 28,10000 Zagreb</izvorni_sadrzaj>
    <derivirana_varijabla naziv="DomainObject.Predmet.StrankaWithAdressOIB_1">Ivan Gjurašić, OIB 66025260916, Petrinjska 28,10000 Zagreb</derivirana_varijabla>
  </DomainObject.Predmet.StrankaWithAdressOIB>
  <DomainObject.Predmet.StrankaNazivFormated>
    <izvorni_sadrzaj>Ivan Gjurašić</izvorni_sadrzaj>
    <derivirana_varijabla naziv="DomainObject.Predmet.StrankaNazivFormated_1">Ivan Gjurašić</derivirana_varijabla>
  </DomainObject.Predmet.StrankaNazivFormated>
  <DomainObject.Predmet.StrankaNazivFormatedOIB>
    <izvorni_sadrzaj>Ivan Gjurašić, OIB 66025260916</izvorni_sadrzaj>
    <derivirana_varijabla naziv="DomainObject.Predmet.StrankaNazivFormatedOIB_1">Ivan Gjurašić, OIB 66025260916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Ivan Gjurašić</item>
    </izvorni_sadrzaj>
    <derivirana_varijabla naziv="DomainObject.Predmet.StrankaListFormated_1">
      <item>Ivan Gjurašić</item>
    </derivirana_varijabla>
  </DomainObject.Predmet.StrankaListFormated>
  <DomainObject.Predmet.StrankaListFormatedOIB>
    <izvorni_sadrzaj>
      <item>Ivan Gjurašić, OIB 66025260916</item>
    </izvorni_sadrzaj>
    <derivirana_varijabla naziv="DomainObject.Predmet.StrankaListFormatedOIB_1">
      <item>Ivan Gjurašić, OIB 66025260916</item>
    </derivirana_varijabla>
  </DomainObject.Predmet.StrankaListFormatedOIB>
  <DomainObject.Predmet.StrankaListFormatedWithAdress>
    <izvorni_sadrzaj>
      <item>Ivan Gjurašić, Petrinjska 28, 10000 Zagreb</item>
    </izvorni_sadrzaj>
    <derivirana_varijabla naziv="DomainObject.Predmet.StrankaListFormatedWithAdress_1">
      <item>Ivan Gjurašić, Petrinjska 28, 10000 Zagreb</item>
    </derivirana_varijabla>
  </DomainObject.Predmet.StrankaListFormatedWithAdress>
  <DomainObject.Predmet.StrankaListFormatedWithAdressOIB>
    <izvorni_sadrzaj>
      <item>Ivan Gjurašić, OIB 66025260916, Petrinjska 28, 10000 Zagreb</item>
    </izvorni_sadrzaj>
    <derivirana_varijabla naziv="DomainObject.Predmet.StrankaListFormatedWithAdressOIB_1">
      <item>Ivan Gjurašić, OIB 66025260916, Petrinjska 28, 10000 Zagreb</item>
    </derivirana_varijabla>
  </DomainObject.Predmet.StrankaListFormatedWithAdressOIB>
  <DomainObject.Predmet.StrankaListNazivFormated>
    <izvorni_sadrzaj>
      <item>Ivan Gjurašić</item>
    </izvorni_sadrzaj>
    <derivirana_varijabla naziv="DomainObject.Predmet.StrankaListNazivFormated_1">
      <item>Ivan Gjurašić</item>
    </derivirana_varijabla>
  </DomainObject.Predmet.StrankaListNazivFormated>
  <DomainObject.Predmet.StrankaListNazivFormatedOIB>
    <izvorni_sadrzaj>
      <item>Ivan Gjurašić, OIB 66025260916</item>
    </izvorni_sadrzaj>
    <derivirana_varijabla naziv="DomainObject.Predmet.StrankaListNazivFormatedOIB_1">
      <item>Ivan Gjurašić, OIB 66025260916</item>
    </derivirana_varijabla>
  </DomainObject.Predmet.StrankaListNazivFormatedOIB>
  <DomainObject.Predmet.ProtuStrankaListFormated>
    <izvorni_sadrzaj>
      <item>UDRUGA LJUBITELJA VINA I PROMICANJA KULTURE UŽIVANJA VINA "IN VINO VERITAS"</item>
    </izvorni_sadrzaj>
    <derivirana_varijabla naziv="DomainObject.Predmet.ProtuStrankaListFormated_1">
      <item>UDRUGA LJUBITELJA VINA I PROMICANJA KULTURE UŽIVANJA VINA "IN VINO VERITAS"</item>
    </derivirana_varijabla>
  </DomainObject.Predmet.ProtuStrankaListFormated>
  <DomainObject.Predmet.ProtuStrankaListFormatedOIB>
    <izvorni_sadrzaj>
      <item>UDRUGA LJUBITELJA VINA I PROMICANJA KULTURE UŽIVANJA VINA "IN VINO VERITAS", OIB 42065535701</item>
    </izvorni_sadrzaj>
    <derivirana_varijabla naziv="DomainObject.Predmet.ProtuStrankaListFormatedOIB_1">
      <item>UDRUGA LJUBITELJA VINA I PROMICANJA KULTURE UŽIVANJA VINA "IN VINO VERITAS", OIB 42065535701</item>
    </derivirana_varijabla>
  </DomainObject.Predmet.ProtuStrankaListFormatedOIB>
  <DomainObject.Predmet.ProtuStrankaListFormatedWithAdress>
    <izvorni_sadrzaj>
      <item>UDRUGA LJUBITELJA VINA I PROMICANJA KULTURE UŽIVANJA VINA "IN VINO VERITAS", P.pejačevića 3, 31000 Osijek</item>
    </izvorni_sadrzaj>
    <derivirana_varijabla naziv="DomainObject.Predmet.ProtuStrankaListFormatedWithAdress_1">
      <item>UDRUGA LJUBITELJA VINA I PROMICANJA KULTURE UŽIVANJA VINA "IN VINO VERITAS", P.pejačevića 3, 31000 Osijek</item>
    </derivirana_varijabla>
  </DomainObject.Predmet.ProtuStrankaListFormatedWithAdress>
  <DomainObject.Predmet.ProtuStrankaListFormatedWithAdressOIB>
    <izvorni_sadrzaj>
      <item>UDRUGA LJUBITELJA VINA I PROMICANJA KULTURE UŽIVANJA VINA "IN VINO VERITAS", OIB 42065535701, P.pejačevića 3, 31000 Osijek</item>
    </izvorni_sadrzaj>
    <derivirana_varijabla naziv="DomainObject.Predmet.ProtuStrankaListFormatedWithAdressOIB_1">
      <item>UDRUGA LJUBITELJA VINA I PROMICANJA KULTURE UŽIVANJA VINA "IN VINO VERITAS", OIB 42065535701, P.pejačevića 3, 31000 Osijek</item>
    </derivirana_varijabla>
  </DomainObject.Predmet.ProtuStrankaListFormatedWithAdressOIB>
  <DomainObject.Predmet.ProtuStrankaListNazivFormated>
    <izvorni_sadrzaj>
      <item>UDRUGA LJUBITELJA VINA I PROMICANJA KULTURE UŽIVANJA VINA "IN VINO VERITAS"</item>
    </izvorni_sadrzaj>
    <derivirana_varijabla naziv="DomainObject.Predmet.ProtuStrankaListNazivFormated_1">
      <item>UDRUGA LJUBITELJA VINA I PROMICANJA KULTURE UŽIVANJA VINA "IN VINO VERITAS"</item>
    </derivirana_varijabla>
  </DomainObject.Predmet.ProtuStrankaListNazivFormated>
  <DomainObject.Predmet.ProtuStrankaListNazivFormatedOIB>
    <izvorni_sadrzaj>
      <item>UDRUGA LJUBITELJA VINA I PROMICANJA KULTURE UŽIVANJA VINA "IN VINO VERITAS", OIB 42065535701</item>
    </izvorni_sadrzaj>
    <derivirana_varijabla naziv="DomainObject.Predmet.ProtuStrankaListNazivFormatedOIB_1">
      <item>UDRUGA LJUBITELJA VINA I PROMICANJA KULTURE UŽIVANJA VINA "IN VINO VERITAS", OIB 42065535701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Gjurašić</izvorni_sadrzaj>
    <derivirana_varijabla naziv="DomainObject.Predmet.StrankaIDrugi_1">Ivan Gjurašić</derivirana_varijabla>
  </DomainObject.Predmet.StrankaIDrugi>
  <DomainObject.Predmet.ProtustrankaIDrugi>
    <izvorni_sadrzaj>UDRUGA LJUBITELJA VINA I PROMICANJA KULTURE UŽIVANJA VINA "IN VINO VERITAS"</izvorni_sadrzaj>
    <derivirana_varijabla naziv="DomainObject.Predmet.ProtustrankaIDrugi_1">UDRUGA LJUBITELJA VINA I PROMICANJA KULTURE UŽIVANJA VINA "IN VINO VERITAS"</derivirana_varijabla>
  </DomainObject.Predmet.ProtustrankaIDrugi>
  <DomainObject.Predmet.StrankaIDrugiAdressOIB>
    <izvorni_sadrzaj>Ivan Gjurašić, OIB 66025260916, Petrinjska 28, 10000 Zagreb</izvorni_sadrzaj>
    <derivirana_varijabla naziv="DomainObject.Predmet.StrankaIDrugiAdressOIB_1">Ivan Gjurašić, OIB 66025260916, Petrinjska 28, 10000 Zagreb</derivirana_varijabla>
  </DomainObject.Predmet.StrankaIDrugiAdressOIB>
  <DomainObject.Predmet.ProtustrankaIDrugiAdressOIB>
    <izvorni_sadrzaj>UDRUGA LJUBITELJA VINA I PROMICANJA KULTURE UŽIVANJA VINA "IN VINO VERITAS", OIB 42065535701, P.pejačevića 3, 31000 Osijek</izvorni_sadrzaj>
    <derivirana_varijabla naziv="DomainObject.Predmet.ProtustrankaIDrugiAdressOIB_1">UDRUGA LJUBITELJA VINA I PROMICANJA KULTURE UŽIVANJA VINA "IN VINO VERITAS", OIB 42065535701, P.pejačevića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LJUBITELJA VINA I PROMICANJA KULTURE UŽIVANJA VINA "IN VINO VERITAS"</item>
      <item>Ivan Gjurašić</item>
    </izvorni_sadrzaj>
    <derivirana_varijabla naziv="DomainObject.Predmet.SudioniciListNaziv_1">
      <item>UDRUGA LJUBITELJA VINA I PROMICANJA KULTURE UŽIVANJA VINA "IN VINO VERITAS"</item>
      <item>Ivan Gjurašić</item>
    </derivirana_varijabla>
  </DomainObject.Predmet.SudioniciListNaziv>
  <DomainObject.Predmet.SudioniciListAdressOIB>
    <izvorni_sadrzaj>
      <item>UDRUGA LJUBITELJA VINA I PROMICANJA KULTURE UŽIVANJA VINA "IN VINO VERITAS", OIB 42065535701, P.pejačevića 3,31000 Osijek</item>
      <item>Ivan Gjurašić, OIB 66025260916, Petrinjska 28,10000 Zagreb</item>
    </izvorni_sadrzaj>
    <derivirana_varijabla naziv="DomainObject.Predmet.SudioniciListAdressOIB_1">
      <item>UDRUGA LJUBITELJA VINA I PROMICANJA KULTURE UŽIVANJA VINA "IN VINO VERITAS", OIB 42065535701, P.pejačevića 3,31000 Osijek</item>
      <item>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42065535701</item>
      <item>, OIB 66025260916</item>
    </izvorni_sadrzaj>
    <derivirana_varijabla naziv="DomainObject.Predmet.SudioniciListNazivOIB_1">
      <item>, OIB 42065535701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267F8C-EF6B-4969-94DE-AFF4D80AAB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369</properties:Words>
  <properties:Characters>1942</properties:Characters>
  <properties:Lines>125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2016-12-15T12:46:00Z</dcterms:created>
  <dc:creator>..</dc:creator>
  <cp:lastModifiedBy>Danijela Sekulić</cp:lastModifiedBy>
  <cp:lastPrinted>2016-12-19T10:41:00Z</cp:lastPrinted>
  <dcterms:modified xmlns:xsi="http://www.w3.org/2001/XMLSchema-instance" xsi:type="dcterms:W3CDTF">2016-12-19T10:41:00Z</dcterms:modified>
  <cp:revision>6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