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5a06" w14:paraId="f4a5a06" w:rsidRDefault="00B25EAD" w:rsidP="00B25EAD" w:rsidR="00B25EAD">
      <w:pPr>
        <w:ind w:firstLine="708"/>
        <w15:collapsed w:val="false"/>
        <w:rPr>
          <w:noProof/>
          <w:lang w:eastAsia="hr-HR" w:val="hr-HR"/>
        </w:rPr>
      </w:pPr>
      <w:bookmarkStart w:name="_GoBack" w:id="0"/>
      <w:bookmarkEnd w:id="0"/>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p>
    <w:p w:rsidRDefault="00AC31CB" w:rsidP="00B25EAD" w:rsidR="00AC31CB">
      <w:pPr>
        <w:ind w:firstLine="708"/>
        <w:rPr>
          <w:noProof/>
          <w:lang w:eastAsia="hr-HR" w:val="hr-HR"/>
        </w:rPr>
      </w:pPr>
    </w:p>
    <w:p w:rsidRDefault="00AC31CB" w:rsidP="00B25EAD" w:rsidR="00AC31CB">
      <w:pPr>
        <w:ind w:firstLine="708"/>
        <w:rPr>
          <w:noProof/>
          <w:lang w:eastAsia="hr-HR" w:val="hr-HR"/>
        </w:rPr>
      </w:pPr>
    </w:p>
    <w:p w:rsidRDefault="00AC31CB" w:rsidP="00B25EAD" w:rsidR="00AC31CB">
      <w:pPr>
        <w:ind w:firstLine="708"/>
        <w:rPr>
          <w:noProof/>
          <w:lang w:eastAsia="hr-HR" w:val="hr-HR"/>
        </w:rPr>
      </w:pPr>
    </w:p>
    <w:p w:rsidRDefault="00AC31CB" w:rsidP="00B30CAF" w:rsidR="00AC31CB">
      <w:pPr>
        <w:rPr>
          <w:noProof/>
          <w:lang w:eastAsia="hr-HR" w:val="hr-HR"/>
        </w:rPr>
      </w:pPr>
    </w:p>
    <w:p w:rsidRDefault="00B30CAF" w:rsidP="00B30CAF" w:rsidR="00B30CAF">
      <w:pPr>
        <w:rPr>
          <w:noProof/>
          <w:lang w:eastAsia="hr-HR" w:val="hr-HR"/>
        </w:rPr>
      </w:pP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B30CAF"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6A2B1E">
        <w:t xml:space="preserve">PLAN-B d.o.o., </w:t>
      </w:r>
      <w:r w:rsidR="006A2B1E" w:rsidRPr="00AC2FA9">
        <w:t>Hatzeov perivoj 3</w:t>
      </w:r>
      <w:r w:rsidR="006A2B1E">
        <w:t>, Split, OIB: 30107816243</w:t>
      </w:r>
      <w:r w:rsidR="00C81C12">
        <w:rPr>
          <w:lang w:val="hr-HR"/>
        </w:rPr>
        <w:t>,</w:t>
      </w:r>
      <w:r w:rsidR="00634348">
        <w:rPr>
          <w:lang w:val="hr-HR"/>
        </w:rPr>
        <w:t xml:space="preserve"> dana </w:t>
      </w:r>
      <w:r w:rsidR="005678EE">
        <w:rPr>
          <w:lang w:val="hr-HR"/>
        </w:rPr>
        <w:t>13. veljače 2017</w:t>
      </w:r>
      <w:r w:rsidR="00634348">
        <w:rPr>
          <w:lang w:val="hr-HR"/>
        </w:rPr>
        <w:t>. godine</w:t>
      </w: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6B78EE">
        <w:t xml:space="preserve">PLAN-B d.o.o., </w:t>
      </w:r>
      <w:r w:rsidR="006B78EE" w:rsidRPr="00AC2FA9">
        <w:t>Hatzeov perivoj 3</w:t>
      </w:r>
      <w:r w:rsidR="006B78EE">
        <w:t>, Split, OIB: 30107816243</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6B78EE">
        <w:rPr>
          <w:szCs w:val="20"/>
          <w:lang w:eastAsia="hr-HR" w:val="en-AU"/>
        </w:rPr>
        <w:t>08. lipnja</w:t>
      </w:r>
      <w:r w:rsidR="002D3D3D" w:rsidRPr="00C81C12">
        <w:rPr>
          <w:szCs w:val="20"/>
          <w:lang w:eastAsia="hr-HR" w:val="en-AU"/>
        </w:rPr>
        <w:t xml:space="preserve"> </w:t>
      </w:r>
      <w:r w:rsidR="004726A1">
        <w:rPr>
          <w:szCs w:val="20"/>
          <w:lang w:eastAsia="hr-HR" w:val="en-AU"/>
        </w:rPr>
        <w:t>2017</w:t>
      </w:r>
      <w:r w:rsidR="002D3D3D" w:rsidRPr="00C81C12">
        <w:rPr>
          <w:szCs w:val="20"/>
          <w:lang w:eastAsia="hr-HR" w:val="en-AU"/>
        </w:rPr>
        <w:t xml:space="preserve">. godine u </w:t>
      </w:r>
      <w:r w:rsidR="00AA104B">
        <w:rPr>
          <w:szCs w:val="20"/>
          <w:lang w:eastAsia="hr-HR" w:val="en-AU"/>
        </w:rPr>
        <w:t>09</w:t>
      </w:r>
      <w:r w:rsidR="006B78EE">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AA104B">
        <w:t>Dean Rahan, Hrvatskih velikana 8, Supetar, OIB: 52080522330.</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6B78EE">
        <w:t xml:space="preserve">PLAN-B d.o.o., </w:t>
      </w:r>
      <w:r w:rsidR="006B78EE" w:rsidRPr="00AC2FA9">
        <w:t>Hatzeov perivoj 3</w:t>
      </w:r>
      <w:r w:rsidR="006B78EE">
        <w:t>, Split, OIB: 30107816243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6B78EE" w:rsidP="006B78EE" w:rsidR="006B78EE">
      <w:pPr>
        <w:ind w:firstLine="708"/>
        <w:jc w:val="both"/>
      </w:pPr>
      <w:r>
        <w:t xml:space="preserve">Predlagatelj Financijska agencija, Regionalni centar Split, Podružnica Split je prijedlogom zaprimljenim na Trgovačkom sudu u Splitu, dana 01. ožujka 2016. godine predložio otvaranje stečajnog postupka nad dužnikom PLAN-B d.o.o., </w:t>
      </w:r>
      <w:r w:rsidRPr="00AC2FA9">
        <w:t>Hatzeov perivoj 3</w:t>
      </w:r>
      <w:r>
        <w:t>, Split, OIB: 30107816243.</w:t>
      </w:r>
    </w:p>
    <w:p w:rsidRDefault="006B78EE" w:rsidP="006B78EE" w:rsidR="006B78EE">
      <w:pPr>
        <w:ind w:left="708"/>
        <w:jc w:val="both"/>
      </w:pPr>
    </w:p>
    <w:p w:rsidRDefault="006B78EE" w:rsidP="006B78EE" w:rsidR="006B78EE">
      <w:pPr>
        <w:ind w:firstLine="708"/>
        <w:jc w:val="both"/>
      </w:pPr>
      <w:r>
        <w:t xml:space="preserve">U prijedlogu se u bitnome navodi da dužnik na dan 26. veljače 2016. godine u Očevidniku redoslijeda osnova za plaćanje ima evidentirane neizvršene osnove za plaćanje u neprekinutom razdoblju od 120 dana, u ukupnom iznosu od 36.623,35 kuna, te da prema podacima HZMO ima 13 zaposlenih, kao i da predlagatelj ne raspolaže drugim podacima o imovini dužnika. </w:t>
      </w:r>
    </w:p>
    <w:p w:rsidRDefault="00644E42" w:rsidP="006B78EE" w:rsidR="006B78EE">
      <w:pPr>
        <w:ind w:firstLine="708"/>
        <w:jc w:val="both"/>
      </w:pPr>
      <w:r>
        <w:t xml:space="preserve"> </w:t>
      </w:r>
      <w:r w:rsidR="006B78EE">
        <w:t xml:space="preserve">Kako je predlagatelj učinio vjerojatnim postojanje stečajnog razloga, to je rješenjem ovog suda gornji poslovni broj od 28. prosinca 2016. godine određeno ročište radi rasprave o uvjetima za otvaranje stečajnog postupka za dan 26. siječnja 2017. godine. </w:t>
      </w:r>
    </w:p>
    <w:p w:rsidRDefault="006B78EE" w:rsidP="006B78EE" w:rsidR="006B78EE">
      <w:pPr>
        <w:jc w:val="both"/>
      </w:pPr>
    </w:p>
    <w:p w:rsidRDefault="006B78EE" w:rsidP="006B78EE" w:rsidR="006B78EE">
      <w:pPr>
        <w:ind w:firstLine="708"/>
        <w:jc w:val="both"/>
      </w:pPr>
      <w:r>
        <w:lastRenderedPageBreak/>
        <w:t xml:space="preserve">Dana 17. siječnja 2017. godine u spis zaprimljena potvrda Općinskog suda u Splitu, zemljišnoknjižnog odjela iz koje je razvidno da dužnik PLAN-B d.o.o., </w:t>
      </w:r>
      <w:r w:rsidRPr="00AC2FA9">
        <w:t>Hatzeov perivoj 3</w:t>
      </w:r>
      <w:r>
        <w:t xml:space="preserve">, Split, OIB: 30107816243 nije upisan kao vlasnik nekretnina na području nadležnosti navedenog zemljišnoknjižnog odjela (list spisa 18). </w:t>
      </w:r>
    </w:p>
    <w:p w:rsidRDefault="006B78EE" w:rsidP="006B78EE" w:rsidR="006B78EE">
      <w:pPr>
        <w:jc w:val="both"/>
      </w:pPr>
    </w:p>
    <w:p w:rsidRDefault="006B78EE" w:rsidP="006B78EE" w:rsidR="006B78EE">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godine dostavili </w:t>
      </w:r>
      <w:r w:rsidRPr="007221AC">
        <w:t>uvjerenje iz koje</w:t>
      </w:r>
      <w:r>
        <w:t>g</w:t>
      </w:r>
      <w:r w:rsidRPr="007221AC">
        <w:t xml:space="preserve"> je razvidno da dužnik </w:t>
      </w:r>
      <w:r>
        <w:t xml:space="preserve">PLAN-B d.o.o., </w:t>
      </w:r>
      <w:r w:rsidRPr="00AC2FA9">
        <w:t>Hatzeov perivoj 3</w:t>
      </w:r>
      <w:r>
        <w:t>, Split, OIB: 30107816243 nije</w:t>
      </w:r>
      <w:r w:rsidRPr="00F901B0">
        <w:t xml:space="preserve"> </w:t>
      </w:r>
      <w:r>
        <w:t xml:space="preserve">evidentiran kao vlasnik vozila (list spisa 20). </w:t>
      </w:r>
    </w:p>
    <w:p w:rsidRDefault="006B78EE" w:rsidP="006B78EE" w:rsidR="006B78EE">
      <w:pPr>
        <w:ind w:firstLine="708"/>
        <w:jc w:val="both"/>
      </w:pPr>
    </w:p>
    <w:p w:rsidRDefault="006B78EE" w:rsidP="006B78EE" w:rsidR="006B78EE">
      <w:pPr>
        <w:ind w:firstLine="708"/>
        <w:jc w:val="both"/>
      </w:pPr>
      <w:r>
        <w:t xml:space="preserve">Financijska agencija je dana 25. siječnja 2017. godine dostavila u spis </w:t>
      </w:r>
      <w:r w:rsidRPr="00271D1E">
        <w:t>dostavila podnesak kojim se očituje na dosadašnji tijek postupka, razloge podnošenja p</w:t>
      </w:r>
      <w:r>
        <w:t>rijedloga za otvaranje stečaja navodeći da je dan 26. veljače 2016</w:t>
      </w:r>
      <w:r w:rsidRPr="00271D1E">
        <w:t>. godine</w:t>
      </w:r>
      <w:r>
        <w:t xml:space="preserve"> dužnik ima nepodmirene osnove za plaćanje u ukupnom iznosu od</w:t>
      </w:r>
      <w:r w:rsidRPr="00271D1E">
        <w:t xml:space="preserve"> </w:t>
      </w:r>
      <w:r>
        <w:t>36.623,35</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25. siječnja 2017. godine </w:t>
      </w:r>
      <w:r w:rsidRPr="00271D1E">
        <w:t xml:space="preserve">evidentirano </w:t>
      </w:r>
      <w:r>
        <w:t>148</w:t>
      </w:r>
      <w:r w:rsidRPr="00271D1E">
        <w:t xml:space="preserve"> dan</w:t>
      </w:r>
      <w:r>
        <w:t>a</w:t>
      </w:r>
      <w:r w:rsidRPr="00271D1E">
        <w:t xml:space="preserve"> neprekidne blokade</w:t>
      </w:r>
      <w:r>
        <w:t>.</w:t>
      </w:r>
    </w:p>
    <w:p w:rsidRDefault="006B78EE" w:rsidP="006B78EE" w:rsidR="006B78EE">
      <w:pPr>
        <w:ind w:firstLine="708"/>
        <w:jc w:val="both"/>
      </w:pPr>
    </w:p>
    <w:p w:rsidRDefault="006B78EE" w:rsidP="006B78EE" w:rsidR="006B78EE">
      <w:pPr>
        <w:ind w:firstLine="708"/>
        <w:jc w:val="both"/>
      </w:pPr>
      <w:r w:rsidRPr="00B15C97">
        <w:t xml:space="preserve">Na ročištu održanom dana </w:t>
      </w:r>
      <w:r>
        <w:t>26</w:t>
      </w:r>
      <w:r w:rsidRPr="00B15C97">
        <w:t xml:space="preserve">. siječnja 2017. godine zz dužnika </w:t>
      </w:r>
      <w:r>
        <w:t>Ivan Boban</w:t>
      </w:r>
      <w:r w:rsidRPr="00B15C97">
        <w:t xml:space="preserve"> se izjasnio prijedlogu za otvaranje stečajnog postupka nad društvom </w:t>
      </w:r>
      <w:r>
        <w:t xml:space="preserve">PLAN-B d.o.o., </w:t>
      </w:r>
      <w:r w:rsidRPr="00AC2FA9">
        <w:t>Hatzeov perivoj 3</w:t>
      </w:r>
      <w:r>
        <w:t>, Split, OIB: 30107816243</w:t>
      </w:r>
      <w:r w:rsidRPr="00B15C97">
        <w:t xml:space="preserve">, te je </w:t>
      </w:r>
      <w:r>
        <w:t>izjavio</w:t>
      </w:r>
      <w:r w:rsidRPr="00B15C97">
        <w:t xml:space="preserve"> da je navedeno društvo osnovano</w:t>
      </w:r>
      <w:r>
        <w:t xml:space="preserve"> 2008. godine i bavilo se ugostiteljstvom. Društvo je imalo caffe bar "Galerija" u </w:t>
      </w:r>
      <w:r w:rsidRPr="001117C3">
        <w:t xml:space="preserve">prostoru Galerije umjetnina </w:t>
      </w:r>
      <w:r w:rsidRPr="001117C3">
        <w:rPr>
          <w:bCs/>
        </w:rPr>
        <w:t>Split</w:t>
      </w:r>
      <w:r>
        <w:t xml:space="preserve">. Društvo je preko caffe bara obavljalo djelatnost sa više zaposlenika preko sezone, a s manje van sezone. Društvo je prestalo obavljati svoju djelatnost sve do podnošenja prijedloga FINE za otvaranje stečajnog postupka. U mjesecu ožujku 2016. godine društvo je izašlo iz poslovnog prostora. Nakon što je društvo izašlo iz navedenog prostora zbog otkaza najma caffe baru društvo je prestalo obavljati svoju djelatnost. Od imovine društvo ne posjeduje nikakve nekretnine niti pokretnine. Blokada računa se odnosi 90% na najam poslovnog prostora Galeriji </w:t>
      </w:r>
      <w:r w:rsidRPr="001117C3">
        <w:t xml:space="preserve">umjetnina </w:t>
      </w:r>
      <w:r w:rsidRPr="001117C3">
        <w:rPr>
          <w:bCs/>
        </w:rPr>
        <w:t>Split</w:t>
      </w:r>
      <w:r>
        <w:t>. Istaknuo je da je suglasan s prijedlogom za otvaranje stečajnog postupka, te je u spis priložio bruto bilancu za 2016. godinu i izvadak iz po transakcijskom računu.</w:t>
      </w:r>
    </w:p>
    <w:p w:rsidRDefault="00191332" w:rsidP="006B78EE" w:rsidR="00191332">
      <w:pPr>
        <w:ind w:firstLine="708"/>
        <w:jc w:val="both"/>
      </w:pPr>
    </w:p>
    <w:p w:rsidRDefault="00191332" w:rsidP="006B78EE" w:rsidR="00191332">
      <w:pPr>
        <w:ind w:firstLine="708"/>
        <w:jc w:val="both"/>
      </w:pPr>
      <w:r>
        <w:t xml:space="preserve">Dana 07. lipnja 2017. godine je ponovno od FINE zatražio podatak o blokadi dužnika, te je FINA putem maila dostavila potvrdu iz koje je razvidno da je na dan izdavanja potvrde 07. lipnja 2017. godine kod dužnika evidentirano 281 dana neprekidne blokade, a nepodmirene obveze na dan izdavanja potvrde iznose 492.433,53 kuna. </w:t>
      </w:r>
    </w:p>
    <w:p w:rsidRDefault="00644E42" w:rsidP="006B78EE" w:rsidR="00644E42">
      <w:pPr>
        <w:ind w:firstLine="708"/>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6B78EE">
        <w:rPr>
          <w:lang w:val="hr-HR"/>
        </w:rPr>
        <w:t>27. siječnja 2017</w:t>
      </w:r>
      <w:r>
        <w:rPr>
          <w:lang w:val="hr-HR"/>
        </w:rPr>
        <w:t xml:space="preserve">. godine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17F47" w:rsidP="00417F47" w:rsidR="00417F47">
      <w:pPr>
        <w:ind w:firstLine="708"/>
        <w:jc w:val="both"/>
      </w:pPr>
      <w:r>
        <w:lastRenderedPageBreak/>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6B78EE">
        <w:t>27. siječnja 2017</w:t>
      </w:r>
      <w:r w:rsidRPr="0097630A">
        <w:t>. godine, to je temeljem kogentne odredbe čl.132.st.1. SZ-a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17F47" w:rsidP="00417F47" w:rsidR="00417F47" w:rsidRPr="0097630A">
      <w:pPr>
        <w:ind w:firstLine="708"/>
        <w:jc w:val="both"/>
      </w:pPr>
      <w:r w:rsidRPr="0097630A">
        <w:t>Temeljem čl.132.st.3. SZ-a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417F47" w:rsidP="00417F47" w:rsidR="00417F47" w:rsidRPr="0097630A">
      <w:pPr>
        <w:ind w:firstLine="708"/>
        <w:jc w:val="both"/>
      </w:pPr>
    </w:p>
    <w:p w:rsidRDefault="00417F47" w:rsidP="00417F47" w:rsidR="00417F47" w:rsidRPr="0097630A">
      <w:pPr>
        <w:ind w:firstLine="708"/>
        <w:jc w:val="both"/>
      </w:pPr>
      <w:r w:rsidRPr="0097630A">
        <w:t>Ukoliko se ispune uvjeti iz čl.289.st.1. SZ-a stečajni sudac određuje posebnim rješenjem nastavak postupka radi naknadne diobe, sukladno odredbi čl.133.st.5. SZ-a.</w:t>
      </w:r>
    </w:p>
    <w:p w:rsidRDefault="009966BF" w:rsidP="00520266" w:rsidR="009966BF" w:rsidRPr="007A51CD">
      <w:pPr>
        <w:rPr>
          <w:sz w:val="28"/>
          <w:szCs w:val="28"/>
          <w:lang w:val="hr-HR"/>
        </w:rPr>
      </w:pPr>
    </w:p>
    <w:p w:rsidRDefault="00D4027A" w:rsidP="00AA104B" w:rsidR="00D4027A" w:rsidRPr="00AA104B">
      <w:pPr>
        <w:jc w:val="center"/>
        <w:rPr>
          <w:lang w:val="hr-HR"/>
        </w:rPr>
      </w:pPr>
      <w:r w:rsidRPr="003734BE">
        <w:rPr>
          <w:lang w:val="hr-HR"/>
        </w:rPr>
        <w:t>U Splitu</w:t>
      </w:r>
      <w:r w:rsidR="0002675F" w:rsidRPr="003734BE">
        <w:rPr>
          <w:lang w:val="hr-HR"/>
        </w:rPr>
        <w:t>,</w:t>
      </w:r>
      <w:r w:rsidRPr="003734BE">
        <w:rPr>
          <w:lang w:val="hr-HR"/>
        </w:rPr>
        <w:t xml:space="preserve"> </w:t>
      </w:r>
      <w:r w:rsidR="00191332">
        <w:rPr>
          <w:lang w:val="hr-HR"/>
        </w:rPr>
        <w:t>08. lipnja</w:t>
      </w:r>
      <w:r w:rsidR="005678EE">
        <w:rPr>
          <w:lang w:val="hr-HR"/>
        </w:rPr>
        <w:t xml:space="preserve"> 2017.</w:t>
      </w:r>
      <w:r w:rsidR="002C3EEF">
        <w:rPr>
          <w:lang w:val="hr-HR"/>
        </w:rPr>
        <w:t xml:space="preserve"> godine </w:t>
      </w:r>
    </w:p>
    <w:p w:rsidRDefault="002C3EEF" w:rsidP="002C3EEF" w:rsidR="00664952">
      <w:pPr>
        <w:ind w:firstLine="708" w:left="7080"/>
        <w:jc w:val="right"/>
      </w:pPr>
      <w:r>
        <w:t>SUDAC</w:t>
      </w:r>
    </w:p>
    <w:p w:rsidRDefault="002C3EEF" w:rsidP="009C108C" w:rsidR="002C3EEF">
      <w:pPr>
        <w:rPr>
          <w:sz w:val="28"/>
          <w:szCs w:val="28"/>
        </w:rPr>
      </w:pPr>
    </w:p>
    <w:p w:rsidRDefault="000E2F16" w:rsidP="009C108C" w:rsidR="000E2F16" w:rsidRPr="00641FD6">
      <w:pPr>
        <w:rPr>
          <w:sz w:val="28"/>
          <w:szCs w:val="28"/>
        </w:rPr>
      </w:pPr>
    </w:p>
    <w:p w:rsidRDefault="002C3EEF" w:rsidP="00B30CAF" w:rsidR="002D3D3D" w:rsidRPr="00B30CAF">
      <w:pPr>
        <w:ind w:left="7080"/>
        <w:jc w:val="right"/>
      </w:pPr>
      <w:r>
        <w:t>Katarina Mikulić</w:t>
      </w:r>
    </w:p>
    <w:p w:rsidRDefault="00F07705" w:rsidP="00F07705" w:rsidR="00F07705">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r w:rsidR="0042086E">
        <w:rPr>
          <w:lang w:val="hr-HR"/>
        </w:rPr>
        <w:t xml:space="preserve"> </w:t>
      </w:r>
    </w:p>
    <w:p w:rsidRDefault="0042086E" w:rsidP="00403F01" w:rsidR="0042086E">
      <w:pPr>
        <w:jc w:val="both"/>
        <w:rPr>
          <w:lang w:val="hr-HR"/>
        </w:rPr>
      </w:pPr>
      <w:r>
        <w:rPr>
          <w:lang w:val="hr-HR"/>
        </w:rPr>
        <w:t>- zz dužnika</w:t>
      </w:r>
    </w:p>
    <w:p w:rsidRDefault="00520266" w:rsidP="00403F01" w:rsidR="00520266">
      <w:pPr>
        <w:jc w:val="both"/>
        <w:rPr>
          <w:lang w:val="hr-HR"/>
        </w:rPr>
      </w:pPr>
      <w:r>
        <w:rPr>
          <w:lang w:val="hr-HR"/>
        </w:rPr>
        <w:t>-  stečajnom upravitelju</w:t>
      </w:r>
      <w:r w:rsidR="00655ECC">
        <w:rPr>
          <w:lang w:val="hr-HR"/>
        </w:rPr>
        <w:t xml:space="preserve"> uz potvrdu o imenovanju </w:t>
      </w:r>
      <w:r w:rsidR="00191332">
        <w:rPr>
          <w:lang w:val="hr-HR"/>
        </w:rPr>
        <w:t xml:space="preserve">i izjavu </w:t>
      </w:r>
      <w:r w:rsidR="00655ECC">
        <w:rPr>
          <w:lang w:val="hr-HR"/>
        </w:rPr>
        <w:t xml:space="preserve">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w:t>
      </w:r>
      <w:r w:rsidR="002C3EEF">
        <w:rPr>
          <w:lang w:val="hr-HR"/>
        </w:rPr>
        <w:t>po</w:t>
      </w:r>
      <w:r>
        <w:rPr>
          <w:lang w:val="hr-HR"/>
        </w:rPr>
        <w:t xml:space="preserve"> pravomoćnosti)</w:t>
      </w:r>
    </w:p>
    <w:p w:rsidRDefault="00403F01" w:rsidP="00403F01" w:rsidR="00E14AE2" w:rsidRPr="003734BE">
      <w:pPr>
        <w:jc w:val="both"/>
        <w:rPr>
          <w:lang w:val="hr-HR"/>
        </w:rPr>
      </w:pPr>
      <w:r>
        <w:rPr>
          <w:lang w:val="hr-HR"/>
        </w:rPr>
        <w:t xml:space="preserve">-  </w:t>
      </w:r>
      <w:r w:rsidR="00870E42">
        <w:rPr>
          <w:lang w:val="hr-HR"/>
        </w:rPr>
        <w:t xml:space="preserve">u </w:t>
      </w:r>
      <w:r>
        <w:rPr>
          <w:lang w:val="hr-HR"/>
        </w:rPr>
        <w:t>spis</w:t>
      </w:r>
    </w:p>
    <w:sectPr w:rsidSect="00D1689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0C1C34" w:rsidRPr="000C1C34">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417F47">
      <w:t>.</w:t>
    </w:r>
    <w:r w:rsidR="00E6013F">
      <w:t>St-</w:t>
    </w:r>
    <w:r w:rsidR="006A2B1E">
      <w:t>627</w:t>
    </w:r>
    <w:r w:rsidR="00644E42">
      <w:t>/2016</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6A2B1E">
      <w:t>627</w:t>
    </w:r>
    <w:r w:rsidR="00644E42">
      <w:t>/2016</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C1C34"/>
    <w:rsid w:val="000E2F16"/>
    <w:rsid w:val="000E7D55"/>
    <w:rsid w:val="000F6C0B"/>
    <w:rsid w:val="0010318C"/>
    <w:rsid w:val="00110325"/>
    <w:rsid w:val="00133015"/>
    <w:rsid w:val="001428EE"/>
    <w:rsid w:val="00160774"/>
    <w:rsid w:val="001761EE"/>
    <w:rsid w:val="00191332"/>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A2B1E"/>
    <w:rsid w:val="006B78EE"/>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04B"/>
    <w:rsid w:val="00AA1815"/>
    <w:rsid w:val="00AC31CB"/>
    <w:rsid w:val="00AC4892"/>
    <w:rsid w:val="00B22527"/>
    <w:rsid w:val="00B25EAD"/>
    <w:rsid w:val="00B30CAF"/>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812B6"/>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 zaposlenih</izvorni_sadrzaj>
    <derivirana_varijabla naziv="DomainObject.Predmet.Opis_1">13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PLAN-B d.o.o. za građenje, trgovinu i usluge</izvorni_sadrzaj>
    <derivirana_varijabla naziv="DomainObject.Predmet.ProtustrankaFormated_1">  PLAN-B d.o.o. za građenje, trgovinu i usluge</derivirana_varijabla>
  </DomainObject.Predmet.ProtustrankaFormated>
  <DomainObject.Predmet.ProtustrankaFormatedOIB>
    <izvorni_sadrzaj>  PLAN-B d.o.o. za građenje, trgovinu i usluge, OIB 30107816243</izvorni_sadrzaj>
    <derivirana_varijabla naziv="DomainObject.Predmet.ProtustrankaFormatedOIB_1">  PLAN-B d.o.o. za građenje, trgovinu i usluge, OIB 30107816243</derivirana_varijabla>
  </DomainObject.Predmet.ProtustrankaFormatedOIB>
  <DomainObject.Predmet.ProtustrankaFormatedWithAdress>
    <izvorni_sadrzaj> PLAN-B d.o.o. za građenje, trgovinu i usluge, Hatzeov perivoj 3, 21000 Split</izvorni_sadrzaj>
    <derivirana_varijabla naziv="DomainObject.Predmet.ProtustrankaFormatedWithAdress_1"> PLAN-B d.o.o. za građenje, trgovinu i usluge, Hatzeov perivoj 3, 21000 Split</derivirana_varijabla>
  </DomainObject.Predmet.ProtustrankaFormatedWithAdress>
  <DomainObject.Predmet.ProtustrankaFormatedWithAdressOIB>
    <izvorni_sadrzaj> PLAN-B d.o.o. za građenje, trgovinu i usluge, OIB 30107816243, Hatzeov perivoj 3, 21000 Split</izvorni_sadrzaj>
    <derivirana_varijabla naziv="DomainObject.Predmet.ProtustrankaFormatedWithAdressOIB_1"> PLAN-B d.o.o. za građenje, trgovinu i usluge, OIB 30107816243, Hatzeov perivoj 3, 21000 Split</derivirana_varijabla>
  </DomainObject.Predmet.ProtustrankaFormatedWithAdressOIB>
  <DomainObject.Predmet.ProtustrankaWithAdress>
    <izvorni_sadrzaj>PLAN-B d.o.o. za građenje, trgovinu i usluge Hatzeov perivoj 3, 21000 Split</izvorni_sadrzaj>
    <derivirana_varijabla naziv="DomainObject.Predmet.ProtustrankaWithAdress_1">PLAN-B d.o.o. za građenje, trgovinu i usluge Hatzeov perivoj 3, 21000 Split</derivirana_varijabla>
  </DomainObject.Predmet.ProtustrankaWithAdress>
  <DomainObject.Predmet.ProtustrankaWithAdressOIB>
    <izvorni_sadrzaj>PLAN-B d.o.o. za građenje, trgovinu i usluge, OIB 30107816243, Hatzeov perivoj 3, 21000 Split</izvorni_sadrzaj>
    <derivirana_varijabla naziv="DomainObject.Predmet.ProtustrankaWithAdressOIB_1">PLAN-B d.o.o. za građenje, trgovinu i usluge, OIB 30107816243, Hatzeov perivoj 3, 21000 Split</derivirana_varijabla>
  </DomainObject.Predmet.ProtustrankaWithAdressOIB>
  <DomainObject.Predmet.ProtustrankaNazivFormated>
    <izvorni_sadrzaj>PLAN-B d.o.o. za građenje, trgovinu i usluge</izvorni_sadrzaj>
    <derivirana_varijabla naziv="DomainObject.Predmet.ProtustrankaNazivFormated_1">PLAN-B d.o.o. za građenje, trgovinu i usluge</derivirana_varijabla>
  </DomainObject.Predmet.ProtustrankaNazivFormated>
  <DomainObject.Predmet.ProtustrankaNazivFormatedOIB>
    <izvorni_sadrzaj>PLAN-B d.o.o. za građenje, trgovinu i usluge, OIB 30107816243</izvorni_sadrzaj>
    <derivirana_varijabla naziv="DomainObject.Predmet.ProtustrankaNazivFormatedOIB_1">PLAN-B d.o.o. za građenje, trgovinu i usluge, OIB 30107816243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36623.35</izvorni_sadrzaj>
    <derivirana_varijabla naziv="DomainObject.Predmet.TrenutnaVrijednost_1">36623.35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PLAN-B d.o.o. za građenje, trgovinu i usluge</item>
    </izvorni_sadrzaj>
    <derivirana_varijabla naziv="DomainObject.Predmet.ProtuStrankaListFormated_1">
      <item>PLAN-B d.o.o. za građenje, trgovinu i usluge</item>
    </derivirana_varijabla>
  </DomainObject.Predmet.ProtuStrankaListFormated>
  <DomainObject.Predmet.ProtuStrankaListFormatedOIB>
    <izvorni_sadrzaj>
      <item>PLAN-B d.o.o. za građenje, trgovinu i usluge, OIB 30107816243</item>
    </izvorni_sadrzaj>
    <derivirana_varijabla naziv="DomainObject.Predmet.ProtuStrankaListFormatedOIB_1">
      <item>PLAN-B d.o.o. za građenje, trgovinu i usluge, OIB 30107816243</item>
    </derivirana_varijabla>
  </DomainObject.Predmet.ProtuStrankaListFormatedOIB>
  <DomainObject.Predmet.ProtuStrankaListFormatedWithAdress>
    <izvorni_sadrzaj>
      <item>PLAN-B d.o.o. za građenje, trgovinu i usluge, Hatzeov perivoj 3, 21000 Split</item>
    </izvorni_sadrzaj>
    <derivirana_varijabla naziv="DomainObject.Predmet.ProtuStrankaListFormatedWithAdress_1">
      <item>PLAN-B d.o.o. za građenje, trgovinu i usluge, Hatzeov perivoj 3, 21000 Split</item>
    </derivirana_varijabla>
  </DomainObject.Predmet.ProtuStrankaListFormatedWithAdress>
  <DomainObject.Predmet.ProtuStrankaListFormatedWithAdressOIB>
    <izvorni_sadrzaj>
      <item>PLAN-B d.o.o. za građenje, trgovinu i usluge, OIB 30107816243, Hatzeov perivoj 3, 21000 Split</item>
    </izvorni_sadrzaj>
    <derivirana_varijabla naziv="DomainObject.Predmet.ProtuStrankaListFormatedWithAdressOIB_1">
      <item>PLAN-B d.o.o. za građenje, trgovinu i usluge, OIB 30107816243, Hatzeov perivoj 3, 21000 Split</item>
    </derivirana_varijabla>
  </DomainObject.Predmet.ProtuStrankaListFormatedWithAdressOIB>
  <DomainObject.Predmet.ProtuStrankaListNazivFormated>
    <izvorni_sadrzaj>
      <item>PLAN-B d.o.o. za građenje, trgovinu i usluge</item>
    </izvorni_sadrzaj>
    <derivirana_varijabla naziv="DomainObject.Predmet.ProtuStrankaListNazivFormated_1">
      <item>PLAN-B d.o.o. za građenje, trgovinu i usluge</item>
    </derivirana_varijabla>
  </DomainObject.Predmet.ProtuStrankaListNazivFormated>
  <DomainObject.Predmet.ProtuStrankaListNazivFormatedOIB>
    <izvorni_sadrzaj>
      <item>PLAN-B d.o.o. za građenje, trgovinu i usluge, OIB 30107816243</item>
    </izvorni_sadrzaj>
    <derivirana_varijabla naziv="DomainObject.Predmet.ProtuStrankaListNazivFormatedOIB_1">
      <item>PLAN-B d.o.o. za građenje, trgovinu i usluge, OIB 30107816243</item>
    </derivirana_varijabla>
  </DomainObject.Predmet.ProtuStrankaListNazivFormatedOIB>
  <DomainObject.Predmet.OstaliListFormated>
    <izvorni_sadrzaj>
      <item>Ivan Boban</item>
    </izvorni_sadrzaj>
    <derivirana_varijabla naziv="DomainObject.Predmet.OstaliListFormated_1">
      <item>Ivan Boban</item>
    </derivirana_varijabla>
  </DomainObject.Predmet.OstaliListFormated>
  <DomainObject.Predmet.OstaliListFormatedOIB>
    <izvorni_sadrzaj>
      <item>Ivan Boban, OIB 50013925518</item>
    </izvorni_sadrzaj>
    <derivirana_varijabla naziv="DomainObject.Predmet.OstaliListFormatedOIB_1">
      <item>Ivan Boban, OIB 50013925518</item>
    </derivirana_varijabla>
  </DomainObject.Predmet.OstaliListFormatedOIB>
  <DomainObject.Predmet.OstaliListFormatedWithAdress>
    <izvorni_sadrzaj>
      <item>Ivan Boban, Zagrebačka 13, 21000 Split</item>
    </izvorni_sadrzaj>
    <derivirana_varijabla naziv="DomainObject.Predmet.OstaliListFormatedWithAdress_1">
      <item>Ivan Boban, Zagrebačka 13, 21000 Split</item>
    </derivirana_varijabla>
  </DomainObject.Predmet.OstaliListFormatedWithAdress>
  <DomainObject.Predmet.OstaliListFormatedWithAdressOIB>
    <izvorni_sadrzaj>
      <item>Ivan Boban, OIB 50013925518, Zagrebačka 13, 21000 Split</item>
    </izvorni_sadrzaj>
    <derivirana_varijabla naziv="DomainObject.Predmet.OstaliListFormatedWithAdressOIB_1">
      <item>Ivan Boban, OIB 50013925518, Zagrebačka 13, 21000 Split</item>
    </derivirana_varijabla>
  </DomainObject.Predmet.OstaliListFormatedWithAdressOIB>
  <DomainObject.Predmet.OstaliListNazivFormated>
    <izvorni_sadrzaj>
      <item>Ivan Boban</item>
    </izvorni_sadrzaj>
    <derivirana_varijabla naziv="DomainObject.Predmet.OstaliListNazivFormated_1">
      <item>Ivan Boban</item>
    </derivirana_varijabla>
  </DomainObject.Predmet.OstaliListNazivFormated>
  <DomainObject.Predmet.OstaliListNazivFormatedOIB>
    <izvorni_sadrzaj>
      <item>Ivan Boban, OIB 50013925518</item>
    </izvorni_sadrzaj>
    <derivirana_varijabla naziv="DomainObject.Predmet.OstaliListNazivFormatedOIB_1">
      <item>Ivan Boban, OIB 50013925518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PLAN-B d.o.o. za građenje, trgovinu i usluge</izvorni_sadrzaj>
    <derivirana_varijabla naziv="DomainObject.Predmet.ProtustrankaIDrugi_1">PLAN-B d.o.o.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PLAN-B d.o.o. za građenje, trgovinu i usluge, OIB 30107816243, Hatzeov perivoj 3, 21000 Split</izvorni_sadrzaj>
    <derivirana_varijabla naziv="DomainObject.Predmet.ProtustrankaIDrugiAdressOIB_1">PLAN-B d.o.o. za građenje, trgovinu i usluge, OIB 30107816243, Hatzeov perivoj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PLAN-B d.o.o. za građenje, trgovinu i usluge</item>
      <item>FINANCIJSKA AGENCIJA, RC SPLIT</item>
      <item>Ivan Boban</item>
    </izvorni_sadrzaj>
    <derivirana_varijabla naziv="DomainObject.Predmet.SudioniciListNaziv_1">
      <item>PLAN-B d.o.o. za građenje, trgovinu i usluge</item>
      <item>FINANCIJSKA AGENCIJA, RC SPLIT</item>
      <item>Ivan Boban</item>
    </derivirana_varijabla>
  </DomainObject.Predmet.SudioniciListNaziv>
  <DomainObject.Predmet.SudioniciListAdressOIB>
    <izvorni_sadrzaj>
      <item>PLAN-B d.o.o. za građenje, trgovinu i usluge, OIB 30107816243, Hatzeov perivoj 3,21000 Split</item>
      <item>FINANCIJSKA AGENCIJA, RC SPLIT, OIB 85821130368, Mažuranićevo šetalište 24 b,21000 Split</item>
      <item>Ivan Boban, OIB 50013925518, Zagrebačka 13,21000 Split</item>
    </izvorni_sadrzaj>
    <derivirana_varijabla naziv="DomainObject.Predmet.SudioniciListAdressOIB_1">
      <item>PLAN-B d.o.o. za građenje, trgovinu i usluge, OIB 30107816243, Hatzeov perivoj 3,21000 Split</item>
      <item>FINANCIJSKA AGENCIJA, RC SPLIT, OIB 85821130368, Mažuranićevo šetalište 24 b,21000 Split</item>
      <item>Ivan Boban, OIB 50013925518, Zagrebačka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30107816243</item>
      <item>, OIB 85821130368</item>
      <item>, OIB 50013925518</item>
    </izvorni_sadrzaj>
    <derivirana_varijabla naziv="DomainObject.Predmet.SudioniciListNazivOIB_1">
      <item>, OIB 30107816243</item>
      <item>, OIB 85821130368</item>
      <item>, OIB 50013925518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C390EF-01ED-450F-A45E-93F41BE492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1201</properties:Words>
  <properties:Characters>6675</properties:Characters>
  <properties:Lines>148</properties:Lines>
  <properties:Paragraphs>42</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2017-02-13T14:04:00Z</cp:lastPrinted>
  <dcterms:modified xmlns:xsi="http://www.w3.org/2001/XMLSchema-instance" xsi:type="dcterms:W3CDTF">2017-06-08T07:27:00Z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