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3d06" w14:paraId="ca13d06" w:rsidRDefault="007E42CB" w:rsidP="007E42CB" w:rsidR="007E42C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42CB" w:rsidP="007E42CB" w:rsidR="007E42C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E42CB" w:rsidP="007E42CB" w:rsidR="007E42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E42CB" w:rsidP="007E42CB" w:rsidR="007E42C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E42CB" w:rsidP="007E42CB" w:rsidR="007E42C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E42CB" w:rsidP="007E42CB" w:rsidR="007E42C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E42CB" w:rsidP="007E42CB" w:rsidR="007E42CB" w:rsidRPr="005D578C">
      <w:pPr>
        <w:jc w:val="center"/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ŠAJINI KOMERC d. o. o. Barban, Šajini, Šajini 14, OIB </w:t>
      </w:r>
      <w:r w:rsidRPr="007E42CB">
        <w:rPr>
          <w:rFonts w:cs="Times New Roman" w:eastAsia="Times New Roman"/>
          <w:szCs w:val="24"/>
        </w:rPr>
        <w:t>62340057429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42CB">
        <w:rPr>
          <w:rFonts w:cs="Times New Roman" w:eastAsia="Times New Roman"/>
          <w:szCs w:val="24"/>
        </w:rPr>
        <w:t>130022089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F5CB4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2016.</w:t>
      </w: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ŠAJINI KOMERC d. o. o. Barban, Šajini, Šajini 14, OIB </w:t>
      </w:r>
      <w:r w:rsidRPr="007E42CB">
        <w:rPr>
          <w:rFonts w:cs="Times New Roman" w:eastAsia="Times New Roman"/>
          <w:szCs w:val="24"/>
        </w:rPr>
        <w:t>62340057429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42CB">
        <w:rPr>
          <w:rFonts w:cs="Times New Roman" w:eastAsia="Times New Roman"/>
          <w:szCs w:val="24"/>
        </w:rPr>
        <w:t>130022089</w:t>
      </w:r>
      <w:r>
        <w:rPr>
          <w:rFonts w:cs="Times New Roman" w:eastAsia="Times New Roman"/>
          <w:szCs w:val="24"/>
        </w:rPr>
        <w:t>.</w:t>
      </w: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7E42CB" w:rsidP="007E42CB" w:rsidR="007E42CB">
      <w:pPr>
        <w:rPr>
          <w:rFonts w:cs="Times New Roman" w:eastAsia="Times New Roman"/>
          <w:szCs w:val="20"/>
        </w:rPr>
      </w:pPr>
    </w:p>
    <w:p w:rsidRDefault="007E42CB" w:rsidP="007E42CB" w:rsidR="007E42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ŠAJINI KOMERC d. o. o. Barban, Šajini, Šajini 14, OIB </w:t>
      </w:r>
      <w:r w:rsidRPr="007E42CB">
        <w:rPr>
          <w:rFonts w:cs="Times New Roman" w:eastAsia="Times New Roman"/>
          <w:szCs w:val="24"/>
        </w:rPr>
        <w:t>62340057429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42CB">
        <w:rPr>
          <w:rFonts w:cs="Times New Roman" w:eastAsia="Times New Roman"/>
          <w:szCs w:val="24"/>
        </w:rPr>
        <w:t>130022089</w:t>
      </w:r>
      <w:r>
        <w:rPr>
          <w:rFonts w:cs="Times New Roman" w:eastAsia="Times New Roman"/>
          <w:szCs w:val="24"/>
        </w:rPr>
        <w:t>.</w:t>
      </w:r>
    </w:p>
    <w:p w:rsidRDefault="007E42CB" w:rsidP="007E42CB" w:rsidR="007E42CB">
      <w:pPr>
        <w:ind w:firstLine="709"/>
        <w:rPr>
          <w:rFonts w:cs="Times New Roman" w:eastAsia="Times New Roman"/>
          <w:szCs w:val="24"/>
        </w:rPr>
      </w:pPr>
    </w:p>
    <w:p w:rsidRDefault="007E42CB" w:rsidP="007E42CB" w:rsidR="007E42C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ŠAJINI KOMERC d. o. o. Barban, Šajini, Šajini 14, OIB </w:t>
      </w:r>
      <w:r w:rsidRPr="007E42CB">
        <w:rPr>
          <w:rFonts w:cs="Times New Roman" w:eastAsia="Times New Roman"/>
          <w:szCs w:val="24"/>
        </w:rPr>
        <w:t>62340057429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7E42CB">
        <w:rPr>
          <w:rFonts w:cs="Times New Roman" w:eastAsia="Times New Roman"/>
          <w:szCs w:val="24"/>
        </w:rPr>
        <w:t>130022089</w:t>
      </w:r>
      <w:r>
        <w:rPr>
          <w:rFonts w:cs="Times New Roman" w:eastAsia="Times New Roman"/>
          <w:szCs w:val="24"/>
        </w:rPr>
        <w:t>.</w:t>
      </w:r>
    </w:p>
    <w:p w:rsidRDefault="007E42CB" w:rsidP="007E42CB" w:rsidR="007E42CB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E42CB" w:rsidP="007E42CB" w:rsidR="007E42CB">
      <w:pPr>
        <w:ind w:firstLine="708"/>
        <w:rPr>
          <w:rFonts w:cs="Times New Roman" w:eastAsia="Times New Roman"/>
          <w:szCs w:val="24"/>
        </w:rPr>
      </w:pPr>
    </w:p>
    <w:p w:rsidRDefault="007E42CB" w:rsidP="007E42CB" w:rsidR="007E42C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ŠAJINI KOMERC d. o. o. Barban.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 w:rsidR="00B24C5F">
        <w:rPr>
          <w:rFonts w:eastAsiaTheme="minorHAnsi"/>
          <w:lang w:eastAsia="en-US"/>
        </w:rPr>
        <w:t>11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</w:t>
      </w:r>
      <w:r w:rsidR="00B24C5F">
        <w:rPr>
          <w:rFonts w:cs="Times New Roman" w:eastAsia="Times New Roman"/>
          <w:szCs w:val="24"/>
        </w:rPr>
        <w:t>260</w:t>
      </w:r>
      <w:r>
        <w:rPr>
          <w:rFonts w:cs="Times New Roman" w:eastAsia="Times New Roman"/>
          <w:szCs w:val="24"/>
        </w:rPr>
        <w:t>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7E42CB" w:rsidP="007E42CB" w:rsidR="007E42C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F5CB4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E42CB" w:rsidP="007E42CB" w:rsidR="007E42CB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7E42CB" w:rsidP="007E42CB" w:rsidR="007E42C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0B662A">
        <w:rPr>
          <w:rFonts w:cs="Times New Roman" w:eastAsia="Times New Roman"/>
          <w:szCs w:val="24"/>
        </w:rPr>
        <w:t xml:space="preserve">, v. r. </w:t>
      </w:r>
    </w:p>
    <w:p w:rsidRDefault="007E42CB" w:rsidP="007E42CB" w:rsidR="007E42CB">
      <w:pPr>
        <w:jc w:val="left"/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left"/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E42CB" w:rsidP="007E42CB" w:rsidR="007E42CB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7E42CB" w:rsidP="007E42CB" w:rsidR="007E4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7E42CB" w:rsidP="007E42CB" w:rsidR="007E42CB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rPr>
          <w:rFonts w:cs="Times New Roman" w:eastAsia="Times New Roman"/>
          <w:szCs w:val="24"/>
        </w:rPr>
      </w:pPr>
    </w:p>
    <w:p w:rsidRDefault="007E42CB" w:rsidP="007E42CB" w:rsidR="007E42C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E42CB" w:rsidP="007E42CB" w:rsidR="007E4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7E42CB" w:rsidP="007E42CB" w:rsidR="007E4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B24C5F">
        <w:rPr>
          <w:rFonts w:cs="Times New Roman" w:eastAsia="Times New Roman"/>
          <w:szCs w:val="24"/>
        </w:rPr>
        <w:t>ŠAJINI KOMERC d. o. o. Barban, Šajini, Šajini 14</w:t>
      </w:r>
      <w:r>
        <w:rPr>
          <w:rFonts w:cs="Times New Roman" w:eastAsia="Times New Roman"/>
          <w:szCs w:val="24"/>
        </w:rPr>
        <w:t>,</w:t>
      </w:r>
    </w:p>
    <w:p w:rsidRDefault="007E42CB" w:rsidP="007E42CB" w:rsidR="007E42C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7E42CB" w:rsidP="007E42CB" w:rsidR="007E4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E42CB" w:rsidP="007E42CB" w:rsidR="007E42CB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7E42CB" w:rsidP="007E42CB" w:rsidR="007E42C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7E42CB" w:rsidP="007E42CB" w:rsidR="007E4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7E42CB" w:rsidP="007E42CB" w:rsidR="007E42C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7E42CB" w:rsidP="007E42CB" w:rsidR="007E42CB"/>
    <w:p w:rsidRDefault="007E42CB" w:rsidP="007E42CB" w:rsidR="007E42CB"/>
    <w:p w:rsidRDefault="007E42CB" w:rsidP="007E42CB" w:rsidR="007E42CB"/>
    <w:p w:rsidRDefault="007E42CB" w:rsidP="007E42CB" w:rsidR="007E42CB"/>
    <w:p w:rsidRDefault="007E42CB" w:rsidR="007E42CB"/>
    <w:sectPr w:rsidSect="007E42CB" w:rsidR="007E42C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42CB" w:rsidP="007E42CB" w:rsidR="007E42CB">
      <w:r>
        <w:separator/>
      </w:r>
    </w:p>
  </w:endnote>
  <w:endnote w:id="0" w:type="continuationSeparator">
    <w:p w:rsidRDefault="007E42CB" w:rsidP="007E42CB" w:rsidR="007E4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42CB" w:rsidP="007E42CB" w:rsidR="007E42CB">
      <w:r>
        <w:separator/>
      </w:r>
    </w:p>
  </w:footnote>
  <w:footnote w:id="0" w:type="continuationSeparator">
    <w:p w:rsidRDefault="007E42CB" w:rsidP="007E42CB" w:rsidR="007E4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2CB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46DE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St-260/2016-5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42CB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St-260/2016-5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DDD"/>
    <w:rsid w:val="000B662A"/>
    <w:rsid w:val="00131DDD"/>
    <w:rsid w:val="001662E3"/>
    <w:rsid w:val="00546DEF"/>
    <w:rsid w:val="0075528E"/>
    <w:rsid w:val="0079403F"/>
    <w:rsid w:val="007E42CB"/>
    <w:rsid w:val="00B24C5F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42C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42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E42C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2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42C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42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42C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D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DE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6DE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6D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6DE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42C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42C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E42C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42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42C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42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42C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6D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DE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6DE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6D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6DE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St-260/2016</izvorni_sadrzaj>
    <derivirana_varijabla naziv="DomainObject.Predmet.OznakaBroj_1">St-260/2016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ŠAJINI KOMERC d.o.o. BARBAN</izvorni_sadrzaj>
    <derivirana_varijabla naziv="DomainObject.Predmet.ProtustrankaFormated_1">  ŠAJINI KOMERC d.o.o. BARBAN</derivirana_varijabla>
  </DomainObject.Predmet.ProtustrankaFormated>
  <DomainObject.Predmet.ProtustrankaFormatedOIB>
    <izvorni_sadrzaj>  ŠAJINI KOMERC d.o.o. BARBAN, OIB 62340057429</izvorni_sadrzaj>
    <derivirana_varijabla naziv="DomainObject.Predmet.ProtustrankaFormatedOIB_1">  ŠAJINI KOMERC d.o.o. BARBAN, OIB 62340057429</derivirana_varijabla>
  </DomainObject.Predmet.ProtustrankaFormatedOIB>
  <DomainObject.Predmet.ProtustrankaFormatedWithAdress>
    <izvorni_sadrzaj> ŠAJINI KOMERC d.o.o. BARBAN, Šajini, Šajini 14, 52207 Barban</izvorni_sadrzaj>
    <derivirana_varijabla naziv="DomainObject.Predmet.ProtustrankaFormatedWithAdress_1"> ŠAJINI KOMERC d.o.o. BARBAN, Šajini, Šajini 14, 52207 Barban</derivirana_varijabla>
  </DomainObject.Predmet.ProtustrankaFormatedWithAdress>
  <DomainObject.Predmet.ProtustrankaFormatedWithAdressOIB>
    <izvorni_sadrzaj> ŠAJINI KOMERC d.o.o. BARBAN, OIB 62340057429, Šajini, Šajini 14, 52207 Barban</izvorni_sadrzaj>
    <derivirana_varijabla naziv="DomainObject.Predmet.ProtustrankaFormatedWithAdressOIB_1"> ŠAJINI KOMERC d.o.o. BARBAN, OIB 62340057429, Šajini, Šajini 14, 52207 Barban</derivirana_varijabla>
  </DomainObject.Predmet.ProtustrankaFormatedWithAdressOIB>
  <DomainObject.Predmet.ProtustrankaWithAdress>
    <izvorni_sadrzaj>ŠAJINI KOMERC d.o.o. BARBAN Šajini, Šajini 14, 52207 Barban</izvorni_sadrzaj>
    <derivirana_varijabla naziv="DomainObject.Predmet.ProtustrankaWithAdress_1">ŠAJINI KOMERC d.o.o. BARBAN Šajini, Šajini 14, 52207 Barban</derivirana_varijabla>
  </DomainObject.Predmet.ProtustrankaWithAdress>
  <DomainObject.Predmet.ProtustrankaWithAdressOIB>
    <izvorni_sadrzaj>ŠAJINI KOMERC d.o.o. BARBAN, OIB 62340057429, Šajini, Šajini 14, 52207 Barban</izvorni_sadrzaj>
    <derivirana_varijabla naziv="DomainObject.Predmet.ProtustrankaWithAdressOIB_1">ŠAJINI KOMERC d.o.o. BARBAN, OIB 62340057429, Šajini, Šajini 14, 52207 Barban</derivirana_varijabla>
  </DomainObject.Predmet.ProtustrankaWithAdressOIB>
  <DomainObject.Predmet.ProtustrankaNazivFormated>
    <izvorni_sadrzaj>ŠAJINI KOMERC d.o.o. BARBAN</izvorni_sadrzaj>
    <derivirana_varijabla naziv="DomainObject.Predmet.ProtustrankaNazivFormated_1">ŠAJINI KOMERC d.o.o. BARBAN</derivirana_varijabla>
  </DomainObject.Predmet.ProtustrankaNazivFormated>
  <DomainObject.Predmet.ProtustrankaNazivFormatedOIB>
    <izvorni_sadrzaj>ŠAJINI KOMERC d.o.o. BARBAN, OIB 62340057429</izvorni_sadrzaj>
    <derivirana_varijabla naziv="DomainObject.Predmet.ProtustrankaNazivFormatedOIB_1">ŠAJINI KOMERC d.o.o. BARBAN, OIB 62340057429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225888.05</izvorni_sadrzaj>
    <derivirana_varijabla naziv="DomainObject.Predmet.TrenutnaVrijednost_1">225888.05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ŠAJINI KOMERC d.o.o. BARBAN</item>
    </izvorni_sadrzaj>
    <derivirana_varijabla naziv="DomainObject.Predmet.ProtuStrankaListFormated_1">
      <item>ŠAJINI KOMERC d.o.o. BARBAN</item>
    </derivirana_varijabla>
  </DomainObject.Predmet.ProtuStrankaListFormated>
  <DomainObject.Predmet.ProtuStrankaListFormatedOIB>
    <izvorni_sadrzaj>
      <item>ŠAJINI KOMERC d.o.o. BARBAN, OIB 62340057429</item>
    </izvorni_sadrzaj>
    <derivirana_varijabla naziv="DomainObject.Predmet.ProtuStrankaListFormatedOIB_1">
      <item>ŠAJINI KOMERC d.o.o. BARBAN, OIB 62340057429</item>
    </derivirana_varijabla>
  </DomainObject.Predmet.ProtuStrankaListFormatedOIB>
  <DomainObject.Predmet.ProtuStrankaListFormatedWithAdress>
    <izvorni_sadrzaj>
      <item>ŠAJINI KOMERC d.o.o. BARBAN, Šajini, Šajini 14, 52207 Barban</item>
    </izvorni_sadrzaj>
    <derivirana_varijabla naziv="DomainObject.Predmet.ProtuStrankaListFormatedWithAdress_1">
      <item>ŠAJINI KOMERC d.o.o. BARBAN, Šajini, Šajini 14, 52207 Barban</item>
    </derivirana_varijabla>
  </DomainObject.Predmet.ProtuStrankaListFormatedWithAdress>
  <DomainObject.Predmet.ProtuStrankaListFormatedWithAdressOIB>
    <izvorni_sadrzaj>
      <item>ŠAJINI KOMERC d.o.o. BARBAN, OIB 62340057429, Šajini, Šajini 14, 52207 Barban</item>
    </izvorni_sadrzaj>
    <derivirana_varijabla naziv="DomainObject.Predmet.ProtuStrankaListFormatedWithAdressOIB_1">
      <item>ŠAJINI KOMERC d.o.o. BARBAN, OIB 62340057429, Šajini, Šajini 14, 52207 Barban</item>
    </derivirana_varijabla>
  </DomainObject.Predmet.ProtuStrankaListFormatedWithAdressOIB>
  <DomainObject.Predmet.ProtuStrankaListNazivFormated>
    <izvorni_sadrzaj>
      <item>ŠAJINI KOMERC d.o.o. BARBAN</item>
    </izvorni_sadrzaj>
    <derivirana_varijabla naziv="DomainObject.Predmet.ProtuStrankaListNazivFormated_1">
      <item>ŠAJINI KOMERC d.o.o. BARBAN</item>
    </derivirana_varijabla>
  </DomainObject.Predmet.ProtuStrankaListNazivFormated>
  <DomainObject.Predmet.ProtuStrankaListNazivFormatedOIB>
    <izvorni_sadrzaj>
      <item>ŠAJINI KOMERC d.o.o. BARBAN, OIB 62340057429</item>
    </izvorni_sadrzaj>
    <derivirana_varijabla naziv="DomainObject.Predmet.ProtuStrankaListNazivFormatedOIB_1">
      <item>ŠAJINI KOMERC d.o.o. BARBAN, OIB 62340057429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ŠAJINI KOMERC d.o.o. BARBAN</izvorni_sadrzaj>
    <derivirana_varijabla naziv="DomainObject.Predmet.ProtustrankaIDrugi_1">ŠAJINI KOMERC d.o.o. BARBAN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ŠAJINI KOMERC d.o.o. BARBAN, OIB 62340057429, Šajini, Šajini 14, 52207 Barban</izvorni_sadrzaj>
    <derivirana_varijabla naziv="DomainObject.Predmet.ProtustrankaIDrugiAdressOIB_1">ŠAJINI KOMERC d.o.o. BARBAN, OIB 62340057429, Šajini, Šajini 14, 52207 Barban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ŠAJINI KOMERC d.o.o. BARBAN</item>
    </izvorni_sadrzaj>
    <derivirana_varijabla naziv="DomainObject.Predmet.SudioniciListNaziv_1">
      <item>FINANCIJSKA AGENCIJA, RC RIJEKA, PODRUŽNICA PULA, PULA</item>
      <item>ŠAJINI KOMERC d.o.o. BARBAN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ŠAJINI KOMERC d.o.o. BARBAN, OIB 62340057429, Šajini, Šajini 14,52207 Barban</item>
    </izvorni_sadrzaj>
    <derivirana_varijabla naziv="DomainObject.Predmet.SudioniciListAdressOIB_1">
      <item>FINANCIJSKA AGENCIJA, RC RIJEKA, PODRUŽNICA PULA, PULA, OIB 85821130368, Giardini 5,52100 Pula</item>
      <item>ŠAJINI KOMERC d.o.o. BARBAN, OIB 62340057429, Šajini, Šajini 14,52207 Barban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62340057429</item>
    </izvorni_sadrzaj>
    <derivirana_varijabla naziv="DomainObject.Predmet.SudioniciListNazivOIB_1">
      <item>, OIB 85821130368</item>
      <item>, OIB 62340057429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2994</properties:Characters>
  <properties:Lines>79</properties:Lines>
  <properties:Paragraphs>29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2016-04-15T06:37:00Z</dcterms:created>
  <dc:creator>Mihaela Kaligari</dc:creator>
  <dc:description/>
  <cp:keywords/>
  <cp:lastModifiedBy>Mihaela Kaligari</cp:lastModifiedBy>
  <cp:lastPrinted>2016-04-19T08:12:00Z</cp:lastPrinted>
  <dcterms:modified xmlns:xsi="http://www.w3.org/2001/XMLSchema-instance" xsi:type="dcterms:W3CDTF">2016-04-19T08:31:00Z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