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b954" w14:paraId="fb2b954" w:rsidRDefault="0097040B" w:rsidP="00576BA6" w:rsidR="0097040B" w:rsidRPr="001067B4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67B4">
        <w:rPr>
          <w:rFonts w:cs="Times New Roman" w:hAnsi="Times New Roman" w:ascii="Times New Roman"/>
        </w:rPr>
        <w:t xml:space="preserve">   </w:t>
      </w:r>
      <w:r w:rsidR="00836807" w:rsidRPr="001067B4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1067B4">
        <w:tc>
          <w:tcPr>
            <w:tcW w:type="dxa" w:w="3060"/>
          </w:tcPr>
          <w:p w:rsidRDefault="0097040B" w:rsidP="003B2A53" w:rsidR="0097040B" w:rsidRPr="001067B4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1067B4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067B4">
              <w:rPr>
                <w:b w:val="false"/>
                <w:sz w:val="24"/>
              </w:rPr>
              <w:t xml:space="preserve">REPUBLIKA </w:t>
            </w:r>
            <w:r w:rsidR="0097040B" w:rsidRPr="001067B4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Trgovački sud u Zagrebu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Zagreb, Amruševa 2/II</w:t>
            </w:r>
          </w:p>
        </w:tc>
      </w:tr>
    </w:tbl>
    <w:p w:rsidRDefault="004008CE" w:rsidP="003B2A53" w:rsidR="004008CE" w:rsidRPr="001067B4"/>
    <w:p w:rsidRDefault="004008CE" w:rsidP="00941293" w:rsidR="004008CE" w:rsidRPr="001067B4">
      <w:pPr>
        <w:ind w:firstLine="0"/>
        <w:jc w:val="center"/>
      </w:pPr>
      <w:r w:rsidRPr="001067B4">
        <w:t>R E P U B L I K A  H R V A T S K A</w:t>
      </w:r>
    </w:p>
    <w:p w:rsidRDefault="004008CE" w:rsidP="00941293" w:rsidR="004008CE" w:rsidRPr="001067B4">
      <w:pPr>
        <w:jc w:val="center"/>
      </w:pPr>
      <w:r w:rsidRPr="001067B4">
        <w:t>R J E Š E NJ E</w:t>
      </w:r>
    </w:p>
    <w:p w:rsidRDefault="004008CE" w:rsidP="00941293" w:rsidR="004008CE" w:rsidRPr="001067B4">
      <w:pPr>
        <w:jc w:val="center"/>
      </w:pPr>
    </w:p>
    <w:p w:rsidRDefault="00D15754" w:rsidP="00464832" w:rsidR="004008CE" w:rsidRPr="001067B4">
      <w:r w:rsidRPr="001067B4">
        <w:t>TRGOVAČKI SUD U ZAGREBU, po stečajnom sucu Vesni Sremac Šoštar</w:t>
      </w:r>
      <w:r w:rsidR="005258C2" w:rsidRPr="001067B4">
        <w:t xml:space="preserve">, u stečajnom postupku nad </w:t>
      </w:r>
      <w:r w:rsidR="008A2886" w:rsidRPr="001067B4">
        <w:t xml:space="preserve">stečajnim dužnikom </w:t>
      </w:r>
      <w:r w:rsidR="0090615B">
        <w:t>ELMOS – DIZALA d.o.o. u stečaju, Zagreb, Rapska 35, OIB: 41929229678</w:t>
      </w:r>
      <w:r w:rsidRPr="001067B4">
        <w:t xml:space="preserve">, </w:t>
      </w:r>
      <w:r w:rsidR="004008CE" w:rsidRPr="001067B4">
        <w:t xml:space="preserve">dana </w:t>
      </w:r>
      <w:r w:rsidR="0090615B">
        <w:t>21</w:t>
      </w:r>
      <w:r w:rsidR="001E174F" w:rsidRPr="001067B4">
        <w:t xml:space="preserve">. </w:t>
      </w:r>
      <w:r w:rsidR="007F7A07">
        <w:t>rujna</w:t>
      </w:r>
      <w:r w:rsidR="001E174F" w:rsidRPr="001067B4">
        <w:t xml:space="preserve"> 2018</w:t>
      </w:r>
      <w:r w:rsidR="004008CE" w:rsidRPr="001067B4">
        <w:t>.</w:t>
      </w:r>
      <w:r w:rsidR="002024AD">
        <w:t xml:space="preserve"> godine</w:t>
      </w:r>
    </w:p>
    <w:p w:rsidRDefault="000D234B" w:rsidP="003B2A53" w:rsidR="000D234B" w:rsidRPr="001067B4"/>
    <w:p w:rsidRDefault="00BD535C" w:rsidP="003B2A53" w:rsidR="002179C2" w:rsidRPr="001067B4">
      <w:r w:rsidRPr="001067B4">
        <w:t xml:space="preserve">                                               </w:t>
      </w:r>
      <w:r w:rsidR="002179C2" w:rsidRPr="001067B4">
        <w:t>r i j e š i o    j e</w:t>
      </w:r>
    </w:p>
    <w:p w:rsidRDefault="0097040B" w:rsidP="003B2A53" w:rsidR="0097040B" w:rsidRPr="001067B4"/>
    <w:p w:rsidRDefault="0090615B" w:rsidP="002C70D2" w:rsidR="00E1242A" w:rsidRPr="001067B4">
      <w:pPr>
        <w:pStyle w:val="Odlomakpopisa"/>
        <w:numPr>
          <w:ilvl w:val="0"/>
          <w:numId w:val="3"/>
        </w:numPr>
        <w:ind w:left="720"/>
      </w:pPr>
      <w:r w:rsidRPr="00650C8D">
        <w:t>Marijan Belani iz Križevaca, I. Z. Dijankovečkog 4, OIB: 73806587468</w:t>
      </w:r>
      <w:r w:rsidR="002024AD">
        <w:t>,</w:t>
      </w:r>
      <w:r w:rsidR="00E1242A" w:rsidRPr="001067B4">
        <w:t xml:space="preserve"> razrješava se dužnosti stečajnog upravitelja dužnika </w:t>
      </w:r>
      <w:r w:rsidR="002C70D2">
        <w:t>ELMOS – DIZALA d.o.o. u stečaju, Zagreb, Rapska 35, OIB: 41929229678</w:t>
      </w:r>
      <w:r w:rsidR="00E1242A" w:rsidRPr="001067B4">
        <w:t xml:space="preserve">. </w:t>
      </w:r>
    </w:p>
    <w:p w:rsidRDefault="002C70D2" w:rsidP="002C70D2" w:rsidR="00E1242A" w:rsidRPr="001067B4">
      <w:pPr>
        <w:pStyle w:val="Odlomakpopisa"/>
        <w:numPr>
          <w:ilvl w:val="0"/>
          <w:numId w:val="3"/>
        </w:numPr>
        <w:ind w:left="720"/>
      </w:pPr>
      <w:r>
        <w:t xml:space="preserve">Zdravko Mitak iz Zagreba, Zelenjak 53, OIB: 25916717450 </w:t>
      </w:r>
      <w:r w:rsidR="00604508" w:rsidRPr="001067B4">
        <w:t xml:space="preserve">imenuje </w:t>
      </w:r>
      <w:r w:rsidR="003A49B9" w:rsidRPr="001067B4">
        <w:t xml:space="preserve">se </w:t>
      </w:r>
      <w:r w:rsidR="006B600E" w:rsidRPr="001067B4">
        <w:t>stečajn</w:t>
      </w:r>
      <w:r w:rsidR="007F3910" w:rsidRPr="001067B4">
        <w:t>im</w:t>
      </w:r>
      <w:r w:rsidR="006B600E" w:rsidRPr="001067B4">
        <w:t xml:space="preserve"> upravitelj</w:t>
      </w:r>
      <w:r w:rsidR="007F3910" w:rsidRPr="001067B4">
        <w:t>em</w:t>
      </w:r>
      <w:r w:rsidR="006B600E" w:rsidRPr="001067B4">
        <w:t xml:space="preserve"> dužnika</w:t>
      </w:r>
      <w:r w:rsidR="004C20D2" w:rsidRPr="001067B4">
        <w:t xml:space="preserve"> </w:t>
      </w:r>
      <w:r>
        <w:t>ELMOS – DIZALA d.o.o. u stečaju, Zagreb, Rapska 35, OIB: 41929229678</w:t>
      </w:r>
    </w:p>
    <w:p w:rsidRDefault="008E6585" w:rsidP="002C70D2" w:rsidR="001976F7" w:rsidRPr="001067B4">
      <w:pPr>
        <w:pStyle w:val="Odlomakpopisa"/>
        <w:numPr>
          <w:ilvl w:val="0"/>
          <w:numId w:val="3"/>
        </w:numPr>
        <w:ind w:left="720"/>
      </w:pPr>
      <w:r w:rsidRPr="001067B4">
        <w:t xml:space="preserve">Ovo rješenje će se </w:t>
      </w:r>
      <w:r w:rsidR="00E614F7" w:rsidRPr="001067B4">
        <w:t>objavi</w:t>
      </w:r>
      <w:r w:rsidR="003A49B9" w:rsidRPr="001067B4">
        <w:t xml:space="preserve">ti na e-oglasnoj ploči suda te </w:t>
      </w:r>
      <w:r w:rsidRPr="001067B4">
        <w:t xml:space="preserve">dostaviti sudskom registru ovog suda. </w:t>
      </w:r>
    </w:p>
    <w:p w:rsidRDefault="00BD535C" w:rsidP="003B2A53" w:rsidR="008E6585" w:rsidRPr="001067B4">
      <w:r w:rsidRPr="001067B4">
        <w:t xml:space="preserve">                                               </w:t>
      </w:r>
      <w:r w:rsidR="008E6585" w:rsidRPr="001067B4">
        <w:t>Obrazloženje</w:t>
      </w:r>
    </w:p>
    <w:p w:rsidRDefault="000E55DB" w:rsidP="003B2A53" w:rsidR="000E55DB" w:rsidRPr="001067B4"/>
    <w:p w:rsidRDefault="002C70D2" w:rsidP="002C70D2" w:rsidR="002C70D2" w:rsidRPr="00072CD6">
      <w:r w:rsidRPr="00072CD6">
        <w:t xml:space="preserve">  Rješenjem Trgovačkog suda u Zagrebu, broj gornji, od </w:t>
      </w:r>
      <w:r>
        <w:t>27. kolovoza</w:t>
      </w:r>
      <w:r w:rsidRPr="00072CD6">
        <w:t xml:space="preserve"> 2018. nad dužnikom </w:t>
      </w:r>
      <w:r>
        <w:t xml:space="preserve">ELMOS – DIZALA d.o.o. u stečaju, Zagreb, Rapska 35, OIB: 41929229678 </w:t>
      </w:r>
      <w:r w:rsidRPr="00072CD6">
        <w:t xml:space="preserve">otvoren je stečajni postupak, sukladno odredbama članka 110. stavka 1. SZ-a (NN 71/15) i imenovan je stečajni upravitelj </w:t>
      </w:r>
      <w:r w:rsidRPr="00650C8D">
        <w:t>Marijan Belani iz Križevaca, I. Z. Dijankovečkog 4, OIB: 73806587468</w:t>
      </w:r>
      <w:r>
        <w:t>.</w:t>
      </w:r>
      <w:r w:rsidRPr="00072CD6">
        <w:t xml:space="preserve"> </w:t>
      </w:r>
    </w:p>
    <w:p w:rsidRDefault="002C70D2" w:rsidP="002C70D2" w:rsidR="002C70D2" w:rsidRPr="00072CD6">
      <w:pPr>
        <w:rPr>
          <w:b/>
        </w:rPr>
      </w:pPr>
      <w:r w:rsidRPr="00072CD6">
        <w:t xml:space="preserve">Podneskom od </w:t>
      </w:r>
      <w:r>
        <w:t xml:space="preserve">14. rujna 2018., imenovani je podnio zahtjev za razrješenje te kao razlog navodi </w:t>
      </w:r>
      <w:r w:rsidR="00B60B3B">
        <w:t>zdravstvene razloge i činjenicu da je u mirovini od 02. ožujka 2018., te je podnio zahtjev Ministarstvu pravosuđa za privremenim izuzimanjem iz izbora stečajnih upravitelja.</w:t>
      </w:r>
    </w:p>
    <w:p w:rsidRDefault="002C70D2" w:rsidP="002C70D2" w:rsidR="002C70D2" w:rsidRPr="00072CD6">
      <w:r w:rsidRPr="00072CD6">
        <w:t>Slijedom naprijed navedenog, valjalo je dosadašnjeg stečajnog upravitelja razriješiti, imenovati novoga primjenom članka 84 stavka 1 SZ-a (NN 71/15) metodom slučajnog odabira s liste A stečajnih upravitelja i riješiti kao u izreci.</w:t>
      </w:r>
    </w:p>
    <w:p w:rsidRDefault="00576BA6" w:rsidP="003B2A53" w:rsidR="00576BA6" w:rsidRPr="001067B4"/>
    <w:p w:rsidRDefault="005258C2" w:rsidP="003B2A53" w:rsidR="008E6585" w:rsidRPr="001067B4">
      <w:r w:rsidRPr="001067B4">
        <w:t xml:space="preserve">                             U </w:t>
      </w:r>
      <w:r w:rsidR="008E6585" w:rsidRPr="001067B4">
        <w:t>Zagreb</w:t>
      </w:r>
      <w:r w:rsidRPr="001067B4">
        <w:t>u</w:t>
      </w:r>
      <w:r w:rsidR="008E6585" w:rsidRPr="001067B4">
        <w:t xml:space="preserve">, </w:t>
      </w:r>
      <w:r w:rsidR="00B60B3B">
        <w:t>21</w:t>
      </w:r>
      <w:r w:rsidR="001E174F" w:rsidRPr="001067B4">
        <w:t xml:space="preserve">. </w:t>
      </w:r>
      <w:r w:rsidR="007F7A07">
        <w:t>rujna</w:t>
      </w:r>
      <w:r w:rsidR="001E174F" w:rsidRPr="001067B4">
        <w:t xml:space="preserve"> 2018</w:t>
      </w:r>
      <w:r w:rsidR="00B84D54" w:rsidRPr="001067B4">
        <w:t>.</w:t>
      </w:r>
      <w:r w:rsidR="00941293">
        <w:t>godine</w:t>
      </w:r>
    </w:p>
    <w:p w:rsidRDefault="002179C2" w:rsidP="003B2A53" w:rsidR="002179C2" w:rsidRPr="001067B4"/>
    <w:p w:rsidRDefault="00DE242F" w:rsidP="003B2A53" w:rsidR="008E6585" w:rsidRPr="001067B4"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="005258C2" w:rsidRPr="001067B4">
        <w:t xml:space="preserve">                             </w:t>
      </w:r>
      <w:r w:rsidR="008E6585" w:rsidRPr="001067B4">
        <w:t>S</w:t>
      </w:r>
      <w:r w:rsidR="002179C2" w:rsidRPr="001067B4">
        <w:t>udac</w:t>
      </w:r>
      <w:r w:rsidR="008E6585" w:rsidRPr="001067B4">
        <w:t xml:space="preserve">: </w:t>
      </w:r>
    </w:p>
    <w:p w:rsidRDefault="005258C2" w:rsidP="00E53D3D" w:rsidR="00FC4840">
      <w:pPr>
        <w:pStyle w:val="Uvuenotijeloteksta"/>
        <w:ind w:firstLine="141" w:left="1983"/>
        <w:jc w:val="right"/>
      </w:pPr>
      <w:r w:rsidRPr="001067B4">
        <w:t xml:space="preserve">                                        Vesna Sremac Šoštar</w:t>
      </w:r>
      <w:r w:rsidR="00FC4840">
        <w:t>,v.r.</w:t>
      </w:r>
    </w:p>
    <w:p w:rsidRDefault="00FC4840" w:rsidP="00D338FD" w:rsidR="00FC4840">
      <w:pPr>
        <w:pStyle w:val="Uvuenotijeloteksta"/>
        <w:ind w:firstLine="141" w:left="1983"/>
        <w:jc w:val="right"/>
      </w:pPr>
      <w:r>
        <w:t>Za točnost otpravka</w:t>
      </w:r>
    </w:p>
    <w:p w:rsidRDefault="00FC4840" w:rsidP="00941293" w:rsidR="008D5B22" w:rsidRPr="001067B4">
      <w:pPr>
        <w:pStyle w:val="Uvuenotijeloteksta"/>
        <w:ind w:firstLine="141" w:left="1983"/>
        <w:jc w:val="right"/>
      </w:pPr>
      <w:r>
        <w:t>Matea Bizjak</w:t>
      </w:r>
    </w:p>
    <w:p w:rsidRDefault="003A49B9" w:rsidP="003B2A53" w:rsidR="003A49B9" w:rsidRPr="001067B4"/>
    <w:p w:rsidRDefault="001E174F" w:rsidP="003B2A53" w:rsidR="001E174F" w:rsidRPr="001067B4"/>
    <w:p w:rsidRDefault="001E174F" w:rsidP="003B2A53" w:rsidR="001E174F"/>
    <w:p w:rsidRDefault="002B5232" w:rsidP="003B2A53" w:rsidR="002B5232"/>
    <w:p w:rsidRDefault="002B5232" w:rsidP="003B2A53" w:rsidR="002B5232" w:rsidRPr="001067B4"/>
    <w:p w:rsidRDefault="00576BA6" w:rsidP="003B2A53" w:rsidR="00576BA6"/>
    <w:p w:rsidRDefault="00B60B3B" w:rsidP="003B2A53" w:rsidR="00B60B3B" w:rsidRPr="001067B4"/>
    <w:p w:rsidRDefault="00576BA6" w:rsidP="00576BA6" w:rsidR="003A49B9" w:rsidRPr="001067B4">
      <w:pPr>
        <w:ind w:firstLine="0"/>
      </w:pPr>
      <w:r w:rsidRPr="001067B4">
        <w:t>U</w:t>
      </w:r>
      <w:r w:rsidR="002179C2" w:rsidRPr="001067B4">
        <w:t xml:space="preserve">puta o pravnom lijeku: </w:t>
      </w:r>
    </w:p>
    <w:p w:rsidRDefault="008E6585" w:rsidP="003A49B9" w:rsidR="008E6585" w:rsidRPr="001067B4">
      <w:pPr>
        <w:ind w:firstLine="0"/>
      </w:pPr>
      <w:r w:rsidRPr="001067B4">
        <w:t>Protiv ovog rješenja dopuštena je žalba u roku od 8 dana.  Žalba se podnosi ovom sudu u 2 primj</w:t>
      </w:r>
      <w:r w:rsidR="00B84D54" w:rsidRPr="001067B4">
        <w:t xml:space="preserve">erka za Visoki trgovački sud </w:t>
      </w:r>
      <w:r w:rsidR="003A49B9" w:rsidRPr="001067B4">
        <w:t>RH</w:t>
      </w:r>
      <w:r w:rsidR="000531CA" w:rsidRPr="001067B4">
        <w:t xml:space="preserve">, a pravo na žalbu imaju samo stečajni vjerovnici </w:t>
      </w:r>
      <w:r w:rsidR="003A49B9" w:rsidRPr="001067B4">
        <w:t xml:space="preserve">(članak 91 stavak </w:t>
      </w:r>
      <w:r w:rsidR="000531CA" w:rsidRPr="001067B4">
        <w:t>4 SZ-a)</w:t>
      </w:r>
    </w:p>
    <w:p w:rsidRDefault="000531CA" w:rsidP="00576BA6" w:rsidR="000531CA">
      <w:pPr>
        <w:ind w:firstLine="0"/>
      </w:pPr>
    </w:p>
    <w:p w:rsidRDefault="00941293" w:rsidP="00FC4840" w:rsidR="00941293" w:rsidRPr="001067B4">
      <w:pPr>
        <w:pStyle w:val="Odlomakpopisa"/>
        <w:ind w:firstLine="0"/>
      </w:pPr>
    </w:p>
    <w:sectPr w:rsidSect="00576BA6" w:rsidR="00941293" w:rsidRPr="001067B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D9" w:rsidP="003B2A53" w:rsidR="006D76D9">
      <w:r>
        <w:separator/>
      </w:r>
    </w:p>
  </w:endnote>
  <w:endnote w:id="0" w:type="continuationSeparator">
    <w:p w:rsidRDefault="006D76D9" w:rsidP="003B2A53" w:rsidR="006D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D9" w:rsidP="003B2A53" w:rsidR="006D76D9">
      <w:r>
        <w:separator/>
      </w:r>
    </w:p>
  </w:footnote>
  <w:footnote w:id="0" w:type="continuationSeparator">
    <w:p w:rsidRDefault="006D76D9" w:rsidP="003B2A53" w:rsidR="006D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B60B3B" w:rsidR="00B60B3B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FC4840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B60B3B">
      <w:rPr>
        <w:rStyle w:val="Brojstranice"/>
      </w:rPr>
      <w:t>6820/16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</w:t>
        </w:r>
        <w:r w:rsidR="0090615B">
          <w:t>6820/16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067B4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024AD"/>
    <w:rsid w:val="002179C2"/>
    <w:rsid w:val="00241809"/>
    <w:rsid w:val="002510A4"/>
    <w:rsid w:val="00261C91"/>
    <w:rsid w:val="00272876"/>
    <w:rsid w:val="00272E07"/>
    <w:rsid w:val="002A7704"/>
    <w:rsid w:val="002B1696"/>
    <w:rsid w:val="002B5232"/>
    <w:rsid w:val="002C70D2"/>
    <w:rsid w:val="002E345C"/>
    <w:rsid w:val="002E7C19"/>
    <w:rsid w:val="00303420"/>
    <w:rsid w:val="00306A98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3F7A"/>
    <w:rsid w:val="006D76D9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7F7A07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0615B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0B3B"/>
    <w:rsid w:val="00B62987"/>
    <w:rsid w:val="00B76354"/>
    <w:rsid w:val="00B77C2D"/>
    <w:rsid w:val="00B84D54"/>
    <w:rsid w:val="00B901A3"/>
    <w:rsid w:val="00B91FFE"/>
    <w:rsid w:val="00B949C2"/>
    <w:rsid w:val="00BA7D17"/>
    <w:rsid w:val="00BC6F3F"/>
    <w:rsid w:val="00BD535C"/>
    <w:rsid w:val="00BD7216"/>
    <w:rsid w:val="00C06EC4"/>
    <w:rsid w:val="00C30121"/>
    <w:rsid w:val="00C365DD"/>
    <w:rsid w:val="00C41F13"/>
    <w:rsid w:val="00C42504"/>
    <w:rsid w:val="00C56F75"/>
    <w:rsid w:val="00C71A3D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67E69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DE5DB9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B60A7"/>
    <w:rsid w:val="00FC4653"/>
    <w:rsid w:val="00FC4840"/>
    <w:rsid w:val="00FC5A41"/>
    <w:rsid w:val="00FD2D6D"/>
    <w:rsid w:val="00F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84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84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St-6820/2016</izvorni_sadrzaj>
    <derivirana_varijabla naziv="DomainObject.Predmet.OznakaBroj_1">St-6820/2016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ELMOS - DIZALA d.o.o. zastupanog po punomoćniku Daniela Fičur</izvorni_sadrzaj>
    <derivirana_varijabla naziv="DomainObject.Predmet.ProtustrankaFormated_1">  ELMOS - DIZALA d.o.o. zastupanog po punomoćniku Daniela Fičur</derivirana_varijabla>
  </DomainObject.Predmet.ProtustrankaFormated>
  <DomainObject.Predmet.ProtustrankaFormatedOIB>
    <izvorni_sadrzaj>  ELMOS - DIZALA d.o.o., OIB 41929229678 zastupanog po punomoćniku Daniela Fičur</izvorni_sadrzaj>
    <derivirana_varijabla naziv="DomainObject.Predmet.ProtustrankaFormatedOIB_1">  ELMOS - DIZALA d.o.o., OIB 41929229678 zastupanog po punomoćniku Daniela Fičur</derivirana_varijabla>
  </DomainObject.Predmet.ProtustrankaFormatedOIB>
  <DomainObject.Predmet.ProtustrankaFormatedWithAdress>
    <izvorni_sadrzaj> ELMOS - DIZALA d.o.o., Rapska 35, 10000 Zagreb zastupanog po punomoćniku Daniela Fičur</izvorni_sadrzaj>
    <derivirana_varijabla naziv="DomainObject.Predmet.ProtustrankaFormatedWithAdress_1"> ELMOS - DIZALA d.o.o., Rapska 35, 10000 Zagreb zastupanog po punomoćniku Daniela Fičur</derivirana_varijabla>
  </DomainObject.Predmet.ProtustrankaFormatedWithAdress>
  <DomainObject.Predmet.ProtustrankaFormatedWithAdressOIB>
    <izvorni_sadrzaj> ELMOS - DIZALA d.o.o., OIB 41929229678, Rapska 35, 10000 Zagreb zastupanog po punomoćniku Daniela Fičur</izvorni_sadrzaj>
    <derivirana_varijabla naziv="DomainObject.Predmet.ProtustrankaFormatedWithAdressOIB_1"> ELMOS - DIZALA d.o.o., OIB 41929229678, Rapska 35, 10000 Zagreb zastupanog po punomoćniku Daniela Fičur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d.d.; RH MF Porezna uprava Zagreb zastupanog po punomoćniku ŽDO u Zagrebu</izvorni_sadrzaj>
    <derivirana_varijabla naziv="DomainObject.Predmet.StrankaFormated_1">  FINA Regionalni centar Zagreb; ŠTEDBANKA d.d.; RH MF Porezna uprava Zagreb zastupanog po punomoćniku ŽDO u Zagrebu</derivirana_varijabla>
  </DomainObject.Predmet.StrankaFormated>
  <DomainObject.Predmet.StrankaFormatedOIB>
    <izvorni_sadrzaj>  FINA Regionalni centar Zagreb, OIB 85821130368; ŠTEDBANKA d.d., OIB 58063088591; RH MF Porezna uprava Zagreb, OIB 18683136487 zastupanog po punomoćniku ŽDO u Zagrebu</izvorni_sadrzaj>
    <derivirana_varijabla naziv="DomainObject.Predmet.StrankaFormatedOIB_1">  FINA Regionalni centar Zagreb, OIB 85821130368; ŠTEDBANKA d.d., OIB 58063088591;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ŠTEDBANKA d.d., Slavonska avenija 3, 10000 Zagreb; RH MF Porezna uprava Zagreb zastupanog po punomoćniku ŽDO u Zagrebu</izvorni_sadrzaj>
    <derivirana_varijabla naziv="DomainObject.Predmet.StrankaFormatedWithAdress_1"> FINA Regionalni centar Zagreb, Trg svibanjskih žrtava 1995. 1, 10000 Zagreb; ŠTEDBANKA d.d., Slavonska avenija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ŠTEDBANKA d.d., OIB 58063088591, Slavonska avenija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Zagreb,ŠTEDBANKA d.d. Slavonska avenija 3,10000 Zagreb,RH MF Porezna uprava Zagreb </izvorni_sadrzaj>
    <derivirana_varijabla naziv="DomainObject.Predmet.StrankaWithAdress_1">FINA Regionalni centar Zagreb Trg svibanjskih žrtava 1995. 1,10000 Zagreb,ŠTEDBANKA d.d. Slavonska avenija 3,10000 Zagreb,RH MF Porezna uprava Zagreb 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Zagreb,RH MF Porezna uprava Zagreb, OIB 18683136487</izvorni_sadrzaj>
    <derivirana_varijabla naziv="DomainObject.Predmet.StrankaWithAdressOIB_1">FINA Regionalni centar Zagreb, OIB 85821130368, Trg svibanjskih žrtava 1995. 1,10000 Zagreb,ŠTEDBANKA d.d., OIB 58063088591, Slavonska avenija 3,10000 Zagreb,RH MF Porezna uprava Zagreb, OIB 18683136487</derivirana_varijabla>
  </DomainObject.Predmet.StrankaWithAdressOIB>
  <DomainObject.Predmet.StrankaNazivFormated>
    <izvorni_sadrzaj>FINA Regionalni centar Zagreb,ŠTEDBANKA d.d.,RH MF Porezna uprava Zagreb</izvorni_sadrzaj>
    <derivirana_varijabla naziv="DomainObject.Predmet.StrankaNazivFormated_1">FINA Regionalni centar Zagreb,ŠTEDBANKA d.d.,RH MF Porezna uprava Zagreb</derivirana_varijabla>
  </DomainObject.Predmet.StrankaNazivFormated>
  <DomainObject.Predmet.StrankaNazivFormatedOIB>
    <izvorni_sadrzaj>FINA Regionalni centar Zagreb, OIB 85821130368,ŠTEDBANKA d.d., OIB 58063088591,RH MF Porezna uprava Zagreb, OIB 18683136487</izvorni_sadrzaj>
    <derivirana_varijabla naziv="DomainObject.Predmet.StrankaNazivFormatedOIB_1">FINA Regionalni centar Zagreb, OIB 85821130368,ŠTEDBANKA d.d., OIB 58063088591,RH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ŠTEDBANKA d.d.</item>
      <item>RH MF Porezna uprava Zagreb zastupanog po punomoćniku ŽDO u Zagrebu</item>
    </izvorni_sadrzaj>
    <derivirana_varijabla naziv="DomainObject.Predmet.StrankaListFormated_1">
      <item>FINA Regionalni centar Zagreb</item>
      <item>ŠTEDBANKA d.d.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ŠTEDBANKA d.d., OIB 58063088591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ŠTEDBANKA d.d., OIB 58063088591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ŠTEDBANKA d.d.</item>
      <item>RH MF Porezna uprava Zagreb</item>
    </izvorni_sadrzaj>
    <derivirana_varijabla naziv="DomainObject.Predmet.StrankaListNazivFormated_1">
      <item>FINA Regionalni centar Zagreb</item>
      <item>ŠTEDBANKA d.d.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  <item>RH MF Porezna uprava Zagreb, OIB 18683136487</item>
    </izvorni_sadrzaj>
    <derivirana_varijabla naziv="DomainObject.Predmet.StrankaListNazivFormatedOIB_1">
      <item>FINA Regionalni centar Zagreb, OIB 85821130368</item>
      <item>ŠTEDBANKA d.d., OIB 58063088591</item>
      <item>RH MF Porezna uprava Zagreb, OIB 18683136487</item>
    </derivirana_varijabla>
  </DomainObject.Predmet.StrankaListNazivFormatedOIB>
  <DomainObject.Predmet.ProtuStrankaListFormated>
    <izvorni_sadrzaj>
      <item>ELMOS - DIZALA d.o.o. zastupanog po punomoćniku Daniela Fičur</item>
    </izvorni_sadrzaj>
    <derivirana_varijabla naziv="DomainObject.Predmet.ProtuStrankaListFormated_1">
      <item>ELMOS - DIZALA d.o.o. zastupanog po punomoćniku Daniela Fičur</item>
    </derivirana_varijabla>
  </DomainObject.Predmet.ProtuStrankaListFormated>
  <DomainObject.Predmet.ProtuStrankaListFormatedOIB>
    <izvorni_sadrzaj>
      <item>ELMOS - DIZALA d.o.o., OIB 41929229678 zastupanog po punomoćniku Daniela Fičur</item>
    </izvorni_sadrzaj>
    <derivirana_varijabla naziv="DomainObject.Predmet.ProtuStrankaListFormatedOIB_1">
      <item>ELMOS - DIZALA d.o.o., OIB 41929229678 zastupanog po punomoćniku Daniela Fičur</item>
    </derivirana_varijabla>
  </DomainObject.Predmet.ProtuStrankaListFormatedOIB>
  <DomainObject.Predmet.ProtuStrankaListFormatedWithAdress>
    <izvorni_sadrzaj>
      <item>ELMOS - DIZALA d.o.o., Rapska 35, 10000 Zagreb zastupanog po punomoćniku Daniela Fičur</item>
    </izvorni_sadrzaj>
    <derivirana_varijabla naziv="DomainObject.Predmet.ProtuStrankaListFormatedWithAdress_1">
      <item>ELMOS - DIZALA d.o.o., Rapska 35, 10000 Zagreb zastupanog po punomoćniku Daniela Fičur</item>
    </derivirana_varijabla>
  </DomainObject.Predmet.ProtuStrankaListFormatedWithAdress>
  <DomainObject.Predmet.ProtuStrankaListFormatedWithAdressOIB>
    <izvorni_sadrzaj>
      <item>ELMOS - DIZALA d.o.o., OIB 41929229678, Rapska 35, 10000 Zagreb zastupanog po punomoćniku Daniela Fičur</item>
    </izvorni_sadrzaj>
    <derivirana_varijabla naziv="DomainObject.Predmet.ProtuStrankaListFormatedWithAdressOIB_1">
      <item>ELMOS - DIZALA d.o.o., OIB 41929229678, Rapska 35, 10000 Zagreb zastupanog po punomoćniku Daniela Fičur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>
      <item>ŽDO u Zagrebu punomoćnik sudionika u postupku RH MF Porezna uprava Zagreb</item>
      <item>Daniela Fičur punomoćnica sudionika u postupku ELMOS - DIZALA d.o.o.</item>
    </izvorni_sadrzaj>
    <derivirana_varijabla naziv="DomainObject.Predmet.OstaliListFormated_1">
      <item>ŽDO u Zagrebu punomoćnik sudionika u postupku RH MF Porezna uprava Zagreb</item>
      <item>Daniela Fičur punomoćnica sudionika u postupku ELMOS - DIZALA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Daniela Fičur, OIB 43293070681 punomoćnica sudionika u postupku ELMOS - DIZALA d.o.o.</item>
    </izvorni_sadrzaj>
    <derivirana_varijabla naziv="DomainObject.Predmet.OstaliListFormatedOIB_1">
      <item>ŽDO u Zagrebu, OIB 16488001145 punomoćnik sudionika u postupku RH MF Porezna uprava Zagreb</item>
      <item>Daniela Fičur, OIB 43293070681 punomoćnica sudionika u postupku ELMOS - DIZALA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Daniela Fičur, Dolenica 51, 10250 Lučko punomoćnica sudionika u postupku ELMOS - DIZALA d.o.o.</item>
    </izvorni_sadrzaj>
    <derivirana_varijabla naziv="DomainObject.Predmet.OstaliListFormatedWithAdress_1">
      <item>ŽDO u Zagrebu, Savska cesta 41, 10000 Zagreb punomoćnik sudionika u postupku RH MF Porezna uprava Zagreb</item>
      <item>Daniela Fičur, Dolenica 51, 10250 Lučko punomoćnica sudionika u postupku ELMOS - DIZALA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derivirana_varijabla>
  </DomainObject.Predmet.OstaliListFormatedWithAdressOIB>
  <DomainObject.Predmet.OstaliListNazivFormated>
    <izvorni_sadrzaj>
      <item>ŽDO u Zagrebu</item>
      <item>Daniela Fičur</item>
    </izvorni_sadrzaj>
    <derivirana_varijabla naziv="DomainObject.Predmet.OstaliListNazivFormated_1">
      <item>ŽDO u Zagrebu</item>
      <item>Daniela Fičur</item>
    </derivirana_varijabla>
  </DomainObject.Predmet.OstaliListNazivFormated>
  <DomainObject.Predmet.OstaliListNazivFormatedOIB>
    <izvorni_sadrzaj>
      <item>ŽDO u Zagrebu, OIB 16488001145</item>
      <item>Daniela Fičur, OIB 43293070681</item>
    </izvorni_sadrzaj>
    <derivirana_varijabla naziv="DomainObject.Predmet.OstaliListNazivFormatedOIB_1">
      <item>ŽDO u Zagrebu, OIB 16488001145</item>
      <item>Daniela Fičur, OIB 43293070681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  <item>ŠTEDBANKA d.d.</item>
      <item>RH MF Porezna uprava Zagreb</item>
      <item>ŽDO u Zagrebu</item>
      <item>Daniela Fičur</item>
    </izvorni_sadrzaj>
    <derivirana_varijabla naziv="DomainObject.Predmet.SudioniciListNaziv_1">
      <item>ELMOS - DIZALA d.o.o.</item>
      <item>FINA Regionalni centar Zagreb</item>
      <item>ŠTEDBANKA d.d.</item>
      <item>RH MF Porezna uprava Zagreb</item>
      <item>ŽDO u Zagrebu</item>
      <item>Daniela Fičur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  <item>, OIB 58063088591</item>
      <item>, OIB 18683136487</item>
      <item>, OIB 16488001145</item>
      <item>, OIB 43293070681</item>
    </izvorni_sadrzaj>
    <derivirana_varijabla naziv="DomainObject.Predmet.SudioniciListNazivOIB_1">
      <item>, OIB 41929229678</item>
      <item>, OIB 85821130368</item>
      <item>, OIB 58063088591</item>
      <item>, OIB 18683136487</item>
      <item>, OIB 16488001145</item>
      <item>, OIB 43293070681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FCF21-E78F-4981-884A-8661B16CD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319</properties:Words>
  <properties:Characters>1662</properties:Characters>
  <properties:Lines>56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2018-09-21T12:15:00Z</dcterms:created>
  <dc:creator>Ante</dc:creator>
  <cp:lastModifiedBy>Matea Bizjak</cp:lastModifiedBy>
  <cp:lastPrinted>2018-09-21T12:24:00Z</cp:lastPrinted>
  <dcterms:modified xmlns:xsi="http://www.w3.org/2001/XMLSchema-instance" xsi:type="dcterms:W3CDTF">2018-09-21T12:24:00Z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(St-6820-16-razrješenje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