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528c" w14:paraId="fd1528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B07545">
        <w:t xml:space="preserve">KRŠEVAN KAMEN </w:t>
      </w:r>
      <w:r w:rsidR="00E9465C">
        <w:t xml:space="preserve"> </w:t>
      </w:r>
      <w:r w:rsidR="00B07545">
        <w:t>j.</w:t>
      </w:r>
      <w:r w:rsidR="00E9465C">
        <w:t>d.o.o.</w:t>
      </w:r>
      <w:r w:rsidR="00B07545">
        <w:t xml:space="preserve"> za graditeljstvo i usluge</w:t>
      </w:r>
      <w:r w:rsidR="00E9465C">
        <w:t xml:space="preserve">, </w:t>
      </w:r>
      <w:r w:rsidR="0053063E">
        <w:t>Zadar</w:t>
      </w:r>
      <w:r w:rsidR="00E9465C">
        <w:t xml:space="preserve">, </w:t>
      </w:r>
      <w:r w:rsidR="00B07545">
        <w:t>Antuna Barca 9 A</w:t>
      </w:r>
      <w:r w:rsidR="00E9465C">
        <w:t xml:space="preserve">, OIB: </w:t>
      </w:r>
      <w:r w:rsidR="00B07545">
        <w:t>69477358151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B07545">
        <w:t>13</w:t>
      </w:r>
      <w:r w:rsidR="00200FC0">
        <w:t>. travnja 2017</w:t>
      </w:r>
      <w:r w:rsidRPr="00FC1537">
        <w:t>.</w:t>
      </w:r>
      <w:r>
        <w:t xml:space="preserve">, </w:t>
      </w:r>
      <w:r w:rsidR="00AE0B14">
        <w:t>18. prosinca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07545">
        <w:t>KRŠEVAN KAMEN  j.d.o.o. za graditeljstvo i usluge, Zadar, Antuna Barca 9 A, OIB: 69477358151</w:t>
      </w:r>
      <w:r w:rsidR="00990573">
        <w:t xml:space="preserve">, </w:t>
      </w:r>
      <w:r>
        <w:t xml:space="preserve">na temelju neizvršenih osnova za plaćanje iznosi </w:t>
      </w:r>
      <w:r w:rsidR="00C0123D">
        <w:t>55</w:t>
      </w:r>
      <w:r w:rsidR="00E9465C">
        <w:t>.</w:t>
      </w:r>
      <w:r w:rsidR="00C0123D">
        <w:t>382</w:t>
      </w:r>
      <w:r w:rsidR="00E9465C">
        <w:t>,</w:t>
      </w:r>
      <w:r w:rsidR="00C0123D">
        <w:t>62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B07545">
        <w:t>Tea Balog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</w:t>
      </w:r>
      <w:r w:rsidR="00C0123D">
        <w:t>i</w:t>
      </w:r>
      <w:r w:rsidRPr="00A30CC8">
        <w:t>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C0123D">
        <w:t>18. prosinca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</w:t>
      </w:r>
      <w:r w:rsidR="00200FC0">
        <w:t xml:space="preserve">                   </w:t>
      </w:r>
      <w:r>
        <w:t xml:space="preserve"> </w:t>
      </w:r>
      <w:r w:rsidR="00200FC0">
        <w:t>Jelena Radoš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82B5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E4B10">
      <w:t xml:space="preserve"> 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B07545">
      <w:t>16</w:t>
    </w:r>
    <w:r w:rsidR="0053063E">
      <w:t>4</w:t>
    </w:r>
    <w:r w:rsidR="000377CF">
      <w:t>/</w:t>
    </w:r>
    <w:r w:rsidR="00200FC0">
      <w:t>20</w:t>
    </w:r>
    <w:r w:rsidR="000377CF">
      <w:t>17-</w:t>
    </w:r>
    <w:r w:rsidR="00BE4B10"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B07545">
      <w:t>16</w:t>
    </w:r>
    <w:r w:rsidR="0053063E">
      <w:t>4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C0123D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B5DCB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82B52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AE0B14"/>
    <w:rsid w:val="00B07545"/>
    <w:rsid w:val="00B27462"/>
    <w:rsid w:val="00B4444A"/>
    <w:rsid w:val="00B51EA5"/>
    <w:rsid w:val="00B6399C"/>
    <w:rsid w:val="00B94422"/>
    <w:rsid w:val="00B97C5C"/>
    <w:rsid w:val="00BA4D2C"/>
    <w:rsid w:val="00BD7E97"/>
    <w:rsid w:val="00BE4B10"/>
    <w:rsid w:val="00C0123D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2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KRŠEVAN KAMEN j.d.o.o. za graditeljstvo i usluge</izvorni_sadrzaj>
    <derivirana_varijabla naziv="DomainObject.Predmet.ProtustrankaFormated_1">  KRŠEVAN KAMEN j.d.o.o. za graditeljstvo i usluge</derivirana_varijabla>
  </DomainObject.Predmet.ProtustrankaFormated>
  <DomainObject.Predmet.ProtustrankaFormatedOIB>
    <izvorni_sadrzaj>  KRŠEVAN KAMEN j.d.o.o. za graditeljstvo i usluge, OIB 69477358151</izvorni_sadrzaj>
    <derivirana_varijabla naziv="DomainObject.Predmet.ProtustrankaFormatedOIB_1">  KRŠEVAN KAMEN j.d.o.o. za graditeljstvo i usluge, OIB 69477358151</derivirana_varijabla>
  </DomainObject.Predmet.ProtustrankaFormatedOIB>
  <DomainObject.Predmet.ProtustrankaFormatedWithAdress>
    <izvorni_sadrzaj> KRŠEVAN KAMEN j.d.o.o. za graditeljstvo i usluge, Antuna Barca 9/A, 23000 Zadar</izvorni_sadrzaj>
    <derivirana_varijabla naziv="DomainObject.Predmet.ProtustrankaFormatedWithAdress_1"> KRŠEVAN KAMEN j.d.o.o. za graditeljstvo i usluge, Antuna Barca 9/A, 23000 Zadar</derivirana_varijabla>
  </DomainObject.Predmet.ProtustrankaFormatedWithAdress>
  <DomainObject.Predmet.ProtustrankaFormatedWithAdressOIB>
    <izvorni_sadrzaj> KRŠEVAN KAMEN j.d.o.o. za graditeljstvo i usluge, OIB 69477358151, Antuna Barca 9/A, 23000 Zadar</izvorni_sadrzaj>
    <derivirana_varijabla naziv="DomainObject.Predmet.ProtustrankaFormatedWithAdressOIB_1"> KRŠEVAN KAMEN j.d.o.o. za graditeljstvo i usluge, OIB 69477358151, Antuna Barca 9/A, 23000 Zadar</derivirana_varijabla>
  </DomainObject.Predmet.ProtustrankaFormatedWithAdressOIB>
  <DomainObject.Predmet.ProtustrankaWithAdress>
    <izvorni_sadrzaj>KRŠEVAN KAMEN j.d.o.o. za graditeljstvo i usluge Antuna Barca 9/A, 23000 Zadar</izvorni_sadrzaj>
    <derivirana_varijabla naziv="DomainObject.Predmet.ProtustrankaWithAdress_1">KRŠEVAN KAMEN j.d.o.o. za graditeljstvo i usluge Antuna Barca 9/A, 23000 Zadar</derivirana_varijabla>
  </DomainObject.Predmet.ProtustrankaWithAdress>
  <DomainObject.Predmet.ProtustrankaWithAdressOIB>
    <izvorni_sadrzaj>KRŠEVAN KAMEN j.d.o.o. za graditeljstvo i usluge, OIB 69477358151, Antuna Barca 9/A, 23000 Zadar</izvorni_sadrzaj>
    <derivirana_varijabla naziv="DomainObject.Predmet.ProtustrankaWithAdressOIB_1">KRŠEVAN KAMEN j.d.o.o. za graditeljstvo i usluge, OIB 69477358151, Antuna Barca 9/A, 23000 Zadar</derivirana_varijabla>
  </DomainObject.Predmet.ProtustrankaWithAdressOIB>
  <DomainObject.Predmet.ProtustrankaNazivFormated>
    <izvorni_sadrzaj>KRŠEVAN KAMEN j.d.o.o. za graditeljstvo i usluge</izvorni_sadrzaj>
    <derivirana_varijabla naziv="DomainObject.Predmet.ProtustrankaNazivFormated_1">KRŠEVAN KAMEN j.d.o.o. za graditeljstvo i usluge</derivirana_varijabla>
  </DomainObject.Predmet.ProtustrankaNazivFormated>
  <DomainObject.Predmet.ProtustrankaNazivFormatedOIB>
    <izvorni_sadrzaj>KRŠEVAN KAMEN j.d.o.o. za graditeljstvo i usluge, OIB 69477358151</izvorni_sadrzaj>
    <derivirana_varijabla naziv="DomainObject.Predmet.ProtustrankaNazivFormatedOIB_1">KRŠEVAN KAMEN j.d.o.o. za graditeljstvo i usluge, OIB 69477358151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KRŠEVAN KAMEN j.d.o.o. za graditeljstvo i usluge</item>
    </izvorni_sadrzaj>
    <derivirana_varijabla naziv="DomainObject.Predmet.ProtuStrankaListFormated_1">
      <item>KRŠEVAN KAMEN j.d.o.o. za graditeljstvo i usluge</item>
    </derivirana_varijabla>
  </DomainObject.Predmet.ProtuStrankaListFormated>
  <DomainObject.Predmet.ProtuStrankaListFormatedOIB>
    <izvorni_sadrzaj>
      <item>KRŠEVAN KAMEN j.d.o.o. za graditeljstvo i usluge, OIB 69477358151</item>
    </izvorni_sadrzaj>
    <derivirana_varijabla naziv="DomainObject.Predmet.ProtuStrankaListFormatedOIB_1">
      <item>KRŠEVAN KAMEN j.d.o.o. za graditeljstvo i usluge, OIB 69477358151</item>
    </derivirana_varijabla>
  </DomainObject.Predmet.ProtuStrankaListFormatedOIB>
  <DomainObject.Predmet.ProtuStrankaListFormatedWithAdress>
    <izvorni_sadrzaj>
      <item>KRŠEVAN KAMEN j.d.o.o. za graditeljstvo i usluge, Antuna Barca 9/A, 23000 Zadar</item>
    </izvorni_sadrzaj>
    <derivirana_varijabla naziv="DomainObject.Predmet.ProtuStrankaListFormatedWithAdress_1">
      <item>KRŠEVAN KAMEN j.d.o.o. za graditeljstvo i usluge, Antuna Barca 9/A, 23000 Zadar</item>
    </derivirana_varijabla>
  </DomainObject.Predmet.ProtuStrankaListFormatedWithAdress>
  <DomainObject.Predmet.ProtuStrankaListFormatedWithAdressOIB>
    <izvorni_sadrzaj>
      <item>KRŠEVAN KAMEN j.d.o.o. za graditeljstvo i usluge, OIB 69477358151, Antuna Barca 9/A, 23000 Zadar</item>
    </izvorni_sadrzaj>
    <derivirana_varijabla naziv="DomainObject.Predmet.ProtuStrankaListFormatedWithAdressOIB_1">
      <item>KRŠEVAN KAMEN j.d.o.o. za graditeljstvo i usluge, OIB 69477358151, Antuna Barca 9/A, 23000 Zadar</item>
    </derivirana_varijabla>
  </DomainObject.Predmet.ProtuStrankaListFormatedWithAdressOIB>
  <DomainObject.Predmet.ProtuStrankaListNazivFormated>
    <izvorni_sadrzaj>
      <item>KRŠEVAN KAMEN j.d.o.o. za graditeljstvo i usluge</item>
    </izvorni_sadrzaj>
    <derivirana_varijabla naziv="DomainObject.Predmet.ProtuStrankaListNazivFormated_1">
      <item>KRŠEVAN KAMEN j.d.o.o. za graditeljstvo i usluge</item>
    </derivirana_varijabla>
  </DomainObject.Predmet.ProtuStrankaListNazivFormated>
  <DomainObject.Predmet.ProtuStrankaListNazivFormatedOIB>
    <izvorni_sadrzaj>
      <item>KRŠEVAN KAMEN j.d.o.o. za graditeljstvo i usluge, OIB 69477358151</item>
    </izvorni_sadrzaj>
    <derivirana_varijabla naziv="DomainObject.Predmet.ProtuStrankaListNazivFormatedOIB_1">
      <item>KRŠEVAN KAMEN j.d.o.o. za graditeljstvo i usluge, OIB 69477358151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KRŠEVAN KAMEN j.d.o.o. za graditeljstvo i usluge</izvorni_sadrzaj>
    <derivirana_varijabla naziv="DomainObject.Predmet.ProtustrankaIDrugi_1">KRŠEVAN KAMEN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KRŠEVAN KAMEN j.d.o.o. za graditeljstvo i usluge, OIB 69477358151, Antuna Barca 9/A, 23000 Zadar</izvorni_sadrzaj>
    <derivirana_varijabla naziv="DomainObject.Predmet.ProtustrankaIDrugiAdressOIB_1">KRŠEVAN KAMEN j.d.o.o. za graditeljstvo i usluge, OIB 69477358151,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KRŠEVAN KAMEN j.d.o.o. za graditeljstvo i usluge</item>
    </izvorni_sadrzaj>
    <derivirana_varijabla naziv="DomainObject.Predmet.SudioniciListNaziv_1">
      <item>FINA</item>
      <item>KRŠEVAN KAMEN j.d.o.o. za graditeljstvo i usluge</item>
    </derivirana_varijabla>
  </DomainObject.Predmet.SudioniciListNaziv>
  <DomainObject.Predmet.SudioniciListAdressOIB>
    <izvorni_sadrzaj>
      <item>FINA, OIB 85821130368</item>
      <item>KRŠEVAN KAMEN j.d.o.o. za graditeljstvo i usluge, OIB 69477358151, Antuna Barca 9/A,23000 Zadar</item>
    </izvorni_sadrzaj>
    <derivirana_varijabla naziv="DomainObject.Predmet.SudioniciListAdressOIB_1">
      <item>FINA, OIB 85821130368</item>
      <item>KRŠEVAN KAMEN j.d.o.o. za graditeljstvo i usluge, OIB 69477358151, Antuna Barca 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69477358151</item>
    </izvorni_sadrzaj>
    <derivirana_varijabla naziv="DomainObject.Predmet.SudioniciListNazivOIB_1">
      <item>, OIB 85821130368</item>
      <item>, OIB 69477358151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86BBD-C96A-417E-9E9B-8289648C0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1997</properties:Characters>
  <properties:Lines>65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2017-11-24T09:48:00Z</dcterms:created>
  <dc:creator>Tina Grgas</dc:creator>
  <cp:lastModifiedBy>Martina Kalmeta</cp:lastModifiedBy>
  <cp:lastPrinted>2017-11-20T10:22:00Z</cp:lastPrinted>
  <dcterms:modified xmlns:xsi="http://www.w3.org/2001/XMLSchema-instance" xsi:type="dcterms:W3CDTF">2017-12-18T09:07:00Z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