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f1f9" w14:paraId="388f1f9" w:rsidRDefault="00AB7827" w:rsidP="00AB7827" w:rsidR="00AB7827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B7827" w:rsidP="00AB7827" w:rsidR="00AB7827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AB7827" w:rsidP="00AB7827" w:rsidR="00AB7827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B7827" w:rsidP="00AB7827" w:rsidR="00AB782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AB7827" w:rsidP="00AB7827" w:rsidR="00AB782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St-1289/2016</w:t>
      </w:r>
    </w:p>
    <w:p w:rsidRDefault="00AB7827" w:rsidP="00AB7827" w:rsidR="00AB7827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AB7827" w:rsidP="00AB7827" w:rsidR="00AB7827">
      <w:pPr>
        <w:jc w:val="center"/>
        <w:rPr>
          <w:rFonts w:hAnsi="Times New Roman" w:ascii="Times New Roman"/>
          <w:szCs w:val="24"/>
          <w:lang w:val="hr-HR"/>
        </w:rPr>
      </w:pPr>
    </w:p>
    <w:p w:rsidRDefault="00AB7827" w:rsidP="00AB7827" w:rsidR="00AB7827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B7827" w:rsidP="00AB7827" w:rsidR="00AB782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B7827" w:rsidP="00AB7827" w:rsidR="00AB782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B7827" w:rsidP="00AB7827" w:rsidR="00AB782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B7827" w:rsidP="00AB7827" w:rsidR="00AB7827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POTIO d.o.o., OIB: 61545937016, Zabok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Lug Zabočki 10a,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17. svibnja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AB7827" w:rsidP="00AB7827" w:rsidR="00AB782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B7827" w:rsidP="00AB7827" w:rsidR="00AB782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AB7827" w:rsidP="00AB7827" w:rsidR="00AB782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B7827" w:rsidP="00AB7827" w:rsidR="00AB78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POTIO d.o.o., OIB: 61545937016, Zabok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Lug Zabočki 10a. </w:t>
      </w:r>
    </w:p>
    <w:p w:rsidRDefault="00AB7827" w:rsidP="00AB7827" w:rsidR="00AB782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B7827" w:rsidP="00AB7827" w:rsidR="00AB7827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>
        <w:rPr>
          <w:rFonts w:hAnsi="Times New Roman" w:ascii="Times New Roman"/>
          <w:szCs w:val="24"/>
        </w:rPr>
        <w:t xml:space="preserve"> 17. svibnja 2016. godine u 14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AB7827" w:rsidP="00AB7827" w:rsidR="00AB782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B7827" w:rsidP="00AB7827" w:rsidR="00AB7827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Zdravka Bošković, OIB: 45297566962, Samobor, Ćirilometodska 26a.</w:t>
      </w:r>
    </w:p>
    <w:p w:rsidRDefault="00AB7827" w:rsidP="00AB7827" w:rsidR="00AB7827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B7827" w:rsidP="00AB7827" w:rsidR="00AB78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POTIO d.o.o., OIB: 61545937016, Zabok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Lug Zabočki 10a.</w:t>
      </w:r>
    </w:p>
    <w:p w:rsidRDefault="00AB7827" w:rsidP="00AB7827" w:rsidR="00AB782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B7827" w:rsidP="00AB7827" w:rsidR="00AB7827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AB7827" w:rsidP="00AB7827" w:rsidR="00AB7827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27" w:rsidP="00AB7827" w:rsidR="00AB7827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27" w:rsidP="00AB7827" w:rsidR="00AB782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B7827" w:rsidP="00AB7827" w:rsidR="00AB7827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AB7827" w:rsidP="00AB7827" w:rsidR="00AB7827">
      <w:pPr>
        <w:jc w:val="both"/>
        <w:rPr>
          <w:rFonts w:hAnsi="Times New Roman" w:ascii="Times New Roman"/>
          <w:lang w:val="hr-HR"/>
        </w:rPr>
      </w:pPr>
    </w:p>
    <w:p w:rsidRDefault="00AB7827" w:rsidP="00AB7827" w:rsidR="00AB7827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23. veljače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AB7827" w:rsidP="00AB7827" w:rsidR="00AB7827">
      <w:pPr>
        <w:jc w:val="both"/>
        <w:rPr>
          <w:rFonts w:hAnsi="Times New Roman" w:ascii="Times New Roman"/>
        </w:rPr>
      </w:pPr>
    </w:p>
    <w:p w:rsidRDefault="00AB7827" w:rsidP="00AB7827" w:rsidR="00AB7827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AB7827" w:rsidP="00AB7827" w:rsidR="00AB782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B7827" w:rsidP="00AB7827" w:rsidR="00AB7827">
      <w:pPr>
        <w:jc w:val="both"/>
        <w:rPr>
          <w:rFonts w:hAnsi="Times New Roman" w:ascii="Times New Roman"/>
          <w:lang w:val="hr-HR"/>
        </w:rPr>
      </w:pPr>
    </w:p>
    <w:p w:rsidRDefault="00AB7827" w:rsidP="00AB7827" w:rsidR="00AB7827">
      <w:pPr>
        <w:jc w:val="both"/>
        <w:rPr>
          <w:rFonts w:hAnsi="Times New Roman" w:ascii="Times New Roman"/>
          <w:lang w:val="hr-HR"/>
        </w:rPr>
      </w:pPr>
    </w:p>
    <w:p w:rsidRDefault="00AB7827" w:rsidP="00AB7827" w:rsidR="00AB782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17. svibnja 2016. godine</w:t>
      </w:r>
    </w:p>
    <w:p w:rsidRDefault="00AB7827" w:rsidP="00AB7827" w:rsidR="00AB7827">
      <w:pPr>
        <w:jc w:val="center"/>
        <w:rPr>
          <w:rFonts w:hAnsi="Times New Roman" w:ascii="Times New Roman"/>
          <w:lang w:val="hr-HR"/>
        </w:rPr>
      </w:pPr>
    </w:p>
    <w:p w:rsidRDefault="00AB7827" w:rsidP="00AB7827" w:rsidR="00AB7827">
      <w:pPr>
        <w:jc w:val="center"/>
        <w:rPr>
          <w:rFonts w:hAnsi="Times New Roman" w:ascii="Times New Roman"/>
          <w:lang w:val="hr-HR"/>
        </w:rPr>
      </w:pPr>
    </w:p>
    <w:p w:rsidRDefault="00AB7827" w:rsidP="00AB7827" w:rsidR="00AB782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B7827" w:rsidP="00AB7827" w:rsidR="00AB782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AB7827" w:rsidP="00AB7827" w:rsidR="00AB782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27" w:rsidP="00AB7827" w:rsidR="00AB7827">
      <w:pPr>
        <w:jc w:val="both"/>
        <w:rPr>
          <w:rFonts w:hAnsi="Times New Roman" w:ascii="Times New Roman"/>
          <w:szCs w:val="24"/>
          <w:lang w:val="hr-HR"/>
        </w:rPr>
      </w:pPr>
    </w:p>
    <w:p w:rsidRDefault="00AB7827" w:rsidP="00AB7827" w:rsidR="00AB782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27" w:rsidP="00AB7827" w:rsidR="00AB7827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B7827" w:rsidP="00AB7827" w:rsidR="00AB782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27" w:rsidP="00AB7827" w:rsidR="00AB7827">
      <w:pPr>
        <w:jc w:val="both"/>
        <w:rPr>
          <w:rFonts w:hAnsi="Times New Roman" w:ascii="Times New Roman"/>
        </w:rPr>
      </w:pPr>
    </w:p>
    <w:p w:rsidRDefault="00AB7827" w:rsidP="00AB7827" w:rsidR="00AB7827">
      <w:pPr>
        <w:jc w:val="both"/>
        <w:rPr>
          <w:rFonts w:hAnsi="Times New Roman" w:ascii="Times New Roman"/>
        </w:rPr>
      </w:pPr>
    </w:p>
    <w:p w:rsidRDefault="00AB7827" w:rsidP="00AB7827" w:rsidR="00AB7827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27" w:rsidP="00AB7827" w:rsidR="00AB782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AB7827" w:rsidP="00AB7827" w:rsidR="00AB7827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AB7827" w:rsidP="00AB7827" w:rsidR="00AB782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B7827" w:rsidP="00AB7827" w:rsidR="00AB782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B7827" w:rsidP="00AB7827" w:rsidR="00AB7827" w:rsidRPr="00D44D4F">
      <w:pPr>
        <w:jc w:val="center"/>
        <w:rPr>
          <w:sz w:val="32"/>
          <w:u w:val="single"/>
          <w:lang w:val="hr-HR"/>
        </w:rPr>
      </w:pPr>
    </w:p>
    <w:p w:rsidRDefault="00AB7827" w:rsidP="00AB7827" w:rsidR="00AB7827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76D" w:rsidR="00000000">
      <w:r>
        <w:separator/>
      </w:r>
    </w:p>
  </w:endnote>
  <w:endnote w:id="0" w:type="continuationSeparator">
    <w:p w:rsidRDefault="00F8576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76D" w:rsidR="00000000">
      <w:r>
        <w:separator/>
      </w:r>
    </w:p>
  </w:footnote>
  <w:footnote w:id="0" w:type="continuationSeparator">
    <w:p w:rsidRDefault="00F8576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B782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St-1289/2016</w:t>
        </w:r>
      </w:p>
    </w:sdtContent>
  </w:sdt>
  <w:p w:rsidRDefault="00AB7827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827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F8576D" w:rsidP="00840E3D" w:rsidR="00840E3D">
    <w:pPr>
      <w:pStyle w:val="Zaglavlje"/>
      <w:rPr>
        <w:lang w:val="hr-HR"/>
      </w:rPr>
    </w:pPr>
  </w:p>
  <w:p w:rsidRDefault="00AB7827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B7827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0475"/>
    <w:rsid w:val="00135025"/>
    <w:rsid w:val="00181F4E"/>
    <w:rsid w:val="00AB7827"/>
    <w:rsid w:val="00C95241"/>
    <w:rsid w:val="00F10475"/>
    <w:rsid w:val="00F8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2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B78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7827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AB7827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8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82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5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7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2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B78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7827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AB7827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8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82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5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7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St-1289/2016</izvorni_sadrzaj>
    <derivirana_varijabla naziv="DomainObject.Predmet.OznakaBroj_1">St-1289/2016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POTIO d.o.o. zastupanog po punomoćniku Alan Grabušić</izvorni_sadrzaj>
    <derivirana_varijabla naziv="DomainObject.Predmet.ProtustrankaFormated_1">  POTIO d.o.o. zastupanog po punomoćniku Alan Grabušić</derivirana_varijabla>
  </DomainObject.Predmet.ProtustrankaFormated>
  <DomainObject.Predmet.ProtustrankaFormatedOIB>
    <izvorni_sadrzaj>  POTIO d.o.o., OIB 61545937016 zastupanog po punomoćniku Alan Grabušić</izvorni_sadrzaj>
    <derivirana_varijabla naziv="DomainObject.Predmet.ProtustrankaFormatedOIB_1">  POTIO d.o.o., OIB 61545937016 zastupanog po punomoćniku Alan Grabušić</derivirana_varijabla>
  </DomainObject.Predmet.ProtustrankaFormatedOIB>
  <DomainObject.Predmet.ProtustrankaFormatedWithAdress>
    <izvorni_sadrzaj> POTIO d.o.o., Lug Zabočki 10/a, 49210 Zabok zastupanog po punomoćniku Alan Grabušić</izvorni_sadrzaj>
    <derivirana_varijabla naziv="DomainObject.Predmet.ProtustrankaFormatedWithAdress_1"> POTIO d.o.o., Lug Zabočki 10/a, 49210 Zabok zastupanog po punomoćniku Alan Grabušić</derivirana_varijabla>
  </DomainObject.Predmet.ProtustrankaFormatedWithAdress>
  <DomainObject.Predmet.ProtustrankaFormatedWithAdressOIB>
    <izvorni_sadrzaj> POTIO d.o.o., OIB 61545937016, Lug Zabočki 10/a, 49210 Zabok zastupanog po punomoćniku Alan Grabušić</izvorni_sadrzaj>
    <derivirana_varijabla naziv="DomainObject.Predmet.ProtustrankaFormatedWithAdressOIB_1"> POTIO d.o.o., OIB 61545937016, Lug Zabočki 10/a, 49210 Zabok zastupanog po punomoćniku Alan Grabušić</derivirana_varijabla>
  </DomainObject.Predmet.ProtustrankaFormatedWithAdressOIB>
  <DomainObject.Predmet.ProtustrankaWithAdress>
    <izvorni_sadrzaj>POTIO d.o.o. Lug Zabočki 10/a, 49210 Zabok</izvorni_sadrzaj>
    <derivirana_varijabla naziv="DomainObject.Predmet.ProtustrankaWithAdress_1">POTIO d.o.o. Lug Zabočki 10/a, 49210 Zabok</derivirana_varijabla>
  </DomainObject.Predmet.ProtustrankaWithAdress>
  <DomainObject.Predmet.ProtustrankaWithAdressOIB>
    <izvorni_sadrzaj>POTIO d.o.o., OIB 61545937016, Lug Zabočki 10/a, 49210 Zabok</izvorni_sadrzaj>
    <derivirana_varijabla naziv="DomainObject.Predmet.ProtustrankaWithAdressOIB_1">POTIO d.o.o., OIB 61545937016, Lug Zabočki 10/a, 49210 Zabok</derivirana_varijabla>
  </DomainObject.Predmet.ProtustrankaWithAdressOIB>
  <DomainObject.Predmet.ProtustrankaNazivFormated>
    <izvorni_sadrzaj>POTIO d.o.o.</izvorni_sadrzaj>
    <derivirana_varijabla naziv="DomainObject.Predmet.ProtustrankaNazivFormated_1">POTIO d.o.o.</derivirana_varijabla>
  </DomainObject.Predmet.ProtustrankaNazivFormated>
  <DomainObject.Predmet.ProtustrankaNazivFormatedOIB>
    <izvorni_sadrzaj>POTIO d.o.o., OIB 61545937016</izvorni_sadrzaj>
    <derivirana_varijabla naziv="DomainObject.Predmet.ProtustrankaNazivFormatedOIB_1">POTIO d.o.o., OIB 61545937016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POTIO d.o.o. zastupanog po punomoćniku Alan Grabušić</item>
    </izvorni_sadrzaj>
    <derivirana_varijabla naziv="DomainObject.Predmet.ProtuStrankaListFormated_1">
      <item>POTIO d.o.o. zastupanog po punomoćniku Alan Grabušić</item>
    </derivirana_varijabla>
  </DomainObject.Predmet.ProtuStrankaListFormated>
  <DomainObject.Predmet.ProtuStrankaListFormatedOIB>
    <izvorni_sadrzaj>
      <item>POTIO d.o.o., OIB 61545937016 zastupanog po punomoćniku Alan Grabušić</item>
    </izvorni_sadrzaj>
    <derivirana_varijabla naziv="DomainObject.Predmet.ProtuStrankaListFormatedOIB_1">
      <item>POTIO d.o.o., OIB 61545937016 zastupanog po punomoćniku Alan Grabušić</item>
    </derivirana_varijabla>
  </DomainObject.Predmet.ProtuStrankaListFormatedOIB>
  <DomainObject.Predmet.ProtuStrankaListFormatedWithAdress>
    <izvorni_sadrzaj>
      <item>POTIO d.o.o., Lug Zabočki 10/a, 49210 Zabok zastupanog po punomoćniku Alan Grabušić</item>
    </izvorni_sadrzaj>
    <derivirana_varijabla naziv="DomainObject.Predmet.ProtuStrankaListFormatedWithAdress_1">
      <item>POTIO d.o.o., Lug Zabočki 10/a, 49210 Zabok zastupanog po punomoćniku Alan Grabušić</item>
    </derivirana_varijabla>
  </DomainObject.Predmet.ProtuStrankaListFormatedWithAdress>
  <DomainObject.Predmet.ProtuStrankaListFormatedWithAdressOIB>
    <izvorni_sadrzaj>
      <item>POTIO d.o.o., OIB 61545937016, Lug Zabočki 10/a, 49210 Zabok zastupanog po punomoćniku Alan Grabušić</item>
    </izvorni_sadrzaj>
    <derivirana_varijabla naziv="DomainObject.Predmet.ProtuStrankaListFormatedWithAdressOIB_1">
      <item>POTIO d.o.o., OIB 61545937016, Lug Zabočki 10/a, 49210 Zabok zastupanog po punomoćniku Alan Grabušić</item>
    </derivirana_varijabla>
  </DomainObject.Predmet.ProtuStrankaListFormatedWithAdressOIB>
  <DomainObject.Predmet.ProtuStrankaListNazivFormated>
    <izvorni_sadrzaj>
      <item>POTIO d.o.o.</item>
    </izvorni_sadrzaj>
    <derivirana_varijabla naziv="DomainObject.Predmet.ProtuStrankaListNazivFormated_1">
      <item>POTIO d.o.o.</item>
    </derivirana_varijabla>
  </DomainObject.Predmet.ProtuStrankaListNazivFormated>
  <DomainObject.Predmet.ProtuStrankaListNazivFormatedOIB>
    <izvorni_sadrzaj>
      <item>POTIO d.o.o., OIB 61545937016</item>
    </izvorni_sadrzaj>
    <derivirana_varijabla naziv="DomainObject.Predmet.ProtuStrankaListNazivFormatedOIB_1">
      <item>POTIO d.o.o., OIB 61545937016</item>
    </derivirana_varijabla>
  </DomainObject.Predmet.ProtuStrankaListNazivFormatedOIB>
  <DomainObject.Predmet.OstaliListFormated>
    <izvorni_sadrzaj>
      <item>Alan Grabušić punomoćnik sudionika u postupku POTIO d.o.o.</item>
    </izvorni_sadrzaj>
    <derivirana_varijabla naziv="DomainObject.Predmet.OstaliListFormated_1">
      <item>Alan Grabušić punomoćnik sudionika u postupku POTIO d.o.o.</item>
    </derivirana_varijabla>
  </DomainObject.Predmet.OstaliListFormated>
  <DomainObject.Predmet.OstaliListFormatedOIB>
    <izvorni_sadrzaj>
      <item>Alan Grabušić, OIB 41644089605 punomoćnik sudionika u postupku POTIO d.o.o.</item>
    </izvorni_sadrzaj>
    <derivirana_varijabla naziv="DomainObject.Predmet.OstaliListFormatedOIB_1">
      <item>Alan Grabušić, OIB 41644089605 punomoćnik sudionika u postupku POTIO d.o.o.</item>
    </derivirana_varijabla>
  </DomainObject.Predmet.OstaliListFormatedOIB>
  <DomainObject.Predmet.OstaliListFormatedWithAdress>
    <izvorni_sadrzaj>
      <item>Alan Grabušić, Lug Zabočki 10/a, 49210 Zabok punomoćnik sudionika u postupku POTIO d.o.o.</item>
    </izvorni_sadrzaj>
    <derivirana_varijabla naziv="DomainObject.Predmet.OstaliListFormatedWithAdress_1">
      <item>Alan Grabušić, Lug Zabočki 10/a, 49210 Zabok punomoćnik sudionika u postupku POTIO d.o.o.</item>
    </derivirana_varijabla>
  </DomainObject.Predmet.OstaliListFormatedWithAdress>
  <DomainObject.Predmet.OstaliListFormatedWithAdressOIB>
    <izvorni_sadrzaj>
      <item>Alan Grabušić, OIB 41644089605, Lug Zabočki 10/a, 49210 Zabok punomoćnik sudionika u postupku POTIO d.o.o.</item>
    </izvorni_sadrzaj>
    <derivirana_varijabla naziv="DomainObject.Predmet.OstaliListFormatedWithAdressOIB_1">
      <item>Alan Grabušić, OIB 41644089605, Lug Zabočki 10/a, 49210 Zabok punomoćnik sudionika u postupku POTIO d.o.o.</item>
    </derivirana_varijabla>
  </DomainObject.Predmet.OstaliListFormatedWithAdressOIB>
  <DomainObject.Predmet.OstaliListNazivFormated>
    <izvorni_sadrzaj>
      <item>Alan Grabušić</item>
    </izvorni_sadrzaj>
    <derivirana_varijabla naziv="DomainObject.Predmet.OstaliListNazivFormated_1">
      <item>Alan Grabušić</item>
    </derivirana_varijabla>
  </DomainObject.Predmet.OstaliListNazivFormated>
  <DomainObject.Predmet.OstaliListNazivFormatedOIB>
    <izvorni_sadrzaj>
      <item>Alan Grabušić, OIB 41644089605</item>
    </izvorni_sadrzaj>
    <derivirana_varijabla naziv="DomainObject.Predmet.OstaliListNazivFormatedOIB_1">
      <item>Alan Grabušić, OIB 41644089605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POTIO d.o.o.</izvorni_sadrzaj>
    <derivirana_varijabla naziv="DomainObject.Predmet.ProtustrankaIDrugi_1">POTIO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POTIO d.o.o., OIB 61545937016, Lug Zabočki 10/a, 49210 Zabok</izvorni_sadrzaj>
    <derivirana_varijabla naziv="DomainObject.Predmet.ProtustrankaIDrugiAdressOIB_1">POTIO d.o.o., OIB 61545937016, Lug Zabočki 10/a,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POTIO d.o.o.</item>
      <item>Alan Grabušić</item>
    </izvorni_sadrzaj>
    <derivirana_varijabla naziv="DomainObject.Predmet.SudioniciListNaziv_1">
      <item>FINA Regionalni centar Zagreb</item>
      <item>POTIO d.o.o.</item>
      <item>Alan Grabušić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POTIO d.o.o., OIB 61545937016, Lug Zabočki 10/a,49210 Zabok</item>
      <item>Alan Grabušić, OIB 41644089605, Lug Zabočki 10/a,49210 Zabok</item>
    </izvorni_sadrzaj>
    <derivirana_varijabla naziv="DomainObject.Predmet.SudioniciListAdressOIB_1">
      <item>FINA Regionalni centar Zagreb, OIB 85821130368, Trg svibanjskih žrtava 1995. br. 1,10000 Zagreb</item>
      <item>POTIO d.o.o., OIB 61545937016, Lug Zabočki 10/a,49210 Zabok</item>
      <item>Alan Grabušić, OIB 41644089605, Lug Zabočki 10/a,49210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61545937016</item>
      <item>, OIB 41644089605</item>
    </izvorni_sadrzaj>
    <derivirana_varijabla naziv="DomainObject.Predmet.SudioniciListNazivOIB_1">
      <item>, OIB 85821130368</item>
      <item>, OIB 61545937016</item>
      <item>, OIB 41644089605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1862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2016-05-17T12:18:00Z</dcterms:created>
  <dc:creator>Marija Lukić</dc:creator>
  <dc:description/>
  <cp:keywords/>
  <cp:lastModifiedBy>Marija Lukić</cp:lastModifiedBy>
  <cp:lastPrinted>2016-05-17T12:18:00Z</cp:lastPrinted>
  <dcterms:modified xmlns:xsi="http://www.w3.org/2001/XMLSchema-instance" xsi:type="dcterms:W3CDTF">2016-05-17T12:19:00Z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