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e093" w14:paraId="644e093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9B6529">
        <w:t>101/18-22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B6529">
        <w:rPr>
          <w:b/>
        </w:rPr>
        <w:t>SIVA 1922 d.o.o. za proizvodnju, trgovinu i usluge, Osijek, Ulica jablanova 23, MBS: 030140485, OIB: 08353487765</w:t>
      </w:r>
      <w:r w:rsidR="006139EC">
        <w:t xml:space="preserve">, </w:t>
      </w:r>
      <w:r w:rsidR="003B4C28">
        <w:t xml:space="preserve">dana </w:t>
      </w:r>
      <w:r w:rsidR="009B6529">
        <w:t>5. travnja</w:t>
      </w:r>
      <w:r w:rsidR="00AA1224">
        <w:t xml:space="preserve"> 2018. g.,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B6529">
        <w:rPr>
          <w:b/>
        </w:rPr>
        <w:t xml:space="preserve">SIVA 1922 d.o.o. za proizvodnju, trgovinu i usluge, Osijek, Ulica jablanova 23, MBS: 030140485, OIB: 08353487765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B6529">
        <w:rPr>
          <w:b/>
        </w:rPr>
        <w:t>101-18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9B6529">
        <w:rPr>
          <w:b/>
        </w:rPr>
        <w:t>21.610,00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9B6529" w:rsidP="009B6529" w:rsidR="009B652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Knjigovodstvene usluge (12 mjeseci * 1000 kn)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12.000,00 kn</w:t>
      </w:r>
    </w:p>
    <w:p w:rsidRDefault="009B6529" w:rsidP="009B6529" w:rsidR="009B652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Ostali troškovi (platni promet 500,00 kn, pečat 150,00 kn,</w:t>
      </w:r>
    </w:p>
    <w:p w:rsidRDefault="009B6529" w:rsidP="009B6529" w:rsidR="009B652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Arhiviranje 1.000,00 kn, putni troškovi 3.000 kn,</w:t>
      </w:r>
    </w:p>
    <w:p w:rsidRDefault="009B6529" w:rsidP="009B6529" w:rsidR="009B652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Poštanski i telefonski troškovi 500 kn)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</w:p>
    <w:p w:rsidRDefault="009B6529" w:rsidP="009B6529" w:rsidR="009B6529">
      <w:pPr>
        <w:pStyle w:val="Bezproreda"/>
        <w:ind w:left="14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Nagrada privremenom </w:t>
      </w:r>
      <w:proofErr w:type="spellStart"/>
      <w:r>
        <w:rPr>
          <w:rFonts w:hAnsi="Times New Roman" w:ascii="Times New Roman"/>
          <w:sz w:val="24"/>
          <w:szCs w:val="24"/>
        </w:rPr>
        <w:t>st.upravitelju</w:t>
      </w:r>
      <w:proofErr w:type="spellEnd"/>
      <w:r>
        <w:rPr>
          <w:rFonts w:hAnsi="Times New Roman" w:ascii="Times New Roman"/>
          <w:sz w:val="24"/>
          <w:szCs w:val="24"/>
        </w:rPr>
        <w:t xml:space="preserve"> (ukupno)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4.000,00 kn</w:t>
      </w:r>
    </w:p>
    <w:p w:rsidRDefault="009B6529" w:rsidP="009B6529" w:rsidR="009B6529">
      <w:pPr>
        <w:pStyle w:val="Odlomakpopisa"/>
        <w:ind w:left="1410"/>
      </w:pPr>
      <w:r>
        <w:t>Nagrada FINA –i za dvije objave</w:t>
      </w:r>
      <w:r>
        <w:tab/>
      </w:r>
      <w:r>
        <w:tab/>
      </w:r>
      <w:r>
        <w:tab/>
      </w:r>
      <w:r>
        <w:tab/>
        <w:t xml:space="preserve">       460,00 kn</w:t>
      </w:r>
    </w:p>
    <w:p w:rsidRDefault="009B6529" w:rsidP="009B6529" w:rsidR="009B6529">
      <w:pPr>
        <w:pStyle w:val="Odlomakpopisa"/>
        <w:ind w:left="1410"/>
      </w:pPr>
      <w:r>
        <w:t>Sveukupno predvidivi troškovi stečajnog postupka su               21.610,00 kn.</w:t>
      </w:r>
    </w:p>
    <w:p w:rsidRDefault="00AA1224" w:rsidP="00AA1224" w:rsidR="00AA1224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9B6529" w:rsidR="009B61F0">
      <w:pPr>
        <w:pStyle w:val="Odlomakpopisa"/>
        <w:numPr>
          <w:ilvl w:val="0"/>
          <w:numId w:val="7"/>
        </w:numPr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9B6529" w:rsidP="009B6529" w:rsidR="009B6529">
      <w:pPr>
        <w:jc w:val="both"/>
      </w:pPr>
    </w:p>
    <w:p w:rsidRDefault="009B6529" w:rsidP="009B6529" w:rsidR="009B6529">
      <w:pPr>
        <w:jc w:val="both"/>
      </w:pPr>
    </w:p>
    <w:p w:rsidRDefault="009B6529" w:rsidP="009B6529" w:rsidR="009B6529">
      <w:pPr>
        <w:jc w:val="both"/>
      </w:pPr>
    </w:p>
    <w:p w:rsidRDefault="009B6529" w:rsidP="009B6529" w:rsidR="009B6529">
      <w:pPr>
        <w:jc w:val="both"/>
      </w:pPr>
    </w:p>
    <w:p w:rsidRDefault="009B6529" w:rsidP="009B6529" w:rsidR="009B6529">
      <w:pPr>
        <w:jc w:val="both"/>
      </w:pPr>
    </w:p>
    <w:p w:rsidRDefault="00AA1224" w:rsidP="00F81165" w:rsidR="00AA1224">
      <w:pPr>
        <w:ind w:firstLine="720"/>
        <w:jc w:val="both"/>
      </w:pPr>
    </w:p>
    <w:p w:rsidRDefault="009B6529" w:rsidP="009B6529" w:rsidR="009B6529">
      <w:pPr>
        <w:jc w:val="right"/>
      </w:pPr>
      <w:r>
        <w:lastRenderedPageBreak/>
        <w:t>Broj: 6 St-101/18-22</w:t>
      </w:r>
    </w:p>
    <w:p w:rsidRDefault="00AA1224" w:rsidP="00FD3ED7" w:rsidR="00AA1224">
      <w:pPr>
        <w:ind w:firstLine="720"/>
        <w:jc w:val="both"/>
      </w:pPr>
    </w:p>
    <w:p w:rsidRDefault="00AA1224" w:rsidP="00FD3ED7" w:rsidR="00AA1224">
      <w:pPr>
        <w:ind w:firstLine="720"/>
        <w:jc w:val="both"/>
      </w:pPr>
    </w:p>
    <w:p w:rsidRDefault="00AA1224" w:rsidP="00FD3ED7" w:rsidR="00AA1224">
      <w:pPr>
        <w:ind w:firstLine="72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AA1224">
      <w:pPr>
        <w:jc w:val="center"/>
      </w:pPr>
      <w:r w:rsidRPr="00AA1224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B6529">
        <w:t>11. listopada</w:t>
      </w:r>
      <w:r w:rsidR="00AA1224">
        <w:t xml:space="preserve"> 2017</w:t>
      </w:r>
      <w:r w:rsidR="00C43FA3">
        <w:t>. g.</w:t>
      </w:r>
      <w:r w:rsidRPr="00DD2365">
        <w:t xml:space="preserve"> prijedlog za otvaranje</w:t>
      </w:r>
      <w:r w:rsidR="009B6529">
        <w:t xml:space="preserve"> skraćenog</w:t>
      </w:r>
      <w:r w:rsidRPr="00DD2365">
        <w:t xml:space="preserve"> stečajnog postupka nad dužnikom </w:t>
      </w:r>
      <w:r w:rsidR="009B6529">
        <w:rPr>
          <w:b/>
        </w:rPr>
        <w:t>SIVA 1922 d.o.o. za proizvodnju, trgovinu i usluge, Osijek, Ulica jablanova 23, MBS: 030140485, OIB: 08353487765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9B6529">
        <w:t xml:space="preserve">6 </w:t>
      </w:r>
      <w:r>
        <w:t>St-</w:t>
      </w:r>
      <w:r w:rsidR="009B6529">
        <w:t>101/18-15</w:t>
      </w:r>
      <w:r w:rsidR="00AA1224">
        <w:t xml:space="preserve"> od </w:t>
      </w:r>
      <w:r w:rsidR="009B6529">
        <w:t>13. veljače</w:t>
      </w:r>
      <w:r w:rsidR="00AA1224">
        <w:t xml:space="preserve"> 2018. g.</w:t>
      </w:r>
      <w:r>
        <w:t xml:space="preserve">, koje je usmeno iznio na ročištu održanom dana </w:t>
      </w:r>
      <w:r w:rsidR="009B6529">
        <w:t>4. travnja</w:t>
      </w:r>
      <w:r w:rsidR="00AA1224">
        <w:t xml:space="preserve"> 2018</w:t>
      </w:r>
      <w:r>
        <w:t xml:space="preserve">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B6529">
        <w:t>21.610,00</w:t>
      </w:r>
      <w:r>
        <w:t xml:space="preserve"> kn </w:t>
      </w:r>
      <w:r w:rsidR="00AA1224">
        <w:t>a 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B6529">
        <w:t>5. travnja</w:t>
      </w:r>
      <w:r w:rsidR="00AA1224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B6529">
        <w:t>11.5.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58B" w:rsidR="0018158B">
      <w:r>
        <w:separator/>
      </w:r>
    </w:p>
  </w:endnote>
  <w:endnote w:id="0" w:type="continuationSeparator">
    <w:p w:rsidRDefault="0018158B" w:rsidR="0018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58B" w:rsidR="0018158B">
      <w:r>
        <w:separator/>
      </w:r>
    </w:p>
  </w:footnote>
  <w:footnote w:id="0" w:type="continuationSeparator">
    <w:p w:rsidRDefault="0018158B" w:rsidR="00181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0DD0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5716"/>
    <w:rsid w:val="001742E1"/>
    <w:rsid w:val="0018158B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B6529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A1224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B43A6"/>
    <w:rsid w:val="00EC52D1"/>
    <w:rsid w:val="00ED0232"/>
    <w:rsid w:val="00ED3737"/>
    <w:rsid w:val="00F23FA1"/>
    <w:rsid w:val="00F306C1"/>
    <w:rsid w:val="00F435F7"/>
    <w:rsid w:val="00F4731D"/>
    <w:rsid w:val="00F50DD0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D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0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D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0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84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69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SIVA 1922 d.o.o. za proizvodnju, trgovinu i usluge</izvorni_sadrzaj>
    <derivirana_varijabla naziv="DomainObject.Predmet.ProtustrankaFormated_1">  SIVA 1922 d.o.o. za proizvodnju, trgovinu i usluge</derivirana_varijabla>
  </DomainObject.Predmet.ProtustrankaFormated>
  <DomainObject.Predmet.ProtustrankaFormatedOIB>
    <izvorni_sadrzaj>  SIVA 1922 d.o.o. za proizvodnju, trgovinu i usluge, OIB 08353487765</izvorni_sadrzaj>
    <derivirana_varijabla naziv="DomainObject.Predmet.ProtustrankaFormatedOIB_1">  SIVA 1922 d.o.o. za proizvodnju, trgovinu i usluge, OIB 08353487765</derivirana_varijabla>
  </DomainObject.Predmet.ProtustrankaFormatedOIB>
  <DomainObject.Predmet.ProtustrankaFormatedWithAdress>
    <izvorni_sadrzaj> SIVA 1922 d.o.o. za proizvodnju, trgovinu i usluge, Ulica jablanova 23, 31000 Osijek</izvorni_sadrzaj>
    <derivirana_varijabla naziv="DomainObject.Predmet.ProtustrankaFormatedWithAdress_1"> SIVA 1922 d.o.o. za proizvodnju, trgovinu i usluge, Ulica jablanova 23, 31000 Osijek</derivirana_varijabla>
  </DomainObject.Predmet.ProtustrankaFormatedWithAdress>
  <DomainObject.Predmet.ProtustrankaFormatedWithAdressOIB>
    <izvorni_sadrzaj> SIVA 1922 d.o.o. za proizvodnju, trgovinu i usluge, OIB 08353487765, Ulica jablanova 23, 31000 Osijek</izvorni_sadrzaj>
    <derivirana_varijabla naziv="DomainObject.Predmet.ProtustrankaFormatedWithAdressOIB_1"> SIVA 1922 d.o.o. za proizvodnju, trgovinu i usluge, OIB 08353487765, Ulica jablanova 23, 31000 Osijek</derivirana_varijabla>
  </DomainObject.Predmet.ProtustrankaFormatedWithAdressOIB>
  <DomainObject.Predmet.ProtustrankaWithAdress>
    <izvorni_sadrzaj>SIVA 1922 d.o.o. za proizvodnju, trgovinu i usluge Ulica jablanova 23, 31000 Osijek</izvorni_sadrzaj>
    <derivirana_varijabla naziv="DomainObject.Predmet.ProtustrankaWithAdress_1">SIVA 1922 d.o.o. za proizvodnju, trgovinu i usluge Ulica jablanova 23, 31000 Osijek</derivirana_varijabla>
  </DomainObject.Predmet.ProtustrankaWithAdress>
  <DomainObject.Predmet.ProtustrankaWithAdressOIB>
    <izvorni_sadrzaj>SIVA 1922 d.o.o. za proizvodnju, trgovinu i usluge, OIB 08353487765, Ulica jablanova 23, 31000 Osijek</izvorni_sadrzaj>
    <derivirana_varijabla naziv="DomainObject.Predmet.ProtustrankaWithAdressOIB_1">SIVA 1922 d.o.o. za proizvodnju, trgovinu i usluge, OIB 08353487765, Ulica jablanova 23, 31000 Osijek</derivirana_varijabla>
  </DomainObject.Predmet.ProtustrankaWithAdressOIB>
  <DomainObject.Predmet.ProtustrankaNazivFormated>
    <izvorni_sadrzaj>SIVA 1922 d.o.o. za proizvodnju, trgovinu i usluge</izvorni_sadrzaj>
    <derivirana_varijabla naziv="DomainObject.Predmet.ProtustrankaNazivFormated_1">SIVA 1922 d.o.o. za proizvodnju, trgovinu i usluge</derivirana_varijabla>
  </DomainObject.Predmet.ProtustrankaNazivFormated>
  <DomainObject.Predmet.ProtustrankaNazivFormatedOIB>
    <izvorni_sadrzaj>SIVA 1922 d.o.o. za proizvodnju, trgovinu i usluge, OIB 08353487765</izvorni_sadrzaj>
    <derivirana_varijabla naziv="DomainObject.Predmet.ProtustrankaNazivFormatedOIB_1">SIVA 1922 d.o.o. za proizvodnju, trgovinu i usluge, OIB 08353487765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SIVA 1922 d.o.o. za proizvodnju, trgovinu i usluge</item>
    </izvorni_sadrzaj>
    <derivirana_varijabla naziv="DomainObject.Predmet.ProtuStrankaListFormated_1">
      <item>SIVA 1922 d.o.o. za proizvodnju, trgovinu i usluge</item>
    </derivirana_varijabla>
  </DomainObject.Predmet.ProtuStrankaListFormated>
  <DomainObject.Predmet.ProtuStrankaListFormatedOIB>
    <izvorni_sadrzaj>
      <item>SIVA 1922 d.o.o. za proizvodnju, trgovinu i usluge, OIB 08353487765</item>
    </izvorni_sadrzaj>
    <derivirana_varijabla naziv="DomainObject.Predmet.ProtuStrankaListFormatedOIB_1">
      <item>SIVA 1922 d.o.o. za proizvodnju, trgovinu i usluge, OIB 08353487765</item>
    </derivirana_varijabla>
  </DomainObject.Predmet.ProtuStrankaListFormatedOIB>
  <DomainObject.Predmet.ProtuStrankaListFormatedWithAdress>
    <izvorni_sadrzaj>
      <item>SIVA 1922 d.o.o. za proizvodnju, trgovinu i usluge, Ulica jablanova 23, 31000 Osijek</item>
    </izvorni_sadrzaj>
    <derivirana_varijabla naziv="DomainObject.Predmet.ProtuStrankaListFormatedWithAdress_1">
      <item>SIVA 1922 d.o.o. za proizvodnju, trgovinu i usluge, Ulica jablanova 23, 31000 Osijek</item>
    </derivirana_varijabla>
  </DomainObject.Predmet.ProtuStrankaListFormatedWithAdress>
  <DomainObject.Predmet.ProtuStrankaListFormatedWithAdressOIB>
    <izvorni_sadrzaj>
      <item>SIVA 1922 d.o.o. za proizvodnju, trgovinu i usluge, OIB 08353487765, Ulica jablanova 23, 31000 Osijek</item>
    </izvorni_sadrzaj>
    <derivirana_varijabla naziv="DomainObject.Predmet.ProtuStrankaListFormatedWithAdressOIB_1">
      <item>SIVA 1922 d.o.o. za proizvodnju, trgovinu i usluge, OIB 08353487765, Ulica jablanova 23, 31000 Osijek</item>
    </derivirana_varijabla>
  </DomainObject.Predmet.ProtuStrankaListFormatedWithAdressOIB>
  <DomainObject.Predmet.ProtuStrankaListNazivFormated>
    <izvorni_sadrzaj>
      <item>SIVA 1922 d.o.o. za proizvodnju, trgovinu i usluge</item>
    </izvorni_sadrzaj>
    <derivirana_varijabla naziv="DomainObject.Predmet.ProtuStrankaListNazivFormated_1">
      <item>SIVA 1922 d.o.o. za proizvodnju, trgovinu i usluge</item>
    </derivirana_varijabla>
  </DomainObject.Predmet.ProtuStrankaListNazivFormated>
  <DomainObject.Predmet.ProtuStrankaListNazivFormatedOIB>
    <izvorni_sadrzaj>
      <item>SIVA 1922 d.o.o. za proizvodnju, trgovinu i usluge, OIB 08353487765</item>
    </izvorni_sadrzaj>
    <derivirana_varijabla naziv="DomainObject.Predmet.ProtuStrankaListNazivFormatedOIB_1">
      <item>SIVA 1922 d.o.o. za proizvodnju, trgovinu i usluge, OIB 08353487765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SIVA 1922 d.o.o. za proizvodnju, trgovinu i usluge</izvorni_sadrzaj>
    <derivirana_varijabla naziv="DomainObject.Predmet.ProtustrankaIDrugi_1">SIVA 1922 d.o.o.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SIVA 1922 d.o.o. za proizvodnju, trgovinu i usluge, OIB 08353487765, Ulica jablanova 23, 31000 Osijek</izvorni_sadrzaj>
    <derivirana_varijabla naziv="DomainObject.Predmet.ProtustrankaIDrugiAdressOIB_1">SIVA 1922 d.o.o. za proizvodnju, trgovinu i usluge, OIB 08353487765,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SIVA 1922 d.o.o. za proizvodnju, trgovinu i usluge</item>
      <item>Agencija za osiguranje radničkih tražbina</item>
    </izvorni_sadrzaj>
    <derivirana_varijabla naziv="DomainObject.Predmet.SudioniciListNaziv_1">
      <item>SIVA 1922 d.o.o. za proizvodnju, trgovinu i usluge</item>
      <item>Agencija za osiguranje radničkih tražbina</item>
    </derivirana_varijabla>
  </DomainObject.Predmet.SudioniciListNaziv>
  <DomainObject.Predmet.SudioniciListAdressOIB>
    <izvorni_sadrzaj>
      <item>SIVA 1922 d.o.o. za proizvodnju, trgovinu i usluge, OIB 08353487765, Ulica jablanova 23,31000 Osijek</item>
      <item>Agencija za osiguranje radničkih tražbina, OIB 04323472109, Frankopanska 11,10000 Zagreb</item>
    </izvorni_sadrzaj>
    <derivirana_varijabla naziv="DomainObject.Predmet.SudioniciListAdressOIB_1">
      <item>SIVA 1922 d.o.o. za proizvodnju, trgovinu i usluge, OIB 08353487765, Ulica jablanova 23,31000 Osijek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08353487765</item>
      <item>, OIB 04323472109</item>
    </izvorni_sadrzaj>
    <derivirana_varijabla naziv="DomainObject.Predmet.SudioniciListNazivOIB_1">
      <item>, OIB 08353487765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44D68-4C9E-455D-9A32-74DD16D4F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2620</properties:Characters>
  <properties:Lines>111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2017-05-24T11:06:00Z</dcterms:created>
  <dc:creator>hermanj</dc:creator>
  <cp:lastModifiedBy>Danijela Sekulić</cp:lastModifiedBy>
  <cp:lastPrinted>2018-04-05T09:20:00Z</cp:lastPrinted>
  <dcterms:modified xmlns:xsi="http://www.w3.org/2001/XMLSchema-instance" xsi:type="dcterms:W3CDTF">2018-04-05T09:21:00Z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