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743e" w14:paraId="773743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041D8C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ODRŽAVANJE-ZAGREB</w:t>
      </w:r>
      <w:r w:rsidR="00240D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1D8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Vodička 9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041D8C">
        <w:rPr>
          <w:rFonts w:cs="Times New Roman" w:eastAsia="Times New Roman" w:hAnsi="Times New Roman" w:ascii="Times New Roman"/>
          <w:sz w:val="24"/>
          <w:szCs w:val="24"/>
          <w:lang w:eastAsia="hr-HR"/>
        </w:rPr>
        <w:t>98943319098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11489B" w:rsidRPr="001148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489B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ODRŽAVANJE-ZAGREB d.o.o., Zagreb, Vodička 9, OIB: 98943319098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11489B">
        <w:rPr>
          <w:rFonts w:cs="Times New Roman" w:hAnsi="Times New Roman" w:ascii="Times New Roman"/>
          <w:sz w:val="24"/>
          <w:szCs w:val="24"/>
        </w:rPr>
        <w:t>ŽELJKU MAJAČIĆU</w:t>
      </w:r>
      <w:r w:rsidR="00D36C3B">
        <w:rPr>
          <w:rFonts w:cs="Times New Roman" w:hAnsi="Times New Roman" w:ascii="Times New Roman"/>
          <w:sz w:val="24"/>
          <w:szCs w:val="24"/>
        </w:rPr>
        <w:t xml:space="preserve">, </w:t>
      </w:r>
      <w:r w:rsidR="0011489B">
        <w:rPr>
          <w:rFonts w:cs="Times New Roman" w:hAnsi="Times New Roman" w:ascii="Times New Roman"/>
          <w:sz w:val="24"/>
          <w:szCs w:val="24"/>
        </w:rPr>
        <w:t>Zagreb, Vodička 9,</w:t>
      </w:r>
      <w:r w:rsidR="005D7006">
        <w:rPr>
          <w:rFonts w:cs="Times New Roman" w:hAnsi="Times New Roman" w:ascii="Times New Roman"/>
          <w:sz w:val="24"/>
          <w:szCs w:val="24"/>
        </w:rPr>
        <w:t xml:space="preserve"> OIB: </w:t>
      </w:r>
      <w:r w:rsidR="0011489B">
        <w:rPr>
          <w:rFonts w:cs="Times New Roman" w:hAnsi="Times New Roman" w:ascii="Times New Roman"/>
          <w:sz w:val="24"/>
          <w:szCs w:val="24"/>
        </w:rPr>
        <w:t>78978193764</w:t>
      </w:r>
      <w:r w:rsidR="004D1D62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2379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40</w:t>
      </w:r>
      <w:r w:rsidR="0011489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56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2379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40</w:t>
      </w:r>
      <w:r w:rsidR="0011489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56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40C" w:rsidP="007B6B50" w:rsidR="00F0540C">
      <w:pPr>
        <w:spacing w:lineRule="auto" w:line="240" w:after="0"/>
      </w:pPr>
      <w:r>
        <w:separator/>
      </w:r>
    </w:p>
  </w:endnote>
  <w:endnote w:id="0" w:type="continuationSeparator">
    <w:p w:rsidRDefault="00F0540C" w:rsidP="007B6B50" w:rsidR="00F054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40C" w:rsidP="007B6B50" w:rsidR="00F0540C">
      <w:pPr>
        <w:spacing w:lineRule="auto" w:line="240" w:after="0"/>
      </w:pPr>
      <w:r>
        <w:separator/>
      </w:r>
    </w:p>
  </w:footnote>
  <w:footnote w:id="0" w:type="continuationSeparator">
    <w:p w:rsidRDefault="00F0540C" w:rsidP="007B6B50" w:rsidR="00F054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DE1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404D7D">
      <w:t>40</w:t>
    </w:r>
    <w:r w:rsidR="003D243E">
      <w:t>5</w:t>
    </w:r>
    <w:r w:rsidR="00BD2748">
      <w:t>6</w:t>
    </w:r>
    <w:r>
      <w:t>/16</w:t>
    </w:r>
    <w:r w:rsidR="00C0224D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41D8C"/>
    <w:rsid w:val="00052DC5"/>
    <w:rsid w:val="0005745F"/>
    <w:rsid w:val="000674A2"/>
    <w:rsid w:val="000842CD"/>
    <w:rsid w:val="0009403A"/>
    <w:rsid w:val="00097225"/>
    <w:rsid w:val="000C3A4B"/>
    <w:rsid w:val="000C71D6"/>
    <w:rsid w:val="000D7DC0"/>
    <w:rsid w:val="000E5348"/>
    <w:rsid w:val="0011489B"/>
    <w:rsid w:val="0015739D"/>
    <w:rsid w:val="00181EF7"/>
    <w:rsid w:val="001B3EB7"/>
    <w:rsid w:val="001C2C91"/>
    <w:rsid w:val="001E04C7"/>
    <w:rsid w:val="001F319F"/>
    <w:rsid w:val="00204182"/>
    <w:rsid w:val="002044ED"/>
    <w:rsid w:val="0022121D"/>
    <w:rsid w:val="00232483"/>
    <w:rsid w:val="00240D39"/>
    <w:rsid w:val="00243920"/>
    <w:rsid w:val="00245F4D"/>
    <w:rsid w:val="00251D8B"/>
    <w:rsid w:val="00252BFE"/>
    <w:rsid w:val="00253621"/>
    <w:rsid w:val="00271AD7"/>
    <w:rsid w:val="00275D91"/>
    <w:rsid w:val="002E6A2B"/>
    <w:rsid w:val="00302E3C"/>
    <w:rsid w:val="0031308E"/>
    <w:rsid w:val="003160C5"/>
    <w:rsid w:val="00330672"/>
    <w:rsid w:val="00360862"/>
    <w:rsid w:val="0036295F"/>
    <w:rsid w:val="00371816"/>
    <w:rsid w:val="00382C2E"/>
    <w:rsid w:val="003A3DB0"/>
    <w:rsid w:val="003C461A"/>
    <w:rsid w:val="003D243E"/>
    <w:rsid w:val="003E4635"/>
    <w:rsid w:val="003E5F98"/>
    <w:rsid w:val="00404D7D"/>
    <w:rsid w:val="00426022"/>
    <w:rsid w:val="00427583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D495B"/>
    <w:rsid w:val="005D7006"/>
    <w:rsid w:val="00601913"/>
    <w:rsid w:val="00601B27"/>
    <w:rsid w:val="00604D46"/>
    <w:rsid w:val="00620731"/>
    <w:rsid w:val="00624713"/>
    <w:rsid w:val="006267A3"/>
    <w:rsid w:val="00635B72"/>
    <w:rsid w:val="00682119"/>
    <w:rsid w:val="006A4C54"/>
    <w:rsid w:val="006B6031"/>
    <w:rsid w:val="006C735A"/>
    <w:rsid w:val="006F758C"/>
    <w:rsid w:val="00740015"/>
    <w:rsid w:val="0078158A"/>
    <w:rsid w:val="007839E2"/>
    <w:rsid w:val="007968E7"/>
    <w:rsid w:val="007B37B9"/>
    <w:rsid w:val="007B60F5"/>
    <w:rsid w:val="007B6B50"/>
    <w:rsid w:val="00840597"/>
    <w:rsid w:val="00877831"/>
    <w:rsid w:val="008914B7"/>
    <w:rsid w:val="008A7601"/>
    <w:rsid w:val="008B5C82"/>
    <w:rsid w:val="008E4A91"/>
    <w:rsid w:val="008F7618"/>
    <w:rsid w:val="0092692D"/>
    <w:rsid w:val="00936C78"/>
    <w:rsid w:val="00980FDC"/>
    <w:rsid w:val="009C6AE3"/>
    <w:rsid w:val="009E4FA8"/>
    <w:rsid w:val="009F24CD"/>
    <w:rsid w:val="00A01CEB"/>
    <w:rsid w:val="00A30705"/>
    <w:rsid w:val="00A3075C"/>
    <w:rsid w:val="00A50F18"/>
    <w:rsid w:val="00A54AA8"/>
    <w:rsid w:val="00A821C4"/>
    <w:rsid w:val="00A84AB1"/>
    <w:rsid w:val="00AD74BE"/>
    <w:rsid w:val="00AF1BE3"/>
    <w:rsid w:val="00B00CA0"/>
    <w:rsid w:val="00B02C18"/>
    <w:rsid w:val="00B05F96"/>
    <w:rsid w:val="00B236CD"/>
    <w:rsid w:val="00B3605A"/>
    <w:rsid w:val="00B61A24"/>
    <w:rsid w:val="00B70A79"/>
    <w:rsid w:val="00B8215C"/>
    <w:rsid w:val="00B93860"/>
    <w:rsid w:val="00BA0BF9"/>
    <w:rsid w:val="00BC45A0"/>
    <w:rsid w:val="00BD2748"/>
    <w:rsid w:val="00C0224D"/>
    <w:rsid w:val="00C03349"/>
    <w:rsid w:val="00C300D5"/>
    <w:rsid w:val="00C3355E"/>
    <w:rsid w:val="00C4643F"/>
    <w:rsid w:val="00C71CBA"/>
    <w:rsid w:val="00C92F4B"/>
    <w:rsid w:val="00CA5CEA"/>
    <w:rsid w:val="00CB0F4D"/>
    <w:rsid w:val="00CB5F9A"/>
    <w:rsid w:val="00CD0BD2"/>
    <w:rsid w:val="00CD0FE6"/>
    <w:rsid w:val="00CD51E4"/>
    <w:rsid w:val="00CF4569"/>
    <w:rsid w:val="00D00DE1"/>
    <w:rsid w:val="00D04A9A"/>
    <w:rsid w:val="00D363E4"/>
    <w:rsid w:val="00D36C3B"/>
    <w:rsid w:val="00D46251"/>
    <w:rsid w:val="00D83D44"/>
    <w:rsid w:val="00D840DE"/>
    <w:rsid w:val="00D93519"/>
    <w:rsid w:val="00DD135D"/>
    <w:rsid w:val="00E0128D"/>
    <w:rsid w:val="00E10283"/>
    <w:rsid w:val="00E13F87"/>
    <w:rsid w:val="00E34437"/>
    <w:rsid w:val="00E4585D"/>
    <w:rsid w:val="00EA3ED3"/>
    <w:rsid w:val="00EA7663"/>
    <w:rsid w:val="00ED5641"/>
    <w:rsid w:val="00F0540C"/>
    <w:rsid w:val="00F15930"/>
    <w:rsid w:val="00F40858"/>
    <w:rsid w:val="00F46BA4"/>
    <w:rsid w:val="00F921BE"/>
    <w:rsid w:val="00F92DAB"/>
    <w:rsid w:val="00FA5639"/>
    <w:rsid w:val="00FC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4056</izvorni_sadrzaj>
    <derivirana_varijabla naziv="DomainObject.Predmet.Broj_1">4056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St-4056/2016</izvorni_sadrzaj>
    <derivirana_varijabla naziv="DomainObject.Predmet.OznakaBroj_1">St-4056/2016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ODRŽAVANJE-ZAGREB d.o.o. zastupanog po punomoćniku Željko Majačić</izvorni_sadrzaj>
    <derivirana_varijabla naziv="DomainObject.Predmet.ProtustrankaFormated_1">  ODRŽAVANJE-ZAGREB d.o.o. zastupanog po punomoćniku Željko Majačić</derivirana_varijabla>
  </DomainObject.Predmet.ProtustrankaFormated>
  <DomainObject.Predmet.ProtustrankaFormatedOIB>
    <izvorni_sadrzaj>  ODRŽAVANJE-ZAGREB d.o.o., OIB 98943319098 zastupanog po punomoćniku Željko Majačić</izvorni_sadrzaj>
    <derivirana_varijabla naziv="DomainObject.Predmet.ProtustrankaFormatedOIB_1">  ODRŽAVANJE-ZAGREB d.o.o., OIB 98943319098 zastupanog po punomoćniku Željko Majačić</derivirana_varijabla>
  </DomainObject.Predmet.ProtustrankaFormatedOIB>
  <DomainObject.Predmet.ProtustrankaFormatedWithAdress>
    <izvorni_sadrzaj> ODRŽAVANJE-ZAGREB d.o.o., Vodička 9, 10000 Zagreb zastupanog po punomoćniku Željko Majačić</izvorni_sadrzaj>
    <derivirana_varijabla naziv="DomainObject.Predmet.ProtustrankaFormatedWithAdress_1"> ODRŽAVANJE-ZAGREB d.o.o., Vodička 9, 10000 Zagreb zastupanog po punomoćniku Željko Majačić</derivirana_varijabla>
  </DomainObject.Predmet.ProtustrankaFormatedWithAdress>
  <DomainObject.Predmet.ProtustrankaFormatedWithAdressOIB>
    <izvorni_sadrzaj> ODRŽAVANJE-ZAGREB d.o.o., OIB 98943319098, Vodička 9, 10000 Zagreb zastupanog po punomoćniku Željko Majačić</izvorni_sadrzaj>
    <derivirana_varijabla naziv="DomainObject.Predmet.ProtustrankaFormatedWithAdressOIB_1"> ODRŽAVANJE-ZAGREB d.o.o., OIB 98943319098, Vodička 9, 10000 Zagreb zastupanog po punomoćniku Željko Majačić</derivirana_varijabla>
  </DomainObject.Predmet.ProtustrankaFormatedWithAdressOIB>
  <DomainObject.Predmet.ProtustrankaWithAdress>
    <izvorni_sadrzaj>ODRŽAVANJE-ZAGREB d.o.o. Vodička 9, 10000 Zagreb</izvorni_sadrzaj>
    <derivirana_varijabla naziv="DomainObject.Predmet.ProtustrankaWithAdress_1">ODRŽAVANJE-ZAGREB d.o.o. Vodička 9, 10000 Zagreb</derivirana_varijabla>
  </DomainObject.Predmet.ProtustrankaWithAdress>
  <DomainObject.Predmet.ProtustrankaWithAdressOIB>
    <izvorni_sadrzaj>ODRŽAVANJE-ZAGREB d.o.o., OIB 98943319098, Vodička 9, 10000 Zagreb</izvorni_sadrzaj>
    <derivirana_varijabla naziv="DomainObject.Predmet.ProtustrankaWithAdressOIB_1">ODRŽAVANJE-ZAGREB d.o.o., OIB 98943319098, Vodička 9, 10000 Zagreb</derivirana_varijabla>
  </DomainObject.Predmet.ProtustrankaWithAdressOIB>
  <DomainObject.Predmet.ProtustrankaNazivFormated>
    <izvorni_sadrzaj>ODRŽAVANJE-ZAGREB d.o.o.</izvorni_sadrzaj>
    <derivirana_varijabla naziv="DomainObject.Predmet.ProtustrankaNazivFormated_1">ODRŽAVANJE-ZAGREB d.o.o.</derivirana_varijabla>
  </DomainObject.Predmet.ProtustrankaNazivFormated>
  <DomainObject.Predmet.ProtustrankaNazivFormatedOIB>
    <izvorni_sadrzaj>ODRŽAVANJE-ZAGREB d.o.o., OIB 98943319098</izvorni_sadrzaj>
    <derivirana_varijabla naziv="DomainObject.Predmet.ProtustrankaNazivFormatedOIB_1">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ODRŽAVANJE-ZAGREB d.o.o. zastupanog po punomoćniku Željko Majačić</item>
    </izvorni_sadrzaj>
    <derivirana_varijabla naziv="DomainObject.Predmet.ProtuStrankaListFormated_1">
      <item>ODRŽAVANJE-ZAGREB d.o.o. zastupanog po punomoćniku Željko Majačić</item>
    </derivirana_varijabla>
  </DomainObject.Predmet.ProtuStrankaListFormated>
  <DomainObject.Predmet.ProtuStrankaListFormatedOIB>
    <izvorni_sadrzaj>
      <item>ODRŽAVANJE-ZAGREB d.o.o., OIB 98943319098 zastupanog po punomoćniku Željko Majačić</item>
    </izvorni_sadrzaj>
    <derivirana_varijabla naziv="DomainObject.Predmet.ProtuStrankaListFormatedOIB_1">
      <item>ODRŽAVANJE-ZAGREB d.o.o., OIB 98943319098 zastupanog po punomoćniku Željko Majačić</item>
    </derivirana_varijabla>
  </DomainObject.Predmet.ProtuStrankaListFormatedOIB>
  <DomainObject.Predmet.ProtuStrankaListFormatedWithAdress>
    <izvorni_sadrzaj>
      <item>ODRŽAVANJE-ZAGREB d.o.o., Vodička 9, 10000 Zagreb zastupanog po punomoćniku Željko Majačić</item>
    </izvorni_sadrzaj>
    <derivirana_varijabla naziv="DomainObject.Predmet.ProtuStrankaListFormatedWithAdress_1">
      <item>ODRŽAVANJE-ZAGREB d.o.o., Vodička 9, 10000 Zagreb zastupanog po punomoćniku Željko Majačić</item>
    </derivirana_varijabla>
  </DomainObject.Predmet.ProtuStrankaListFormatedWithAdress>
  <DomainObject.Predmet.ProtuStrankaListFormatedWithAdressOIB>
    <izvorni_sadrzaj>
      <item>ODRŽAVANJE-ZAGREB d.o.o., OIB 98943319098, Vodička 9, 10000 Zagreb zastupanog po punomoćniku Željko Majačić</item>
    </izvorni_sadrzaj>
    <derivirana_varijabla naziv="DomainObject.Predmet.ProtuStrankaListFormatedWithAdressOIB_1">
      <item>ODRŽAVANJE-ZAGREB d.o.o., OIB 98943319098, Vodička 9, 10000 Zagreb zastupanog po punomoćniku Željko Majačić</item>
    </derivirana_varijabla>
  </DomainObject.Predmet.ProtuStrankaListFormatedWithAdressOIB>
  <DomainObject.Predmet.ProtuStrankaListNazivFormated>
    <izvorni_sadrzaj>
      <item>ODRŽAVANJE-ZAGREB d.o.o.</item>
    </izvorni_sadrzaj>
    <derivirana_varijabla naziv="DomainObject.Predmet.ProtuStrankaListNazivFormated_1">
      <item>ODRŽAVANJE-ZAGREB d.o.o.</item>
    </derivirana_varijabla>
  </DomainObject.Predmet.ProtuStrankaListNazivFormated>
  <DomainObject.Predmet.ProtuStrankaListNazivFormatedOIB>
    <izvorni_sadrzaj>
      <item>ODRŽAVANJE-ZAGREB d.o.o., OIB 98943319098</item>
    </izvorni_sadrzaj>
    <derivirana_varijabla naziv="DomainObject.Predmet.ProtuStrankaListNazivFormatedOIB_1">
      <item>ODRŽAVANJE-ZAGREB d.o.o., OIB 98943319098</item>
    </derivirana_varijabla>
  </DomainObject.Predmet.ProtuStrankaListNazivFormatedOIB>
  <DomainObject.Predmet.OstaliListFormated>
    <izvorni_sadrzaj>
      <item>Željko Majačić punomoćnik sudionika u postupku ODRŽAVANJE-ZAGREB d.o.o.</item>
    </izvorni_sadrzaj>
    <derivirana_varijabla naziv="DomainObject.Predmet.OstaliListFormated_1">
      <item>Željko Majačić punomoćnik sudionika u postupku ODRŽAVANJE-ZAGREB d.o.o.</item>
    </derivirana_varijabla>
  </DomainObject.Predmet.OstaliListFormated>
  <DomainObject.Predmet.OstaliListFormatedOIB>
    <izvorni_sadrzaj>
      <item>Željko Majačić, OIB 78978193764 punomoćnik sudionika u postupku ODRŽAVANJE-ZAGREB d.o.o.</item>
    </izvorni_sadrzaj>
    <derivirana_varijabla naziv="DomainObject.Predmet.OstaliListFormatedOIB_1">
      <item>Željko Majačić, OIB 78978193764 punomoćnik sudionika u postupku ODRŽAVANJE-ZAGREB d.o.o.</item>
    </derivirana_varijabla>
  </DomainObject.Predmet.OstaliListFormatedOIB>
  <DomainObject.Predmet.OstaliListFormatedWithAdress>
    <izvorni_sadrzaj>
      <item>Željko Majačić, Vodička Ulica 9, 10000 Zagreb punomoćnik sudionika u postupku ODRŽAVANJE-ZAGREB d.o.o.</item>
    </izvorni_sadrzaj>
    <derivirana_varijabla naziv="DomainObject.Predmet.OstaliListFormatedWithAdress_1">
      <item>Željko Majačić, Vodička Ulica 9, 10000 Zagreb punomoćnik sudionika u postupku ODRŽAVANJE-ZAGREB d.o.o.</item>
    </derivirana_varijabla>
  </DomainObject.Predmet.OstaliListFormatedWithAdress>
  <DomainObject.Predmet.OstaliListFormatedWithAdressOIB>
    <izvorni_sadrzaj>
      <item>Željko Majačić, OIB 78978193764, Vodička Ulica 9, 10000 Zagreb punomoćnik sudionika u postupku ODRŽAVANJE-ZAGREB d.o.o.</item>
    </izvorni_sadrzaj>
    <derivirana_varijabla naziv="DomainObject.Predmet.OstaliListFormatedWithAdressOIB_1">
      <item>Željko Majačić, OIB 78978193764, Vodička Ulica 9, 10000 Zagreb punomoćnik sudionika u postupku ODRŽAVANJE-ZAGREB d.o.o.</item>
    </derivirana_varijabla>
  </DomainObject.Predmet.OstaliListFormatedWithAdressOIB>
  <DomainObject.Predmet.OstaliListNazivFormated>
    <izvorni_sadrzaj>
      <item>Željko Majačić</item>
    </izvorni_sadrzaj>
    <derivirana_varijabla naziv="DomainObject.Predmet.OstaliListNazivFormated_1">
      <item>Željko Majačić</item>
    </derivirana_varijabla>
  </DomainObject.Predmet.OstaliListNazivFormated>
  <DomainObject.Predmet.OstaliListNazivFormatedOIB>
    <izvorni_sadrzaj>
      <item>Željko Majačić, OIB 78978193764</item>
    </izvorni_sadrzaj>
    <derivirana_varijabla naziv="DomainObject.Predmet.OstaliListNazivFormatedOIB_1">
      <item>Željko Majačić, OIB 78978193764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ODRŽAVANJE-ZAGREB d.o.o.</izvorni_sadrzaj>
    <derivirana_varijabla naziv="DomainObject.Predmet.ProtustrankaIDrugi_1">ODRŽAVANJE-ZAGREB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ODRŽAVANJE-ZAGREB d.o.o., OIB 98943319098, Vodička 9, 10000 Zagreb</izvorni_sadrzaj>
    <derivirana_varijabla naziv="DomainObject.Predmet.ProtustrankaIDrugiAdressOIB_1">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ODRŽAVANJE-ZAGREB d.o.o.</item>
      <item>Željko Majačić</item>
    </izvorni_sadrzaj>
    <derivirana_varijabla naziv="DomainObject.Predmet.SudioniciListNaziv_1">
      <item>FINA Regionalni centar Zagreb</item>
      <item>ODRŽAVANJE-ZAGREB d.o.o.</item>
      <item>Željko Majačić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izvorni_sadrzaj>
    <derivirana_varijabla naziv="DomainObject.Predmet.SudioniciListAdressOIB_1"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  <item>, OIB 78978193764</item>
    </izvorni_sadrzaj>
    <derivirana_varijabla naziv="DomainObject.Predmet.SudioniciListNazivOIB_1">
      <item>, OIB 85821130368</item>
      <item>, OIB 98943319098</item>
      <item>, OIB 78978193764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5B3E20-6DFD-4E97-B7B7-01ABD19B2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2420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2016-10-03T11:01:00Z</dcterms:created>
  <dc:creator>Draženka Prpić</dc:creator>
  <cp:lastModifiedBy>Marina Markić</cp:lastModifiedBy>
  <cp:lastPrinted>2016-10-03T11:05:00Z</cp:lastPrinted>
  <dcterms:modified xmlns:xsi="http://www.w3.org/2001/XMLSchema-instance" xsi:type="dcterms:W3CDTF">2016-10-03T11:05:00Z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